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2E4" w:rsidRDefault="008102E4" w:rsidP="0096482E">
      <w:pPr>
        <w:tabs>
          <w:tab w:val="right" w:pos="9638"/>
        </w:tabs>
        <w:rPr>
          <w:rFonts w:cs="Arial"/>
          <w:b/>
          <w:bCs/>
          <w:sz w:val="24"/>
        </w:rPr>
      </w:pPr>
      <w:r>
        <w:rPr>
          <w:rFonts w:cs="Arial"/>
          <w:b/>
          <w:bCs/>
          <w:sz w:val="24"/>
        </w:rPr>
        <w:t>SA WG2 Meeting #</w:t>
      </w:r>
      <w:r w:rsidRPr="009E7C99">
        <w:rPr>
          <w:rFonts w:cs="Arial"/>
          <w:b/>
          <w:bCs/>
          <w:sz w:val="24"/>
        </w:rPr>
        <w:t>1</w:t>
      </w:r>
      <w:r>
        <w:rPr>
          <w:rFonts w:cs="Arial"/>
          <w:b/>
          <w:bCs/>
          <w:sz w:val="24"/>
        </w:rPr>
        <w:t>20</w:t>
      </w:r>
      <w:r>
        <w:rPr>
          <w:rFonts w:cs="Arial"/>
          <w:b/>
          <w:bCs/>
          <w:sz w:val="24"/>
        </w:rPr>
        <w:tab/>
        <w:t>S2-171626</w:t>
      </w:r>
    </w:p>
    <w:p w:rsidR="008102E4" w:rsidRPr="002F1760" w:rsidRDefault="008102E4" w:rsidP="00520861">
      <w:pPr>
        <w:pBdr>
          <w:bottom w:val="single" w:sz="4" w:space="1" w:color="auto"/>
        </w:pBdr>
        <w:tabs>
          <w:tab w:val="right" w:pos="9638"/>
        </w:tabs>
        <w:rPr>
          <w:rFonts w:cs="Arial"/>
          <w:b/>
          <w:bCs/>
        </w:rPr>
      </w:pPr>
      <w:r>
        <w:rPr>
          <w:rFonts w:cs="Arial"/>
          <w:b/>
          <w:bCs/>
        </w:rPr>
        <w:t>27 - 31 March 2017</w:t>
      </w:r>
      <w:r w:rsidRPr="002F1760">
        <w:rPr>
          <w:rFonts w:cs="Arial"/>
          <w:b/>
          <w:bCs/>
        </w:rPr>
        <w:t xml:space="preserve">, </w:t>
      </w:r>
      <w:r>
        <w:rPr>
          <w:rFonts w:cs="Arial"/>
          <w:b/>
          <w:bCs/>
        </w:rPr>
        <w:t>Busan, South Korea</w:t>
      </w:r>
    </w:p>
    <w:p w:rsidR="008102E4" w:rsidRPr="00AD1B91" w:rsidRDefault="008102E4" w:rsidP="00A0107D">
      <w:pPr>
        <w:rPr>
          <w:noProof/>
        </w:rPr>
      </w:pPr>
    </w:p>
    <w:p w:rsidR="006E138B" w:rsidRPr="00F76B76" w:rsidRDefault="006E138B" w:rsidP="008102E4">
      <w:pPr>
        <w:pBdr>
          <w:top w:val="single" w:sz="4" w:space="1" w:color="auto"/>
        </w:pBdr>
        <w:tabs>
          <w:tab w:val="right" w:pos="9638"/>
        </w:tabs>
        <w:rPr>
          <w:rFonts w:cs="Arial"/>
          <w:b/>
          <w:bCs/>
          <w:sz w:val="24"/>
          <w:szCs w:val="24"/>
        </w:rPr>
      </w:pPr>
      <w:r w:rsidRPr="00F76B76">
        <w:rPr>
          <w:rFonts w:cs="Arial"/>
          <w:b/>
          <w:bCs/>
          <w:sz w:val="24"/>
          <w:szCs w:val="24"/>
        </w:rPr>
        <w:t>SA WG2 Meeting #1</w:t>
      </w:r>
      <w:r>
        <w:rPr>
          <w:rFonts w:cs="Arial"/>
          <w:b/>
          <w:bCs/>
          <w:sz w:val="24"/>
          <w:szCs w:val="24"/>
        </w:rPr>
        <w:t>1</w:t>
      </w:r>
      <w:r w:rsidR="00695BC9">
        <w:rPr>
          <w:rFonts w:cs="Arial"/>
          <w:b/>
          <w:bCs/>
          <w:sz w:val="24"/>
          <w:szCs w:val="24"/>
        </w:rPr>
        <w:t>9</w:t>
      </w:r>
      <w:r w:rsidRPr="00F76B76">
        <w:rPr>
          <w:rFonts w:cs="Arial"/>
          <w:b/>
          <w:bCs/>
          <w:sz w:val="24"/>
          <w:szCs w:val="24"/>
        </w:rPr>
        <w:tab/>
      </w:r>
      <w:r>
        <w:rPr>
          <w:rFonts w:cs="Arial"/>
          <w:b/>
          <w:bCs/>
          <w:sz w:val="24"/>
        </w:rPr>
        <w:t>DRAFT REPORT</w:t>
      </w:r>
    </w:p>
    <w:p w:rsidR="006E138B" w:rsidRPr="00F76B76" w:rsidRDefault="00695BC9" w:rsidP="006E138B">
      <w:pPr>
        <w:pBdr>
          <w:bottom w:val="single" w:sz="6" w:space="0" w:color="auto"/>
        </w:pBdr>
        <w:tabs>
          <w:tab w:val="right" w:pos="9638"/>
        </w:tabs>
        <w:rPr>
          <w:rFonts w:cs="Arial"/>
          <w:b/>
          <w:bCs/>
          <w:sz w:val="24"/>
          <w:szCs w:val="24"/>
        </w:rPr>
      </w:pPr>
      <w:r>
        <w:rPr>
          <w:rFonts w:cs="Arial"/>
          <w:b/>
          <w:bCs/>
          <w:sz w:val="24"/>
          <w:szCs w:val="24"/>
        </w:rPr>
        <w:t>13 - 17 February 2017, Dubrovnik, Croatia</w:t>
      </w:r>
    </w:p>
    <w:p w:rsidR="006E138B" w:rsidRDefault="006E138B" w:rsidP="006E138B">
      <w:pPr>
        <w:rPr>
          <w:rFonts w:cs="Arial"/>
        </w:rPr>
      </w:pPr>
    </w:p>
    <w:p w:rsidR="006E138B" w:rsidRDefault="006E138B" w:rsidP="006E138B">
      <w:pPr>
        <w:keepLines/>
        <w:tabs>
          <w:tab w:val="clear" w:pos="567"/>
          <w:tab w:val="clear" w:pos="851"/>
          <w:tab w:val="clear" w:pos="1134"/>
          <w:tab w:val="clear" w:pos="1418"/>
          <w:tab w:val="clear" w:pos="1701"/>
        </w:tabs>
        <w:ind w:left="1843" w:hanging="1843"/>
        <w:rPr>
          <w:b/>
          <w:sz w:val="24"/>
        </w:rPr>
      </w:pPr>
      <w:r>
        <w:rPr>
          <w:b/>
          <w:sz w:val="24"/>
        </w:rPr>
        <w:t>Source:</w:t>
      </w:r>
      <w:r>
        <w:rPr>
          <w:b/>
          <w:sz w:val="24"/>
        </w:rPr>
        <w:tab/>
        <w:t>Secretary of SA WG2</w:t>
      </w:r>
    </w:p>
    <w:p w:rsidR="006E138B" w:rsidRDefault="006E138B" w:rsidP="006E138B">
      <w:pPr>
        <w:keepLines/>
        <w:tabs>
          <w:tab w:val="clear" w:pos="567"/>
          <w:tab w:val="clear" w:pos="851"/>
          <w:tab w:val="clear" w:pos="1134"/>
          <w:tab w:val="clear" w:pos="1418"/>
          <w:tab w:val="clear" w:pos="1701"/>
        </w:tabs>
        <w:ind w:left="1843" w:hanging="1843"/>
        <w:rPr>
          <w:b/>
          <w:sz w:val="24"/>
        </w:rPr>
      </w:pPr>
      <w:r>
        <w:rPr>
          <w:b/>
          <w:sz w:val="24"/>
        </w:rPr>
        <w:t>Title:</w:t>
      </w:r>
      <w:r>
        <w:rPr>
          <w:b/>
          <w:sz w:val="24"/>
        </w:rPr>
        <w:tab/>
        <w:t>Draft Report of SA WG2 meetings #11</w:t>
      </w:r>
      <w:r w:rsidR="00695BC9">
        <w:rPr>
          <w:b/>
          <w:sz w:val="24"/>
        </w:rPr>
        <w:t>9</w:t>
      </w:r>
    </w:p>
    <w:p w:rsidR="006E138B" w:rsidRDefault="006E138B" w:rsidP="006E138B">
      <w:pPr>
        <w:keepLines/>
        <w:tabs>
          <w:tab w:val="clear" w:pos="567"/>
          <w:tab w:val="clear" w:pos="851"/>
          <w:tab w:val="clear" w:pos="1134"/>
          <w:tab w:val="clear" w:pos="1418"/>
          <w:tab w:val="clear" w:pos="1701"/>
        </w:tabs>
        <w:ind w:left="1843" w:hanging="1843"/>
        <w:rPr>
          <w:b/>
          <w:sz w:val="24"/>
        </w:rPr>
      </w:pPr>
      <w:r>
        <w:rPr>
          <w:b/>
          <w:sz w:val="24"/>
        </w:rPr>
        <w:t>Document for:</w:t>
      </w:r>
      <w:r>
        <w:rPr>
          <w:b/>
          <w:sz w:val="24"/>
        </w:rPr>
        <w:tab/>
      </w:r>
      <w:r w:rsidR="008102E4">
        <w:rPr>
          <w:b/>
          <w:color w:val="0000FF"/>
          <w:sz w:val="24"/>
        </w:rPr>
        <w:t>Approval</w:t>
      </w:r>
    </w:p>
    <w:p w:rsidR="006E138B" w:rsidRDefault="006E138B" w:rsidP="006E138B">
      <w:pPr>
        <w:keepLines/>
        <w:pBdr>
          <w:bottom w:val="single" w:sz="4" w:space="3" w:color="auto"/>
        </w:pBdr>
        <w:tabs>
          <w:tab w:val="clear" w:pos="567"/>
          <w:tab w:val="clear" w:pos="851"/>
          <w:tab w:val="clear" w:pos="1134"/>
          <w:tab w:val="clear" w:pos="1418"/>
          <w:tab w:val="clear" w:pos="1701"/>
        </w:tabs>
        <w:ind w:left="1843" w:hanging="1843"/>
        <w:rPr>
          <w:b/>
          <w:sz w:val="24"/>
        </w:rPr>
      </w:pPr>
      <w:r>
        <w:rPr>
          <w:b/>
          <w:sz w:val="24"/>
        </w:rPr>
        <w:t>Status:</w:t>
      </w:r>
      <w:r>
        <w:rPr>
          <w:b/>
          <w:sz w:val="24"/>
        </w:rPr>
        <w:tab/>
        <w:t>Draft version 0.</w:t>
      </w:r>
      <w:r w:rsidR="00195499">
        <w:rPr>
          <w:b/>
          <w:sz w:val="24"/>
        </w:rPr>
        <w:t>0.</w:t>
      </w:r>
      <w:r w:rsidR="00301E66">
        <w:rPr>
          <w:b/>
          <w:sz w:val="24"/>
        </w:rPr>
        <w:t>5</w:t>
      </w:r>
      <w:r w:rsidR="008102E4">
        <w:rPr>
          <w:b/>
          <w:sz w:val="24"/>
        </w:rPr>
        <w:t>a</w:t>
      </w:r>
      <w:r>
        <w:rPr>
          <w:b/>
          <w:sz w:val="24"/>
        </w:rPr>
        <w:t xml:space="preserve"> - </w:t>
      </w:r>
      <w:r w:rsidR="008102E4">
        <w:rPr>
          <w:b/>
          <w:sz w:val="24"/>
        </w:rPr>
        <w:t>This d</w:t>
      </w:r>
      <w:r w:rsidR="00301E66">
        <w:rPr>
          <w:b/>
          <w:sz w:val="24"/>
        </w:rPr>
        <w:t>raft</w:t>
      </w:r>
      <w:r w:rsidR="008102E4">
        <w:rPr>
          <w:b/>
          <w:sz w:val="24"/>
        </w:rPr>
        <w:t xml:space="preserve"> was sent</w:t>
      </w:r>
      <w:r w:rsidR="00301E66">
        <w:rPr>
          <w:b/>
          <w:sz w:val="24"/>
        </w:rPr>
        <w:t xml:space="preserve"> for comment</w:t>
      </w:r>
      <w:r w:rsidR="008102E4">
        <w:rPr>
          <w:b/>
          <w:sz w:val="24"/>
        </w:rPr>
        <w:t xml:space="preserve"> (no comments)</w:t>
      </w:r>
    </w:p>
    <w:p w:rsidR="00EB6F19" w:rsidRDefault="00EB6F19" w:rsidP="00EB6F19">
      <w:pPr>
        <w:pStyle w:val="TT"/>
        <w:spacing w:after="240"/>
        <w:rPr>
          <w:sz w:val="24"/>
          <w:szCs w:val="24"/>
        </w:rPr>
      </w:pPr>
      <w:r>
        <w:rPr>
          <w:sz w:val="24"/>
          <w:szCs w:val="24"/>
        </w:rPr>
        <w:t>Contents</w:t>
      </w:r>
    </w:p>
    <w:p w:rsidR="008102E4" w:rsidRDefault="008102E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1</w:t>
      </w:r>
      <w:r>
        <w:rPr>
          <w:rFonts w:asciiTheme="minorHAnsi" w:eastAsiaTheme="minorEastAsia" w:hAnsiTheme="minorHAnsi" w:cstheme="minorBidi"/>
          <w:szCs w:val="22"/>
          <w:lang w:eastAsia="en-GB"/>
        </w:rPr>
        <w:tab/>
      </w:r>
      <w:r>
        <w:t>Opening of the meeting</w:t>
      </w:r>
      <w:r>
        <w:tab/>
      </w:r>
      <w:r>
        <w:fldChar w:fldCharType="begin" w:fldLock="1"/>
      </w:r>
      <w:r>
        <w:instrText xml:space="preserve"> PAGEREF _Toc477526550 \h </w:instrText>
      </w:r>
      <w:r>
        <w:fldChar w:fldCharType="separate"/>
      </w:r>
      <w:r>
        <w:t>3</w:t>
      </w:r>
      <w:r>
        <w:fldChar w:fldCharType="end"/>
      </w:r>
    </w:p>
    <w:p w:rsidR="008102E4" w:rsidRDefault="008102E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Approval of the agenda</w:t>
      </w:r>
      <w:r>
        <w:tab/>
      </w:r>
      <w:r>
        <w:fldChar w:fldCharType="begin" w:fldLock="1"/>
      </w:r>
      <w:r>
        <w:instrText xml:space="preserve"> PAGEREF _Toc477526551 \h </w:instrText>
      </w:r>
      <w:r>
        <w:fldChar w:fldCharType="separate"/>
      </w:r>
      <w:r>
        <w:t>3</w:t>
      </w:r>
      <w:r>
        <w:fldChar w:fldCharType="end"/>
      </w:r>
    </w:p>
    <w:p w:rsidR="008102E4" w:rsidRDefault="008102E4">
      <w:pPr>
        <w:pStyle w:val="TOC2"/>
        <w:rPr>
          <w:rFonts w:asciiTheme="minorHAnsi" w:eastAsiaTheme="minorEastAsia" w:hAnsiTheme="minorHAnsi" w:cstheme="minorBidi"/>
          <w:sz w:val="22"/>
          <w:szCs w:val="22"/>
          <w:lang w:eastAsia="en-GB"/>
        </w:rPr>
      </w:pPr>
      <w:r>
        <w:t>2.1</w:t>
      </w:r>
      <w:r>
        <w:rPr>
          <w:rFonts w:asciiTheme="minorHAnsi" w:eastAsiaTheme="minorEastAsia" w:hAnsiTheme="minorHAnsi" w:cstheme="minorBidi"/>
          <w:sz w:val="22"/>
          <w:szCs w:val="22"/>
          <w:lang w:eastAsia="en-GB"/>
        </w:rPr>
        <w:tab/>
      </w:r>
      <w:r>
        <w:t>IPR Call and Antitrust Reminder</w:t>
      </w:r>
      <w:r>
        <w:tab/>
      </w:r>
      <w:r>
        <w:fldChar w:fldCharType="begin" w:fldLock="1"/>
      </w:r>
      <w:r>
        <w:instrText xml:space="preserve"> PAGEREF _Toc477526552 \h </w:instrText>
      </w:r>
      <w:r>
        <w:fldChar w:fldCharType="separate"/>
      </w:r>
      <w:r>
        <w:t>3</w:t>
      </w:r>
      <w:r>
        <w:fldChar w:fldCharType="end"/>
      </w:r>
    </w:p>
    <w:p w:rsidR="008102E4" w:rsidRDefault="008102E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Meeting reports</w:t>
      </w:r>
      <w:r>
        <w:tab/>
      </w:r>
      <w:r>
        <w:fldChar w:fldCharType="begin" w:fldLock="1"/>
      </w:r>
      <w:r>
        <w:instrText xml:space="preserve"> PAGEREF _Toc477526553 \h </w:instrText>
      </w:r>
      <w:r>
        <w:fldChar w:fldCharType="separate"/>
      </w:r>
      <w:r>
        <w:t>3</w:t>
      </w:r>
      <w:r>
        <w:fldChar w:fldCharType="end"/>
      </w:r>
    </w:p>
    <w:p w:rsidR="008102E4" w:rsidRDefault="008102E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_Toc477526554 \h </w:instrText>
      </w:r>
      <w:r>
        <w:fldChar w:fldCharType="separate"/>
      </w:r>
      <w:r>
        <w:t>4</w:t>
      </w:r>
      <w:r>
        <w:fldChar w:fldCharType="end"/>
      </w:r>
    </w:p>
    <w:p w:rsidR="008102E4" w:rsidRDefault="008102E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Common issues and Incoming LSs</w:t>
      </w:r>
      <w:r>
        <w:tab/>
      </w:r>
      <w:r>
        <w:fldChar w:fldCharType="begin" w:fldLock="1"/>
      </w:r>
      <w:r>
        <w:instrText xml:space="preserve"> PAGEREF _Toc477526555 \h </w:instrText>
      </w:r>
      <w:r>
        <w:fldChar w:fldCharType="separate"/>
      </w:r>
      <w:r>
        <w:t>4</w:t>
      </w:r>
      <w:r>
        <w:fldChar w:fldCharType="end"/>
      </w:r>
    </w:p>
    <w:p w:rsidR="008102E4" w:rsidRDefault="008102E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Pre-Rel-15 Essential Corrections</w:t>
      </w:r>
      <w:r>
        <w:tab/>
      </w:r>
      <w:r>
        <w:fldChar w:fldCharType="begin" w:fldLock="1"/>
      </w:r>
      <w:r>
        <w:instrText xml:space="preserve"> PAGEREF _Toc477526556 \h </w:instrText>
      </w:r>
      <w:r>
        <w:fldChar w:fldCharType="separate"/>
      </w:r>
      <w:r>
        <w:t>5</w:t>
      </w:r>
      <w:r>
        <w:fldChar w:fldCharType="end"/>
      </w:r>
    </w:p>
    <w:p w:rsidR="008102E4" w:rsidRDefault="008102E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3GPP Packet Access Maintenance</w:t>
      </w:r>
      <w:r>
        <w:tab/>
      </w:r>
      <w:r>
        <w:fldChar w:fldCharType="begin" w:fldLock="1"/>
      </w:r>
      <w:r>
        <w:instrText xml:space="preserve"> PAGEREF _Toc477526557 \h </w:instrText>
      </w:r>
      <w:r>
        <w:fldChar w:fldCharType="separate"/>
      </w:r>
      <w:r>
        <w:t>5</w:t>
      </w:r>
      <w:r>
        <w:fldChar w:fldCharType="end"/>
      </w:r>
    </w:p>
    <w:p w:rsidR="008102E4" w:rsidRDefault="008102E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QoS and PCC Maintenance</w:t>
      </w:r>
      <w:r>
        <w:tab/>
      </w:r>
      <w:r>
        <w:fldChar w:fldCharType="begin" w:fldLock="1"/>
      </w:r>
      <w:r>
        <w:instrText xml:space="preserve"> PAGEREF _Toc477526558 \h </w:instrText>
      </w:r>
      <w:r>
        <w:fldChar w:fldCharType="separate"/>
      </w:r>
      <w:r>
        <w:t>20</w:t>
      </w:r>
      <w:r>
        <w:fldChar w:fldCharType="end"/>
      </w:r>
    </w:p>
    <w:p w:rsidR="008102E4" w:rsidRDefault="008102E4">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Non-3GPP Access Maintenance</w:t>
      </w:r>
      <w:r>
        <w:tab/>
      </w:r>
      <w:r>
        <w:fldChar w:fldCharType="begin" w:fldLock="1"/>
      </w:r>
      <w:r>
        <w:instrText xml:space="preserve"> PAGEREF _Toc477526559 \h </w:instrText>
      </w:r>
      <w:r>
        <w:fldChar w:fldCharType="separate"/>
      </w:r>
      <w:r>
        <w:t>21</w:t>
      </w:r>
      <w:r>
        <w:fldChar w:fldCharType="end"/>
      </w:r>
    </w:p>
    <w:p w:rsidR="008102E4" w:rsidRDefault="008102E4">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IMS and IMS-Related Maintenance</w:t>
      </w:r>
      <w:r>
        <w:tab/>
      </w:r>
      <w:r>
        <w:fldChar w:fldCharType="begin" w:fldLock="1"/>
      </w:r>
      <w:r>
        <w:instrText xml:space="preserve"> PAGEREF _Toc477526560 \h </w:instrText>
      </w:r>
      <w:r>
        <w:fldChar w:fldCharType="separate"/>
      </w:r>
      <w:r>
        <w:t>25</w:t>
      </w:r>
      <w:r>
        <w:fldChar w:fldCharType="end"/>
      </w:r>
    </w:p>
    <w:p w:rsidR="008102E4" w:rsidRDefault="008102E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Release 15 and future releases</w:t>
      </w:r>
      <w:r>
        <w:tab/>
      </w:r>
      <w:r>
        <w:fldChar w:fldCharType="begin" w:fldLock="1"/>
      </w:r>
      <w:r>
        <w:instrText xml:space="preserve"> PAGEREF _Toc477526561 \h </w:instrText>
      </w:r>
      <w:r>
        <w:fldChar w:fldCharType="separate"/>
      </w:r>
      <w:r>
        <w:t>30</w:t>
      </w:r>
      <w:r>
        <w:fldChar w:fldCharType="end"/>
      </w:r>
    </w:p>
    <w:p w:rsidR="008102E4" w:rsidRDefault="008102E4">
      <w:pPr>
        <w:pStyle w:val="TOC2"/>
        <w:rPr>
          <w:rFonts w:asciiTheme="minorHAnsi" w:eastAsiaTheme="minorEastAsia" w:hAnsiTheme="minorHAnsi" w:cstheme="minorBidi"/>
          <w:sz w:val="22"/>
          <w:szCs w:val="22"/>
          <w:lang w:eastAsia="en-GB"/>
        </w:rPr>
      </w:pPr>
      <w:r w:rsidRPr="008102E4">
        <w:t>6.1</w:t>
      </w:r>
      <w:r w:rsidRPr="008102E4">
        <w:rPr>
          <w:rFonts w:asciiTheme="minorHAnsi" w:eastAsiaTheme="minorEastAsia" w:hAnsiTheme="minorHAnsi" w:cstheme="minorBidi"/>
          <w:sz w:val="22"/>
          <w:szCs w:val="22"/>
          <w:lang w:eastAsia="en-GB"/>
        </w:rPr>
        <w:tab/>
      </w:r>
      <w:r w:rsidRPr="004A3955">
        <w:rPr>
          <w:color w:val="7F7F7F" w:themeColor="text1" w:themeTint="80"/>
        </w:rPr>
        <w:t>Rel</w:t>
      </w:r>
      <w:r w:rsidRPr="004A3955">
        <w:rPr>
          <w:color w:val="7F7F7F" w:themeColor="text1" w:themeTint="80"/>
        </w:rPr>
        <w:noBreakHyphen/>
        <w:t>15 3GPP Packet Access Maintenance - essential corrections</w:t>
      </w:r>
      <w:r>
        <w:tab/>
      </w:r>
      <w:r>
        <w:fldChar w:fldCharType="begin" w:fldLock="1"/>
      </w:r>
      <w:r>
        <w:instrText xml:space="preserve"> PAGEREF _Toc477526562 \h </w:instrText>
      </w:r>
      <w:r>
        <w:fldChar w:fldCharType="separate"/>
      </w:r>
      <w:r>
        <w:t>30</w:t>
      </w:r>
      <w:r>
        <w:fldChar w:fldCharType="end"/>
      </w:r>
    </w:p>
    <w:p w:rsidR="008102E4" w:rsidRDefault="008102E4">
      <w:pPr>
        <w:pStyle w:val="TOC2"/>
        <w:rPr>
          <w:rFonts w:asciiTheme="minorHAnsi" w:eastAsiaTheme="minorEastAsia" w:hAnsiTheme="minorHAnsi" w:cstheme="minorBidi"/>
          <w:sz w:val="22"/>
          <w:szCs w:val="22"/>
          <w:lang w:eastAsia="en-GB"/>
        </w:rPr>
      </w:pPr>
      <w:r w:rsidRPr="008102E4">
        <w:t>6.2</w:t>
      </w:r>
      <w:r w:rsidRPr="008102E4">
        <w:rPr>
          <w:rFonts w:asciiTheme="minorHAnsi" w:eastAsiaTheme="minorEastAsia" w:hAnsiTheme="minorHAnsi" w:cstheme="minorBidi"/>
          <w:sz w:val="22"/>
          <w:szCs w:val="22"/>
          <w:lang w:eastAsia="en-GB"/>
        </w:rPr>
        <w:tab/>
      </w:r>
      <w:r w:rsidRPr="004A3955">
        <w:rPr>
          <w:color w:val="7F7F7F" w:themeColor="text1" w:themeTint="80"/>
        </w:rPr>
        <w:t>Rel</w:t>
      </w:r>
      <w:r w:rsidRPr="004A3955">
        <w:rPr>
          <w:color w:val="7F7F7F" w:themeColor="text1" w:themeTint="80"/>
        </w:rPr>
        <w:noBreakHyphen/>
        <w:t>15 PCC/QoS Maintenance- essential corrections</w:t>
      </w:r>
      <w:r>
        <w:tab/>
      </w:r>
      <w:r>
        <w:fldChar w:fldCharType="begin" w:fldLock="1"/>
      </w:r>
      <w:r>
        <w:instrText xml:space="preserve"> PAGEREF _Toc477526563 \h </w:instrText>
      </w:r>
      <w:r>
        <w:fldChar w:fldCharType="separate"/>
      </w:r>
      <w:r>
        <w:t>31</w:t>
      </w:r>
      <w:r>
        <w:fldChar w:fldCharType="end"/>
      </w:r>
    </w:p>
    <w:p w:rsidR="008102E4" w:rsidRDefault="008102E4">
      <w:pPr>
        <w:pStyle w:val="TOC2"/>
        <w:rPr>
          <w:rFonts w:asciiTheme="minorHAnsi" w:eastAsiaTheme="minorEastAsia" w:hAnsiTheme="minorHAnsi" w:cstheme="minorBidi"/>
          <w:sz w:val="22"/>
          <w:szCs w:val="22"/>
          <w:lang w:eastAsia="en-GB"/>
        </w:rPr>
      </w:pPr>
      <w:r w:rsidRPr="008102E4">
        <w:t>6.3</w:t>
      </w:r>
      <w:r w:rsidRPr="008102E4">
        <w:rPr>
          <w:rFonts w:asciiTheme="minorHAnsi" w:eastAsiaTheme="minorEastAsia" w:hAnsiTheme="minorHAnsi" w:cstheme="minorBidi"/>
          <w:sz w:val="22"/>
          <w:szCs w:val="22"/>
          <w:lang w:eastAsia="en-GB"/>
        </w:rPr>
        <w:tab/>
      </w:r>
      <w:r w:rsidRPr="004A3955">
        <w:rPr>
          <w:color w:val="7F7F7F" w:themeColor="text1" w:themeTint="80"/>
        </w:rPr>
        <w:t>Rel</w:t>
      </w:r>
      <w:r w:rsidRPr="004A3955">
        <w:rPr>
          <w:color w:val="7F7F7F" w:themeColor="text1" w:themeTint="80"/>
        </w:rPr>
        <w:noBreakHyphen/>
        <w:t>15 Non-3GPP Access Maintenance- essential corrections</w:t>
      </w:r>
      <w:r>
        <w:tab/>
      </w:r>
      <w:r>
        <w:fldChar w:fldCharType="begin" w:fldLock="1"/>
      </w:r>
      <w:r>
        <w:instrText xml:space="preserve"> PAGEREF _Toc477526564 \h </w:instrText>
      </w:r>
      <w:r>
        <w:fldChar w:fldCharType="separate"/>
      </w:r>
      <w:r>
        <w:t>31</w:t>
      </w:r>
      <w:r>
        <w:fldChar w:fldCharType="end"/>
      </w:r>
    </w:p>
    <w:p w:rsidR="008102E4" w:rsidRDefault="008102E4">
      <w:pPr>
        <w:pStyle w:val="TOC2"/>
        <w:rPr>
          <w:rFonts w:asciiTheme="minorHAnsi" w:eastAsiaTheme="minorEastAsia" w:hAnsiTheme="minorHAnsi" w:cstheme="minorBidi"/>
          <w:sz w:val="22"/>
          <w:szCs w:val="22"/>
          <w:lang w:eastAsia="en-GB"/>
        </w:rPr>
      </w:pPr>
      <w:r w:rsidRPr="008102E4">
        <w:t>6.4</w:t>
      </w:r>
      <w:r w:rsidRPr="008102E4">
        <w:rPr>
          <w:rFonts w:asciiTheme="minorHAnsi" w:eastAsiaTheme="minorEastAsia" w:hAnsiTheme="minorHAnsi" w:cstheme="minorBidi"/>
          <w:sz w:val="22"/>
          <w:szCs w:val="22"/>
          <w:lang w:eastAsia="en-GB"/>
        </w:rPr>
        <w:tab/>
      </w:r>
      <w:r w:rsidRPr="004A3955">
        <w:rPr>
          <w:color w:val="7F7F7F" w:themeColor="text1" w:themeTint="80"/>
        </w:rPr>
        <w:t>Rel</w:t>
      </w:r>
      <w:r w:rsidRPr="004A3955">
        <w:rPr>
          <w:color w:val="7F7F7F" w:themeColor="text1" w:themeTint="80"/>
        </w:rPr>
        <w:noBreakHyphen/>
        <w:t>15 IMS-Related Maintenance- essential corrections</w:t>
      </w:r>
      <w:r>
        <w:tab/>
      </w:r>
      <w:r>
        <w:fldChar w:fldCharType="begin" w:fldLock="1"/>
      </w:r>
      <w:r>
        <w:instrText xml:space="preserve"> PAGEREF _Toc477526565 \h </w:instrText>
      </w:r>
      <w:r>
        <w:fldChar w:fldCharType="separate"/>
      </w:r>
      <w:r>
        <w:t>31</w:t>
      </w:r>
      <w:r>
        <w:fldChar w:fldCharType="end"/>
      </w:r>
    </w:p>
    <w:p w:rsidR="008102E4" w:rsidRDefault="008102E4">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5G System Architecture</w:t>
      </w:r>
      <w:r>
        <w:tab/>
      </w:r>
      <w:r>
        <w:fldChar w:fldCharType="begin" w:fldLock="1"/>
      </w:r>
      <w:r>
        <w:instrText xml:space="preserve"> PAGEREF _Toc477526566 \h </w:instrText>
      </w:r>
      <w:r>
        <w:fldChar w:fldCharType="separate"/>
      </w:r>
      <w:r>
        <w:t>31</w:t>
      </w:r>
      <w:r>
        <w:fldChar w:fldCharType="end"/>
      </w:r>
    </w:p>
    <w:p w:rsidR="008102E4" w:rsidRDefault="008102E4">
      <w:pPr>
        <w:pStyle w:val="TOC3"/>
        <w:tabs>
          <w:tab w:val="left" w:pos="1418"/>
        </w:tabs>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 aspects, concepts and reference models</w:t>
      </w:r>
      <w:r>
        <w:tab/>
      </w:r>
      <w:r>
        <w:fldChar w:fldCharType="begin" w:fldLock="1"/>
      </w:r>
      <w:r>
        <w:instrText xml:space="preserve"> PAGEREF _Toc477526567 \h </w:instrText>
      </w:r>
      <w:r>
        <w:fldChar w:fldCharType="separate"/>
      </w:r>
      <w:r>
        <w:t>31</w:t>
      </w:r>
      <w:r>
        <w:fldChar w:fldCharType="end"/>
      </w:r>
    </w:p>
    <w:p w:rsidR="008102E4" w:rsidRDefault="008102E4">
      <w:pPr>
        <w:pStyle w:val="TOC3"/>
        <w:tabs>
          <w:tab w:val="left" w:pos="1418"/>
        </w:tabs>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Access Control, RM and CM functions and flows</w:t>
      </w:r>
      <w:r>
        <w:tab/>
      </w:r>
      <w:r>
        <w:fldChar w:fldCharType="begin" w:fldLock="1"/>
      </w:r>
      <w:r>
        <w:instrText xml:space="preserve"> PAGEREF _Toc477526568 \h </w:instrText>
      </w:r>
      <w:r>
        <w:fldChar w:fldCharType="separate"/>
      </w:r>
      <w:r>
        <w:t>41</w:t>
      </w:r>
      <w:r>
        <w:fldChar w:fldCharType="end"/>
      </w:r>
    </w:p>
    <w:p w:rsidR="008102E4" w:rsidRDefault="008102E4">
      <w:pPr>
        <w:pStyle w:val="TOC3"/>
        <w:tabs>
          <w:tab w:val="left" w:pos="1418"/>
        </w:tabs>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Session management and continuity functions and flows</w:t>
      </w:r>
      <w:r>
        <w:tab/>
      </w:r>
      <w:r>
        <w:fldChar w:fldCharType="begin" w:fldLock="1"/>
      </w:r>
      <w:r>
        <w:instrText xml:space="preserve"> PAGEREF _Toc477526569 \h </w:instrText>
      </w:r>
      <w:r>
        <w:fldChar w:fldCharType="separate"/>
      </w:r>
      <w:r>
        <w:t>50</w:t>
      </w:r>
      <w:r>
        <w:fldChar w:fldCharType="end"/>
      </w:r>
    </w:p>
    <w:p w:rsidR="008102E4" w:rsidRDefault="008102E4">
      <w:pPr>
        <w:pStyle w:val="TOC3"/>
        <w:tabs>
          <w:tab w:val="left" w:pos="1418"/>
        </w:tabs>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Security related functions and flows</w:t>
      </w:r>
      <w:r>
        <w:tab/>
      </w:r>
      <w:r>
        <w:fldChar w:fldCharType="begin" w:fldLock="1"/>
      </w:r>
      <w:r>
        <w:instrText xml:space="preserve"> PAGEREF _Toc477526570 \h </w:instrText>
      </w:r>
      <w:r>
        <w:fldChar w:fldCharType="separate"/>
      </w:r>
      <w:r>
        <w:t>60</w:t>
      </w:r>
      <w:r>
        <w:fldChar w:fldCharType="end"/>
      </w:r>
    </w:p>
    <w:p w:rsidR="008102E4" w:rsidRDefault="008102E4">
      <w:pPr>
        <w:pStyle w:val="TOC3"/>
        <w:tabs>
          <w:tab w:val="left" w:pos="1418"/>
        </w:tabs>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QoS concept and functionality</w:t>
      </w:r>
      <w:r>
        <w:tab/>
      </w:r>
      <w:r>
        <w:fldChar w:fldCharType="begin" w:fldLock="1"/>
      </w:r>
      <w:r>
        <w:instrText xml:space="preserve"> PAGEREF _Toc477526571 \h </w:instrText>
      </w:r>
      <w:r>
        <w:fldChar w:fldCharType="separate"/>
      </w:r>
      <w:r>
        <w:t>61</w:t>
      </w:r>
      <w:r>
        <w:fldChar w:fldCharType="end"/>
      </w:r>
    </w:p>
    <w:p w:rsidR="008102E4" w:rsidRDefault="008102E4">
      <w:pPr>
        <w:pStyle w:val="TOC3"/>
        <w:tabs>
          <w:tab w:val="left" w:pos="1418"/>
        </w:tabs>
        <w:rPr>
          <w:rFonts w:asciiTheme="minorHAnsi" w:eastAsiaTheme="minorEastAsia" w:hAnsiTheme="minorHAnsi" w:cstheme="minorBidi"/>
          <w:sz w:val="22"/>
          <w:szCs w:val="22"/>
          <w:lang w:eastAsia="en-GB"/>
        </w:rPr>
      </w:pPr>
      <w:r>
        <w:t>6.5.6</w:t>
      </w:r>
      <w:r>
        <w:rPr>
          <w:rFonts w:asciiTheme="minorHAnsi" w:eastAsiaTheme="minorEastAsia" w:hAnsiTheme="minorHAnsi" w:cstheme="minorBidi"/>
          <w:sz w:val="22"/>
          <w:szCs w:val="22"/>
          <w:lang w:eastAsia="en-GB"/>
        </w:rPr>
        <w:tab/>
      </w:r>
      <w:r>
        <w:t>Policy and charging control</w:t>
      </w:r>
      <w:r>
        <w:tab/>
      </w:r>
      <w:r>
        <w:fldChar w:fldCharType="begin" w:fldLock="1"/>
      </w:r>
      <w:r>
        <w:instrText xml:space="preserve"> PAGEREF _Toc477526572 \h </w:instrText>
      </w:r>
      <w:r>
        <w:fldChar w:fldCharType="separate"/>
      </w:r>
      <w:r>
        <w:t>65</w:t>
      </w:r>
      <w:r>
        <w:fldChar w:fldCharType="end"/>
      </w:r>
    </w:p>
    <w:p w:rsidR="008102E4" w:rsidRDefault="008102E4">
      <w:pPr>
        <w:pStyle w:val="TOC3"/>
        <w:tabs>
          <w:tab w:val="left" w:pos="1418"/>
        </w:tabs>
        <w:rPr>
          <w:rFonts w:asciiTheme="minorHAnsi" w:eastAsiaTheme="minorEastAsia" w:hAnsiTheme="minorHAnsi" w:cstheme="minorBidi"/>
          <w:sz w:val="22"/>
          <w:szCs w:val="22"/>
          <w:lang w:eastAsia="en-GB"/>
        </w:rPr>
      </w:pPr>
      <w:r>
        <w:t>6.5.7</w:t>
      </w:r>
      <w:r>
        <w:rPr>
          <w:rFonts w:asciiTheme="minorHAnsi" w:eastAsiaTheme="minorEastAsia" w:hAnsiTheme="minorHAnsi" w:cstheme="minorBidi"/>
          <w:sz w:val="22"/>
          <w:szCs w:val="22"/>
          <w:lang w:eastAsia="en-GB"/>
        </w:rPr>
        <w:tab/>
      </w:r>
      <w:r>
        <w:t>3GPP access specific functionality and flows</w:t>
      </w:r>
      <w:r>
        <w:tab/>
      </w:r>
      <w:r>
        <w:fldChar w:fldCharType="begin" w:fldLock="1"/>
      </w:r>
      <w:r>
        <w:instrText xml:space="preserve"> PAGEREF _Toc477526573 \h </w:instrText>
      </w:r>
      <w:r>
        <w:fldChar w:fldCharType="separate"/>
      </w:r>
      <w:r>
        <w:t>68</w:t>
      </w:r>
      <w:r>
        <w:fldChar w:fldCharType="end"/>
      </w:r>
    </w:p>
    <w:p w:rsidR="008102E4" w:rsidRDefault="008102E4">
      <w:pPr>
        <w:pStyle w:val="TOC3"/>
        <w:tabs>
          <w:tab w:val="left" w:pos="1418"/>
        </w:tabs>
        <w:rPr>
          <w:rFonts w:asciiTheme="minorHAnsi" w:eastAsiaTheme="minorEastAsia" w:hAnsiTheme="minorHAnsi" w:cstheme="minorBidi"/>
          <w:sz w:val="22"/>
          <w:szCs w:val="22"/>
          <w:lang w:eastAsia="en-GB"/>
        </w:rPr>
      </w:pPr>
      <w:r>
        <w:t>6.5.8</w:t>
      </w:r>
      <w:r>
        <w:rPr>
          <w:rFonts w:asciiTheme="minorHAnsi" w:eastAsiaTheme="minorEastAsia" w:hAnsiTheme="minorHAnsi" w:cstheme="minorBidi"/>
          <w:sz w:val="22"/>
          <w:szCs w:val="22"/>
          <w:lang w:eastAsia="en-GB"/>
        </w:rPr>
        <w:tab/>
      </w:r>
      <w:r>
        <w:t>Specific services support</w:t>
      </w:r>
      <w:r>
        <w:tab/>
      </w:r>
      <w:r>
        <w:fldChar w:fldCharType="begin" w:fldLock="1"/>
      </w:r>
      <w:r>
        <w:instrText xml:space="preserve"> PAGEREF _Toc477526574 \h </w:instrText>
      </w:r>
      <w:r>
        <w:fldChar w:fldCharType="separate"/>
      </w:r>
      <w:r>
        <w:t>72</w:t>
      </w:r>
      <w:r>
        <w:fldChar w:fldCharType="end"/>
      </w:r>
    </w:p>
    <w:p w:rsidR="008102E4" w:rsidRDefault="008102E4">
      <w:pPr>
        <w:pStyle w:val="TOC3"/>
        <w:tabs>
          <w:tab w:val="left" w:pos="1418"/>
        </w:tabs>
        <w:rPr>
          <w:rFonts w:asciiTheme="minorHAnsi" w:eastAsiaTheme="minorEastAsia" w:hAnsiTheme="minorHAnsi" w:cstheme="minorBidi"/>
          <w:sz w:val="22"/>
          <w:szCs w:val="22"/>
          <w:lang w:eastAsia="en-GB"/>
        </w:rPr>
      </w:pPr>
      <w:r>
        <w:t>6.5.9</w:t>
      </w:r>
      <w:r>
        <w:rPr>
          <w:rFonts w:asciiTheme="minorHAnsi" w:eastAsiaTheme="minorEastAsia" w:hAnsiTheme="minorHAnsi" w:cstheme="minorBidi"/>
          <w:sz w:val="22"/>
          <w:szCs w:val="22"/>
          <w:lang w:eastAsia="en-GB"/>
        </w:rPr>
        <w:tab/>
      </w:r>
      <w:r>
        <w:t>Interworking and Migration</w:t>
      </w:r>
      <w:r>
        <w:tab/>
      </w:r>
      <w:r>
        <w:fldChar w:fldCharType="begin" w:fldLock="1"/>
      </w:r>
      <w:r>
        <w:instrText xml:space="preserve"> PAGEREF _Toc477526575 \h </w:instrText>
      </w:r>
      <w:r>
        <w:fldChar w:fldCharType="separate"/>
      </w:r>
      <w:r>
        <w:t>75</w:t>
      </w:r>
      <w:r>
        <w:fldChar w:fldCharType="end"/>
      </w:r>
    </w:p>
    <w:p w:rsidR="008102E4" w:rsidRDefault="008102E4">
      <w:pPr>
        <w:pStyle w:val="TOC3"/>
        <w:tabs>
          <w:tab w:val="left" w:pos="1418"/>
        </w:tabs>
        <w:rPr>
          <w:rFonts w:asciiTheme="minorHAnsi" w:eastAsiaTheme="minorEastAsia" w:hAnsiTheme="minorHAnsi" w:cstheme="minorBidi"/>
          <w:sz w:val="22"/>
          <w:szCs w:val="22"/>
          <w:lang w:eastAsia="en-GB"/>
        </w:rPr>
      </w:pPr>
      <w:r>
        <w:t>6.5.10</w:t>
      </w:r>
      <w:r>
        <w:rPr>
          <w:rFonts w:asciiTheme="minorHAnsi" w:eastAsiaTheme="minorEastAsia" w:hAnsiTheme="minorHAnsi" w:cstheme="minorBidi"/>
          <w:sz w:val="22"/>
          <w:szCs w:val="22"/>
          <w:lang w:eastAsia="en-GB"/>
        </w:rPr>
        <w:tab/>
      </w:r>
      <w:r>
        <w:t>Non-3GPP access specific functionality and flows</w:t>
      </w:r>
      <w:r>
        <w:tab/>
      </w:r>
      <w:r>
        <w:fldChar w:fldCharType="begin" w:fldLock="1"/>
      </w:r>
      <w:r>
        <w:instrText xml:space="preserve"> PAGEREF _Toc477526576 \h </w:instrText>
      </w:r>
      <w:r>
        <w:fldChar w:fldCharType="separate"/>
      </w:r>
      <w:r>
        <w:t>79</w:t>
      </w:r>
      <w:r>
        <w:fldChar w:fldCharType="end"/>
      </w:r>
    </w:p>
    <w:p w:rsidR="008102E4" w:rsidRDefault="008102E4">
      <w:pPr>
        <w:pStyle w:val="TOC3"/>
        <w:tabs>
          <w:tab w:val="left" w:pos="1418"/>
        </w:tabs>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Framework functions</w:t>
      </w:r>
      <w:r>
        <w:tab/>
      </w:r>
      <w:r>
        <w:fldChar w:fldCharType="begin" w:fldLock="1"/>
      </w:r>
      <w:r>
        <w:instrText xml:space="preserve"> PAGEREF _Toc477526577 \h </w:instrText>
      </w:r>
      <w:r>
        <w:fldChar w:fldCharType="separate"/>
      </w:r>
      <w:r>
        <w:t>81</w:t>
      </w:r>
      <w:r>
        <w:fldChar w:fldCharType="end"/>
      </w:r>
    </w:p>
    <w:p w:rsidR="008102E4" w:rsidRDefault="008102E4">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Study on Enhanced Isolated E-UTRAN Operation for Public Safety (FS_IOPS_LB)</w:t>
      </w:r>
      <w:r>
        <w:tab/>
      </w:r>
      <w:r>
        <w:fldChar w:fldCharType="begin" w:fldLock="1"/>
      </w:r>
      <w:r>
        <w:instrText xml:space="preserve"> PAGEREF _Toc477526578 \h </w:instrText>
      </w:r>
      <w:r>
        <w:fldChar w:fldCharType="separate"/>
      </w:r>
      <w:r>
        <w:t>82</w:t>
      </w:r>
      <w:r>
        <w:fldChar w:fldCharType="end"/>
      </w:r>
    </w:p>
    <w:p w:rsidR="008102E4" w:rsidRDefault="008102E4">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Study on Complementary Features for Voice services over WLAN (FS_VoWLAN)</w:t>
      </w:r>
      <w:r>
        <w:tab/>
      </w:r>
      <w:r>
        <w:fldChar w:fldCharType="begin" w:fldLock="1"/>
      </w:r>
      <w:r>
        <w:instrText xml:space="preserve"> PAGEREF _Toc477526579 \h </w:instrText>
      </w:r>
      <w:r>
        <w:fldChar w:fldCharType="separate"/>
      </w:r>
      <w:r>
        <w:t>82</w:t>
      </w:r>
      <w:r>
        <w:fldChar w:fldCharType="end"/>
      </w:r>
    </w:p>
    <w:p w:rsidR="008102E4" w:rsidRDefault="008102E4">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Study for enhanced VoLTE performance (FS_eVoLP)</w:t>
      </w:r>
      <w:r>
        <w:tab/>
      </w:r>
      <w:r>
        <w:fldChar w:fldCharType="begin" w:fldLock="1"/>
      </w:r>
      <w:r>
        <w:instrText xml:space="preserve"> PAGEREF _Toc477526580 \h </w:instrText>
      </w:r>
      <w:r>
        <w:fldChar w:fldCharType="separate"/>
      </w:r>
      <w:r>
        <w:t>84</w:t>
      </w:r>
      <w:r>
        <w:fldChar w:fldCharType="end"/>
      </w:r>
    </w:p>
    <w:p w:rsidR="008102E4" w:rsidRDefault="008102E4">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t>Study on unlicensed spectrum offloading system enhancements (FS_USOS)</w:t>
      </w:r>
      <w:r>
        <w:tab/>
      </w:r>
      <w:r>
        <w:fldChar w:fldCharType="begin" w:fldLock="1"/>
      </w:r>
      <w:r>
        <w:instrText xml:space="preserve"> PAGEREF _Toc477526581 \h </w:instrText>
      </w:r>
      <w:r>
        <w:fldChar w:fldCharType="separate"/>
      </w:r>
      <w:r>
        <w:t>85</w:t>
      </w:r>
      <w:r>
        <w:fldChar w:fldCharType="end"/>
      </w:r>
    </w:p>
    <w:p w:rsidR="008102E4" w:rsidRDefault="008102E4">
      <w:pPr>
        <w:pStyle w:val="TOC2"/>
        <w:tabs>
          <w:tab w:val="left" w:pos="1418"/>
        </w:tabs>
        <w:rPr>
          <w:rFonts w:asciiTheme="minorHAnsi" w:eastAsiaTheme="minorEastAsia" w:hAnsiTheme="minorHAnsi" w:cstheme="minorBidi"/>
          <w:sz w:val="22"/>
          <w:szCs w:val="22"/>
          <w:lang w:eastAsia="en-GB"/>
        </w:rPr>
      </w:pPr>
      <w:r>
        <w:t>6.10</w:t>
      </w:r>
      <w:r>
        <w:rPr>
          <w:rFonts w:asciiTheme="minorHAnsi" w:eastAsiaTheme="minorEastAsia" w:hAnsiTheme="minorHAnsi" w:cstheme="minorBidi"/>
          <w:sz w:val="22"/>
          <w:szCs w:val="22"/>
          <w:lang w:eastAsia="en-GB"/>
        </w:rPr>
        <w:tab/>
      </w:r>
      <w:r>
        <w:t>Study on architecture enhancements to ProSe UE-to-Network Relay (FS_REAR)</w:t>
      </w:r>
      <w:r>
        <w:tab/>
      </w:r>
      <w:r>
        <w:fldChar w:fldCharType="begin" w:fldLock="1"/>
      </w:r>
      <w:r>
        <w:instrText xml:space="preserve"> PAGEREF _Toc477526582 \h </w:instrText>
      </w:r>
      <w:r>
        <w:fldChar w:fldCharType="separate"/>
      </w:r>
      <w:r>
        <w:t>87</w:t>
      </w:r>
      <w:r>
        <w:fldChar w:fldCharType="end"/>
      </w:r>
    </w:p>
    <w:p w:rsidR="008102E4" w:rsidRDefault="008102E4">
      <w:pPr>
        <w:pStyle w:val="TOC2"/>
        <w:tabs>
          <w:tab w:val="left" w:pos="1418"/>
        </w:tabs>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Northbound APIs for SCEF – SCS/AS Interworking (NAPS)</w:t>
      </w:r>
      <w:r>
        <w:tab/>
      </w:r>
      <w:r>
        <w:fldChar w:fldCharType="begin" w:fldLock="1"/>
      </w:r>
      <w:r>
        <w:instrText xml:space="preserve"> PAGEREF _Toc477526583 \h </w:instrText>
      </w:r>
      <w:r>
        <w:fldChar w:fldCharType="separate"/>
      </w:r>
      <w:r>
        <w:t>90</w:t>
      </w:r>
      <w:r>
        <w:fldChar w:fldCharType="end"/>
      </w:r>
    </w:p>
    <w:p w:rsidR="008102E4" w:rsidRDefault="008102E4">
      <w:pPr>
        <w:pStyle w:val="TOC2"/>
        <w:tabs>
          <w:tab w:val="left" w:pos="1418"/>
        </w:tabs>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Inclusion of WLAN direct discovery technologies as an alternative for ProSe direct discovery (ProSe_WLAN_DD_Stage2)</w:t>
      </w:r>
      <w:r>
        <w:tab/>
      </w:r>
      <w:r>
        <w:fldChar w:fldCharType="begin" w:fldLock="1"/>
      </w:r>
      <w:r>
        <w:instrText xml:space="preserve"> PAGEREF _Toc477526584 \h </w:instrText>
      </w:r>
      <w:r>
        <w:fldChar w:fldCharType="separate"/>
      </w:r>
      <w:r>
        <w:t>94</w:t>
      </w:r>
      <w:r>
        <w:fldChar w:fldCharType="end"/>
      </w:r>
    </w:p>
    <w:p w:rsidR="008102E4" w:rsidRDefault="008102E4">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Project Planning and Management</w:t>
      </w:r>
      <w:r>
        <w:tab/>
      </w:r>
      <w:r>
        <w:fldChar w:fldCharType="begin" w:fldLock="1"/>
      </w:r>
      <w:r>
        <w:instrText xml:space="preserve"> PAGEREF _Toc477526585 \h </w:instrText>
      </w:r>
      <w:r>
        <w:fldChar w:fldCharType="separate"/>
      </w:r>
      <w:r>
        <w:t>94</w:t>
      </w:r>
      <w:r>
        <w:fldChar w:fldCharType="end"/>
      </w:r>
    </w:p>
    <w:p w:rsidR="008102E4" w:rsidRDefault="008102E4">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New and Revised Work Items, Cover sheets for completed work items</w:t>
      </w:r>
      <w:r>
        <w:tab/>
      </w:r>
      <w:r>
        <w:fldChar w:fldCharType="begin" w:fldLock="1"/>
      </w:r>
      <w:r>
        <w:instrText xml:space="preserve"> PAGEREF _Toc477526586 \h </w:instrText>
      </w:r>
      <w:r>
        <w:fldChar w:fldCharType="separate"/>
      </w:r>
      <w:r>
        <w:t>94</w:t>
      </w:r>
      <w:r>
        <w:fldChar w:fldCharType="end"/>
      </w:r>
    </w:p>
    <w:p w:rsidR="008102E4" w:rsidRDefault="008102E4">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Review of the Work Plan</w:t>
      </w:r>
      <w:r>
        <w:tab/>
      </w:r>
      <w:r>
        <w:fldChar w:fldCharType="begin" w:fldLock="1"/>
      </w:r>
      <w:r>
        <w:instrText xml:space="preserve"> PAGEREF _Toc477526587 \h </w:instrText>
      </w:r>
      <w:r>
        <w:fldChar w:fldCharType="separate"/>
      </w:r>
      <w:r>
        <w:t>97</w:t>
      </w:r>
      <w:r>
        <w:fldChar w:fldCharType="end"/>
      </w:r>
    </w:p>
    <w:p w:rsidR="008102E4" w:rsidRDefault="008102E4">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Planning future meetings</w:t>
      </w:r>
      <w:r>
        <w:tab/>
      </w:r>
      <w:r>
        <w:fldChar w:fldCharType="begin" w:fldLock="1"/>
      </w:r>
      <w:r>
        <w:instrText xml:space="preserve"> PAGEREF _Toc477526588 \h </w:instrText>
      </w:r>
      <w:r>
        <w:fldChar w:fldCharType="separate"/>
      </w:r>
      <w:r>
        <w:t>98</w:t>
      </w:r>
      <w:r>
        <w:fldChar w:fldCharType="end"/>
      </w:r>
    </w:p>
    <w:p w:rsidR="008102E4" w:rsidRDefault="008102E4">
      <w:pPr>
        <w:pStyle w:val="TOC1"/>
        <w:rPr>
          <w:rFonts w:asciiTheme="minorHAnsi" w:eastAsiaTheme="minorEastAsia" w:hAnsiTheme="minorHAnsi" w:cstheme="minorBidi"/>
          <w:szCs w:val="22"/>
          <w:lang w:eastAsia="en-GB"/>
        </w:rPr>
      </w:pPr>
      <w:r>
        <w:lastRenderedPageBreak/>
        <w:t>8</w:t>
      </w:r>
      <w:r>
        <w:rPr>
          <w:rFonts w:asciiTheme="minorHAnsi" w:eastAsiaTheme="minorEastAsia" w:hAnsiTheme="minorHAnsi" w:cstheme="minorBidi"/>
          <w:szCs w:val="22"/>
          <w:lang w:eastAsia="en-GB"/>
        </w:rPr>
        <w:tab/>
      </w:r>
      <w:r>
        <w:t>AOB</w:t>
      </w:r>
      <w:r>
        <w:tab/>
      </w:r>
      <w:r>
        <w:fldChar w:fldCharType="begin" w:fldLock="1"/>
      </w:r>
      <w:r>
        <w:instrText xml:space="preserve"> PAGEREF _Toc477526589 \h </w:instrText>
      </w:r>
      <w:r>
        <w:fldChar w:fldCharType="separate"/>
      </w:r>
      <w:r>
        <w:t>98</w:t>
      </w:r>
      <w:r>
        <w:fldChar w:fldCharType="end"/>
      </w:r>
    </w:p>
    <w:p w:rsidR="008102E4" w:rsidRPr="008102E4" w:rsidRDefault="008102E4">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Close of the Meeting</w:t>
      </w:r>
      <w:r w:rsidRPr="008102E4">
        <w:tab/>
      </w:r>
      <w:r w:rsidRPr="008102E4">
        <w:fldChar w:fldCharType="begin" w:fldLock="1"/>
      </w:r>
      <w:r w:rsidRPr="008102E4">
        <w:instrText xml:space="preserve"> PAGEREF _Toc477526590 \h </w:instrText>
      </w:r>
      <w:r w:rsidRPr="008102E4">
        <w:fldChar w:fldCharType="separate"/>
      </w:r>
      <w:r w:rsidRPr="008102E4">
        <w:t>98</w:t>
      </w:r>
      <w:r w:rsidRPr="008102E4">
        <w:fldChar w:fldCharType="end"/>
      </w:r>
    </w:p>
    <w:p w:rsidR="008102E4" w:rsidRPr="008102E4" w:rsidRDefault="008102E4">
      <w:pPr>
        <w:pStyle w:val="TOC9"/>
        <w:rPr>
          <w:rFonts w:asciiTheme="minorHAnsi" w:eastAsiaTheme="minorEastAsia" w:hAnsiTheme="minorHAnsi" w:cstheme="minorBidi"/>
          <w:b w:val="0"/>
          <w:szCs w:val="22"/>
          <w:lang w:eastAsia="en-GB"/>
        </w:rPr>
      </w:pPr>
      <w:r w:rsidRPr="008102E4">
        <w:t>Annex A</w:t>
      </w:r>
      <w:r w:rsidRPr="008102E4">
        <w:rPr>
          <w:rFonts w:asciiTheme="minorHAnsi" w:eastAsiaTheme="minorEastAsia" w:hAnsiTheme="minorHAnsi" w:cstheme="minorBidi"/>
          <w:b w:val="0"/>
          <w:szCs w:val="22"/>
          <w:lang w:eastAsia="en-GB"/>
        </w:rPr>
        <w:tab/>
      </w:r>
      <w:r w:rsidRPr="008102E4">
        <w:t>Summary of Output</w:t>
      </w:r>
      <w:r w:rsidRPr="008102E4">
        <w:tab/>
      </w:r>
      <w:r w:rsidRPr="008102E4">
        <w:fldChar w:fldCharType="begin" w:fldLock="1"/>
      </w:r>
      <w:r w:rsidRPr="008102E4">
        <w:instrText xml:space="preserve"> PAGEREF _Toc477526591 \h </w:instrText>
      </w:r>
      <w:r w:rsidRPr="008102E4">
        <w:fldChar w:fldCharType="separate"/>
      </w:r>
      <w:r w:rsidRPr="008102E4">
        <w:t>99</w:t>
      </w:r>
      <w:r w:rsidRPr="008102E4">
        <w:fldChar w:fldCharType="end"/>
      </w:r>
    </w:p>
    <w:p w:rsidR="008102E4" w:rsidRPr="008102E4" w:rsidRDefault="008102E4">
      <w:pPr>
        <w:pStyle w:val="TOC1"/>
        <w:rPr>
          <w:rFonts w:asciiTheme="minorHAnsi" w:eastAsiaTheme="minorEastAsia" w:hAnsiTheme="minorHAnsi" w:cstheme="minorBidi"/>
          <w:szCs w:val="22"/>
          <w:lang w:eastAsia="en-GB"/>
        </w:rPr>
      </w:pPr>
      <w:r w:rsidRPr="008102E4">
        <w:t>A.1</w:t>
      </w:r>
      <w:r w:rsidRPr="008102E4">
        <w:rPr>
          <w:rFonts w:asciiTheme="minorHAnsi" w:eastAsiaTheme="minorEastAsia" w:hAnsiTheme="minorHAnsi" w:cstheme="minorBidi"/>
          <w:szCs w:val="22"/>
          <w:lang w:eastAsia="en-GB"/>
        </w:rPr>
        <w:tab/>
      </w:r>
      <w:r w:rsidRPr="008102E4">
        <w:t>List of meeting documents ordered by TD number</w:t>
      </w:r>
      <w:r w:rsidRPr="008102E4">
        <w:tab/>
      </w:r>
      <w:r w:rsidRPr="008102E4">
        <w:fldChar w:fldCharType="begin" w:fldLock="1"/>
      </w:r>
      <w:r w:rsidRPr="008102E4">
        <w:instrText xml:space="preserve"> PAGEREF _Toc477526592 \h </w:instrText>
      </w:r>
      <w:r w:rsidRPr="008102E4">
        <w:fldChar w:fldCharType="separate"/>
      </w:r>
      <w:r w:rsidRPr="008102E4">
        <w:t>99</w:t>
      </w:r>
      <w:r w:rsidRPr="008102E4">
        <w:fldChar w:fldCharType="end"/>
      </w:r>
    </w:p>
    <w:p w:rsidR="008102E4" w:rsidRPr="008102E4" w:rsidRDefault="008102E4">
      <w:pPr>
        <w:pStyle w:val="TOC1"/>
        <w:rPr>
          <w:rFonts w:asciiTheme="minorHAnsi" w:eastAsiaTheme="minorEastAsia" w:hAnsiTheme="minorHAnsi" w:cstheme="minorBidi"/>
          <w:szCs w:val="22"/>
          <w:lang w:eastAsia="en-GB"/>
        </w:rPr>
      </w:pPr>
      <w:r w:rsidRPr="008102E4">
        <w:t>A.2</w:t>
      </w:r>
      <w:r w:rsidRPr="008102E4">
        <w:rPr>
          <w:rFonts w:asciiTheme="minorHAnsi" w:eastAsiaTheme="minorEastAsia" w:hAnsiTheme="minorHAnsi" w:cstheme="minorBidi"/>
          <w:szCs w:val="22"/>
          <w:lang w:eastAsia="en-GB"/>
        </w:rPr>
        <w:tab/>
      </w:r>
      <w:r w:rsidRPr="008102E4">
        <w:t>List of meeting documents ordered by Agenda Item</w:t>
      </w:r>
      <w:r w:rsidRPr="008102E4">
        <w:tab/>
      </w:r>
      <w:r w:rsidRPr="008102E4">
        <w:fldChar w:fldCharType="begin" w:fldLock="1"/>
      </w:r>
      <w:r w:rsidRPr="008102E4">
        <w:instrText xml:space="preserve"> PAGEREF _Toc477526593 \h </w:instrText>
      </w:r>
      <w:r w:rsidRPr="008102E4">
        <w:fldChar w:fldCharType="separate"/>
      </w:r>
      <w:r w:rsidRPr="008102E4">
        <w:t>173</w:t>
      </w:r>
      <w:r w:rsidRPr="008102E4">
        <w:fldChar w:fldCharType="end"/>
      </w:r>
    </w:p>
    <w:p w:rsidR="008102E4" w:rsidRPr="008102E4" w:rsidRDefault="008102E4">
      <w:pPr>
        <w:pStyle w:val="TOC9"/>
        <w:rPr>
          <w:rFonts w:asciiTheme="minorHAnsi" w:eastAsiaTheme="minorEastAsia" w:hAnsiTheme="minorHAnsi" w:cstheme="minorBidi"/>
          <w:b w:val="0"/>
          <w:szCs w:val="22"/>
          <w:lang w:eastAsia="en-GB"/>
        </w:rPr>
      </w:pPr>
      <w:r w:rsidRPr="008102E4">
        <w:t>Annex B</w:t>
      </w:r>
      <w:r w:rsidRPr="008102E4">
        <w:rPr>
          <w:rFonts w:asciiTheme="minorHAnsi" w:eastAsiaTheme="minorEastAsia" w:hAnsiTheme="minorHAnsi" w:cstheme="minorBidi"/>
          <w:b w:val="0"/>
          <w:szCs w:val="22"/>
          <w:lang w:eastAsia="en-GB"/>
        </w:rPr>
        <w:tab/>
      </w:r>
      <w:r w:rsidRPr="008102E4">
        <w:t>Change Requests</w:t>
      </w:r>
      <w:r w:rsidRPr="008102E4">
        <w:tab/>
      </w:r>
      <w:r w:rsidRPr="008102E4">
        <w:fldChar w:fldCharType="begin" w:fldLock="1"/>
      </w:r>
      <w:r w:rsidRPr="008102E4">
        <w:instrText xml:space="preserve"> PAGEREF _Toc477526594 \h </w:instrText>
      </w:r>
      <w:r w:rsidRPr="008102E4">
        <w:fldChar w:fldCharType="separate"/>
      </w:r>
      <w:r w:rsidRPr="008102E4">
        <w:t>268</w:t>
      </w:r>
      <w:r w:rsidRPr="008102E4">
        <w:fldChar w:fldCharType="end"/>
      </w:r>
    </w:p>
    <w:p w:rsidR="008102E4" w:rsidRPr="008102E4" w:rsidRDefault="008102E4">
      <w:pPr>
        <w:pStyle w:val="TOC1"/>
        <w:rPr>
          <w:rFonts w:asciiTheme="minorHAnsi" w:eastAsiaTheme="minorEastAsia" w:hAnsiTheme="minorHAnsi" w:cstheme="minorBidi"/>
          <w:szCs w:val="22"/>
          <w:lang w:eastAsia="en-GB"/>
        </w:rPr>
      </w:pPr>
      <w:r w:rsidRPr="008102E4">
        <w:t>B.1</w:t>
      </w:r>
      <w:r w:rsidRPr="008102E4">
        <w:rPr>
          <w:rFonts w:asciiTheme="minorHAnsi" w:eastAsiaTheme="minorEastAsia" w:hAnsiTheme="minorHAnsi" w:cstheme="minorBidi"/>
          <w:szCs w:val="22"/>
          <w:lang w:eastAsia="en-GB"/>
        </w:rPr>
        <w:tab/>
      </w:r>
      <w:r w:rsidRPr="008102E4">
        <w:t>List of all CRs for meetings #118BIS and #119</w:t>
      </w:r>
      <w:r w:rsidRPr="008102E4">
        <w:tab/>
      </w:r>
      <w:r w:rsidRPr="008102E4">
        <w:fldChar w:fldCharType="begin" w:fldLock="1"/>
      </w:r>
      <w:r w:rsidRPr="008102E4">
        <w:instrText xml:space="preserve"> PAGEREF _Toc477526595 \h </w:instrText>
      </w:r>
      <w:r w:rsidRPr="008102E4">
        <w:fldChar w:fldCharType="separate"/>
      </w:r>
      <w:r w:rsidRPr="008102E4">
        <w:t>268</w:t>
      </w:r>
      <w:r w:rsidRPr="008102E4">
        <w:fldChar w:fldCharType="end"/>
      </w:r>
    </w:p>
    <w:p w:rsidR="008102E4" w:rsidRPr="008102E4" w:rsidRDefault="008102E4">
      <w:pPr>
        <w:pStyle w:val="TOC1"/>
        <w:rPr>
          <w:rFonts w:asciiTheme="minorHAnsi" w:eastAsiaTheme="minorEastAsia" w:hAnsiTheme="minorHAnsi" w:cstheme="minorBidi"/>
          <w:szCs w:val="22"/>
          <w:lang w:eastAsia="en-GB"/>
        </w:rPr>
      </w:pPr>
      <w:r w:rsidRPr="008102E4">
        <w:t>B.2</w:t>
      </w:r>
      <w:r w:rsidRPr="008102E4">
        <w:rPr>
          <w:rFonts w:asciiTheme="minorHAnsi" w:eastAsiaTheme="minorEastAsia" w:hAnsiTheme="minorHAnsi" w:cstheme="minorBidi"/>
          <w:szCs w:val="22"/>
          <w:lang w:eastAsia="en-GB"/>
        </w:rPr>
        <w:tab/>
      </w:r>
      <w:r w:rsidRPr="008102E4">
        <w:t>List of agreed CRs for meeting  #118BIS and #119</w:t>
      </w:r>
      <w:r w:rsidRPr="008102E4">
        <w:tab/>
      </w:r>
      <w:r w:rsidRPr="008102E4">
        <w:fldChar w:fldCharType="begin" w:fldLock="1"/>
      </w:r>
      <w:r w:rsidRPr="008102E4">
        <w:instrText xml:space="preserve"> PAGEREF _Toc477526596 \h </w:instrText>
      </w:r>
      <w:r w:rsidRPr="008102E4">
        <w:fldChar w:fldCharType="separate"/>
      </w:r>
      <w:r w:rsidRPr="008102E4">
        <w:t>278</w:t>
      </w:r>
      <w:r w:rsidRPr="008102E4">
        <w:fldChar w:fldCharType="end"/>
      </w:r>
    </w:p>
    <w:p w:rsidR="008102E4" w:rsidRPr="008102E4" w:rsidRDefault="008102E4">
      <w:pPr>
        <w:pStyle w:val="TOC1"/>
        <w:rPr>
          <w:rFonts w:asciiTheme="minorHAnsi" w:eastAsiaTheme="minorEastAsia" w:hAnsiTheme="minorHAnsi" w:cstheme="minorBidi"/>
          <w:szCs w:val="22"/>
          <w:lang w:eastAsia="en-GB"/>
        </w:rPr>
      </w:pPr>
      <w:r w:rsidRPr="008102E4">
        <w:t>B.3</w:t>
      </w:r>
      <w:r w:rsidRPr="008102E4">
        <w:rPr>
          <w:rFonts w:asciiTheme="minorHAnsi" w:eastAsiaTheme="minorEastAsia" w:hAnsiTheme="minorHAnsi" w:cstheme="minorBidi"/>
          <w:szCs w:val="22"/>
          <w:lang w:eastAsia="en-GB"/>
        </w:rPr>
        <w:tab/>
      </w:r>
      <w:r w:rsidRPr="008102E4">
        <w:t>List of agreed P-CRs for meeting #119</w:t>
      </w:r>
      <w:r w:rsidRPr="008102E4">
        <w:tab/>
      </w:r>
      <w:r w:rsidRPr="008102E4">
        <w:fldChar w:fldCharType="begin" w:fldLock="1"/>
      </w:r>
      <w:r w:rsidRPr="008102E4">
        <w:instrText xml:space="preserve"> PAGEREF _Toc477526597 \h </w:instrText>
      </w:r>
      <w:r w:rsidRPr="008102E4">
        <w:fldChar w:fldCharType="separate"/>
      </w:r>
      <w:r w:rsidRPr="008102E4">
        <w:t>281</w:t>
      </w:r>
      <w:r w:rsidRPr="008102E4">
        <w:fldChar w:fldCharType="end"/>
      </w:r>
    </w:p>
    <w:p w:rsidR="008102E4" w:rsidRPr="008102E4" w:rsidRDefault="008102E4">
      <w:pPr>
        <w:pStyle w:val="TOC9"/>
        <w:rPr>
          <w:rFonts w:asciiTheme="minorHAnsi" w:eastAsiaTheme="minorEastAsia" w:hAnsiTheme="minorHAnsi" w:cstheme="minorBidi"/>
          <w:b w:val="0"/>
          <w:szCs w:val="22"/>
          <w:lang w:eastAsia="en-GB"/>
        </w:rPr>
      </w:pPr>
      <w:r w:rsidRPr="008102E4">
        <w:t>Annex C</w:t>
      </w:r>
      <w:r w:rsidRPr="008102E4">
        <w:rPr>
          <w:rFonts w:asciiTheme="minorHAnsi" w:eastAsiaTheme="minorEastAsia" w:hAnsiTheme="minorHAnsi" w:cstheme="minorBidi"/>
          <w:b w:val="0"/>
          <w:szCs w:val="22"/>
          <w:lang w:eastAsia="en-GB"/>
        </w:rPr>
        <w:tab/>
      </w:r>
      <w:r w:rsidRPr="008102E4">
        <w:t>Liaison Statements</w:t>
      </w:r>
      <w:r w:rsidRPr="008102E4">
        <w:tab/>
      </w:r>
      <w:r w:rsidRPr="008102E4">
        <w:fldChar w:fldCharType="begin" w:fldLock="1"/>
      </w:r>
      <w:r w:rsidRPr="008102E4">
        <w:instrText xml:space="preserve"> PAGEREF _Toc477526598 \h </w:instrText>
      </w:r>
      <w:r w:rsidRPr="008102E4">
        <w:fldChar w:fldCharType="separate"/>
      </w:r>
      <w:r w:rsidRPr="008102E4">
        <w:t>285</w:t>
      </w:r>
      <w:r w:rsidRPr="008102E4">
        <w:fldChar w:fldCharType="end"/>
      </w:r>
    </w:p>
    <w:p w:rsidR="008102E4" w:rsidRPr="008102E4" w:rsidRDefault="008102E4">
      <w:pPr>
        <w:pStyle w:val="TOC1"/>
        <w:rPr>
          <w:rFonts w:asciiTheme="minorHAnsi" w:eastAsiaTheme="minorEastAsia" w:hAnsiTheme="minorHAnsi" w:cstheme="minorBidi"/>
          <w:szCs w:val="22"/>
          <w:lang w:eastAsia="en-GB"/>
        </w:rPr>
      </w:pPr>
      <w:r w:rsidRPr="008102E4">
        <w:t>C.1</w:t>
      </w:r>
      <w:r w:rsidRPr="008102E4">
        <w:rPr>
          <w:rFonts w:asciiTheme="minorHAnsi" w:eastAsiaTheme="minorEastAsia" w:hAnsiTheme="minorHAnsi" w:cstheme="minorBidi"/>
          <w:szCs w:val="22"/>
          <w:lang w:eastAsia="en-GB"/>
        </w:rPr>
        <w:tab/>
      </w:r>
      <w:r w:rsidRPr="008102E4">
        <w:t>Incoming LSs</w:t>
      </w:r>
      <w:r w:rsidRPr="008102E4">
        <w:tab/>
      </w:r>
      <w:r w:rsidRPr="008102E4">
        <w:fldChar w:fldCharType="begin" w:fldLock="1"/>
      </w:r>
      <w:r w:rsidRPr="008102E4">
        <w:instrText xml:space="preserve"> PAGEREF _Toc477526599 \h </w:instrText>
      </w:r>
      <w:r w:rsidRPr="008102E4">
        <w:fldChar w:fldCharType="separate"/>
      </w:r>
      <w:r w:rsidRPr="008102E4">
        <w:t>285</w:t>
      </w:r>
      <w:r w:rsidRPr="008102E4">
        <w:fldChar w:fldCharType="end"/>
      </w:r>
    </w:p>
    <w:p w:rsidR="008102E4" w:rsidRPr="008102E4" w:rsidRDefault="008102E4">
      <w:pPr>
        <w:pStyle w:val="TOC1"/>
        <w:rPr>
          <w:rFonts w:asciiTheme="minorHAnsi" w:eastAsiaTheme="minorEastAsia" w:hAnsiTheme="minorHAnsi" w:cstheme="minorBidi"/>
          <w:szCs w:val="22"/>
          <w:lang w:eastAsia="en-GB"/>
        </w:rPr>
      </w:pPr>
      <w:r w:rsidRPr="008102E4">
        <w:t>C.2</w:t>
      </w:r>
      <w:r w:rsidRPr="008102E4">
        <w:rPr>
          <w:rFonts w:asciiTheme="minorHAnsi" w:eastAsiaTheme="minorEastAsia" w:hAnsiTheme="minorHAnsi" w:cstheme="minorBidi"/>
          <w:szCs w:val="22"/>
          <w:lang w:eastAsia="en-GB"/>
        </w:rPr>
        <w:tab/>
      </w:r>
      <w:r w:rsidRPr="008102E4">
        <w:t>Approved Outgoing LSs</w:t>
      </w:r>
      <w:r w:rsidRPr="008102E4">
        <w:tab/>
      </w:r>
      <w:r w:rsidRPr="008102E4">
        <w:fldChar w:fldCharType="begin" w:fldLock="1"/>
      </w:r>
      <w:r w:rsidRPr="008102E4">
        <w:instrText xml:space="preserve"> PAGEREF _Toc477526600 \h </w:instrText>
      </w:r>
      <w:r w:rsidRPr="008102E4">
        <w:fldChar w:fldCharType="separate"/>
      </w:r>
      <w:r w:rsidRPr="008102E4">
        <w:t>288</w:t>
      </w:r>
      <w:r w:rsidRPr="008102E4">
        <w:fldChar w:fldCharType="end"/>
      </w:r>
    </w:p>
    <w:p w:rsidR="008102E4" w:rsidRPr="008102E4" w:rsidRDefault="008102E4">
      <w:pPr>
        <w:pStyle w:val="TOC9"/>
        <w:rPr>
          <w:rFonts w:asciiTheme="minorHAnsi" w:eastAsiaTheme="minorEastAsia" w:hAnsiTheme="minorHAnsi" w:cstheme="minorBidi"/>
          <w:b w:val="0"/>
          <w:szCs w:val="22"/>
          <w:lang w:eastAsia="en-GB"/>
        </w:rPr>
      </w:pPr>
      <w:r w:rsidRPr="008102E4">
        <w:t>Annex D</w:t>
      </w:r>
      <w:r w:rsidRPr="008102E4">
        <w:rPr>
          <w:rFonts w:asciiTheme="minorHAnsi" w:eastAsiaTheme="minorEastAsia" w:hAnsiTheme="minorHAnsi" w:cstheme="minorBidi"/>
          <w:b w:val="0"/>
          <w:szCs w:val="22"/>
          <w:lang w:eastAsia="en-GB"/>
        </w:rPr>
        <w:tab/>
      </w:r>
      <w:r w:rsidRPr="008102E4">
        <w:t>WIDs and Study WIDs</w:t>
      </w:r>
      <w:r w:rsidRPr="008102E4">
        <w:tab/>
      </w:r>
      <w:r w:rsidRPr="008102E4">
        <w:fldChar w:fldCharType="begin" w:fldLock="1"/>
      </w:r>
      <w:r w:rsidRPr="008102E4">
        <w:instrText xml:space="preserve"> PAGEREF _Toc477526601 \h </w:instrText>
      </w:r>
      <w:r w:rsidRPr="008102E4">
        <w:fldChar w:fldCharType="separate"/>
      </w:r>
      <w:r w:rsidRPr="008102E4">
        <w:t>289</w:t>
      </w:r>
      <w:r w:rsidRPr="008102E4">
        <w:fldChar w:fldCharType="end"/>
      </w:r>
    </w:p>
    <w:p w:rsidR="008102E4" w:rsidRPr="008102E4" w:rsidRDefault="008102E4">
      <w:pPr>
        <w:pStyle w:val="TOC1"/>
        <w:rPr>
          <w:rFonts w:asciiTheme="minorHAnsi" w:eastAsiaTheme="minorEastAsia" w:hAnsiTheme="minorHAnsi" w:cstheme="minorBidi"/>
          <w:szCs w:val="22"/>
          <w:lang w:eastAsia="en-GB"/>
        </w:rPr>
      </w:pPr>
      <w:r w:rsidRPr="008102E4">
        <w:t>D.1</w:t>
      </w:r>
      <w:r w:rsidRPr="008102E4">
        <w:rPr>
          <w:rFonts w:asciiTheme="minorHAnsi" w:eastAsiaTheme="minorEastAsia" w:hAnsiTheme="minorHAnsi" w:cstheme="minorBidi"/>
          <w:szCs w:val="22"/>
          <w:lang w:eastAsia="en-GB"/>
        </w:rPr>
        <w:tab/>
      </w:r>
      <w:r w:rsidRPr="008102E4">
        <w:t>List of agreed WIDs for meetings #118BIS and #119</w:t>
      </w:r>
      <w:r w:rsidRPr="008102E4">
        <w:tab/>
      </w:r>
      <w:r w:rsidRPr="008102E4">
        <w:fldChar w:fldCharType="begin" w:fldLock="1"/>
      </w:r>
      <w:r w:rsidRPr="008102E4">
        <w:instrText xml:space="preserve"> PAGEREF _Toc477526602 \h </w:instrText>
      </w:r>
      <w:r w:rsidRPr="008102E4">
        <w:fldChar w:fldCharType="separate"/>
      </w:r>
      <w:r w:rsidRPr="008102E4">
        <w:t>289</w:t>
      </w:r>
      <w:r w:rsidRPr="008102E4">
        <w:fldChar w:fldCharType="end"/>
      </w:r>
    </w:p>
    <w:p w:rsidR="008102E4" w:rsidRPr="008102E4" w:rsidRDefault="008102E4">
      <w:pPr>
        <w:pStyle w:val="TOC9"/>
        <w:rPr>
          <w:rFonts w:asciiTheme="minorHAnsi" w:eastAsiaTheme="minorEastAsia" w:hAnsiTheme="minorHAnsi" w:cstheme="minorBidi"/>
          <w:b w:val="0"/>
          <w:szCs w:val="22"/>
          <w:lang w:eastAsia="en-GB"/>
        </w:rPr>
      </w:pPr>
      <w:r w:rsidRPr="008102E4">
        <w:t>Annex E</w:t>
      </w:r>
      <w:r w:rsidRPr="008102E4">
        <w:rPr>
          <w:rFonts w:asciiTheme="minorHAnsi" w:eastAsiaTheme="minorEastAsia" w:hAnsiTheme="minorHAnsi" w:cstheme="minorBidi"/>
          <w:b w:val="0"/>
          <w:szCs w:val="22"/>
          <w:lang w:eastAsia="en-GB"/>
        </w:rPr>
        <w:tab/>
      </w:r>
      <w:r w:rsidRPr="008102E4">
        <w:t>TSs and TRs (cover sheets)</w:t>
      </w:r>
      <w:r w:rsidRPr="008102E4">
        <w:tab/>
      </w:r>
      <w:r w:rsidRPr="008102E4">
        <w:fldChar w:fldCharType="begin" w:fldLock="1"/>
      </w:r>
      <w:r w:rsidRPr="008102E4">
        <w:instrText xml:space="preserve"> PAGEREF _Toc477526603 \h </w:instrText>
      </w:r>
      <w:r w:rsidRPr="008102E4">
        <w:fldChar w:fldCharType="separate"/>
      </w:r>
      <w:r w:rsidRPr="008102E4">
        <w:t>289</w:t>
      </w:r>
      <w:r w:rsidRPr="008102E4">
        <w:fldChar w:fldCharType="end"/>
      </w:r>
    </w:p>
    <w:p w:rsidR="008102E4" w:rsidRPr="008102E4" w:rsidRDefault="008102E4">
      <w:pPr>
        <w:pStyle w:val="TOC1"/>
        <w:rPr>
          <w:rFonts w:asciiTheme="minorHAnsi" w:eastAsiaTheme="minorEastAsia" w:hAnsiTheme="minorHAnsi" w:cstheme="minorBidi"/>
          <w:szCs w:val="22"/>
          <w:lang w:eastAsia="en-GB"/>
        </w:rPr>
      </w:pPr>
      <w:r w:rsidRPr="008102E4">
        <w:t>E.1</w:t>
      </w:r>
      <w:r w:rsidRPr="008102E4">
        <w:rPr>
          <w:rFonts w:asciiTheme="minorHAnsi" w:eastAsiaTheme="minorEastAsia" w:hAnsiTheme="minorHAnsi" w:cstheme="minorBidi"/>
          <w:szCs w:val="22"/>
          <w:lang w:eastAsia="en-GB"/>
        </w:rPr>
        <w:tab/>
      </w:r>
      <w:r w:rsidRPr="008102E4">
        <w:t>List of approved TSs and TRs for meetings #118BIS and #119</w:t>
      </w:r>
      <w:r w:rsidRPr="008102E4">
        <w:tab/>
      </w:r>
      <w:r w:rsidRPr="008102E4">
        <w:fldChar w:fldCharType="begin" w:fldLock="1"/>
      </w:r>
      <w:r w:rsidRPr="008102E4">
        <w:instrText xml:space="preserve"> PAGEREF _Toc477526604 \h </w:instrText>
      </w:r>
      <w:r w:rsidRPr="008102E4">
        <w:fldChar w:fldCharType="separate"/>
      </w:r>
      <w:r w:rsidRPr="008102E4">
        <w:t>289</w:t>
      </w:r>
      <w:r w:rsidRPr="008102E4">
        <w:fldChar w:fldCharType="end"/>
      </w:r>
    </w:p>
    <w:p w:rsidR="008102E4" w:rsidRPr="008102E4" w:rsidRDefault="008102E4">
      <w:pPr>
        <w:pStyle w:val="TOC9"/>
        <w:rPr>
          <w:rFonts w:asciiTheme="minorHAnsi" w:eastAsiaTheme="minorEastAsia" w:hAnsiTheme="minorHAnsi" w:cstheme="minorBidi"/>
          <w:b w:val="0"/>
          <w:szCs w:val="22"/>
          <w:lang w:eastAsia="en-GB"/>
        </w:rPr>
      </w:pPr>
      <w:r w:rsidRPr="008102E4">
        <w:t>Annex F</w:t>
      </w:r>
      <w:r w:rsidRPr="008102E4">
        <w:rPr>
          <w:rFonts w:asciiTheme="minorHAnsi" w:eastAsiaTheme="minorEastAsia" w:hAnsiTheme="minorHAnsi" w:cstheme="minorBidi"/>
          <w:b w:val="0"/>
          <w:szCs w:val="22"/>
          <w:lang w:eastAsia="en-GB"/>
        </w:rPr>
        <w:tab/>
      </w:r>
      <w:r w:rsidRPr="008102E4">
        <w:t>Postponed and unhandled documents</w:t>
      </w:r>
      <w:r w:rsidRPr="008102E4">
        <w:tab/>
      </w:r>
      <w:r w:rsidRPr="008102E4">
        <w:fldChar w:fldCharType="begin" w:fldLock="1"/>
      </w:r>
      <w:r w:rsidRPr="008102E4">
        <w:instrText xml:space="preserve"> PAGEREF _Toc477526605 \h </w:instrText>
      </w:r>
      <w:r w:rsidRPr="008102E4">
        <w:fldChar w:fldCharType="separate"/>
      </w:r>
      <w:r w:rsidRPr="008102E4">
        <w:t>290</w:t>
      </w:r>
      <w:r w:rsidRPr="008102E4">
        <w:fldChar w:fldCharType="end"/>
      </w:r>
    </w:p>
    <w:p w:rsidR="008102E4" w:rsidRPr="008102E4" w:rsidRDefault="008102E4">
      <w:pPr>
        <w:pStyle w:val="TOC9"/>
        <w:rPr>
          <w:rFonts w:asciiTheme="minorHAnsi" w:eastAsiaTheme="minorEastAsia" w:hAnsiTheme="minorHAnsi" w:cstheme="minorBidi"/>
          <w:b w:val="0"/>
          <w:szCs w:val="22"/>
          <w:lang w:eastAsia="en-GB"/>
        </w:rPr>
      </w:pPr>
      <w:r w:rsidRPr="008102E4">
        <w:t>Annex H</w:t>
      </w:r>
      <w:r w:rsidRPr="008102E4">
        <w:rPr>
          <w:rFonts w:asciiTheme="minorHAnsi" w:eastAsiaTheme="minorEastAsia" w:hAnsiTheme="minorHAnsi" w:cstheme="minorBidi"/>
          <w:b w:val="0"/>
          <w:szCs w:val="22"/>
          <w:lang w:eastAsia="en-GB"/>
        </w:rPr>
        <w:tab/>
      </w:r>
      <w:r w:rsidRPr="008102E4">
        <w:t>List of meeting participants and voting list</w:t>
      </w:r>
      <w:r w:rsidRPr="008102E4">
        <w:tab/>
      </w:r>
      <w:r w:rsidRPr="008102E4">
        <w:fldChar w:fldCharType="begin" w:fldLock="1"/>
      </w:r>
      <w:r w:rsidRPr="008102E4">
        <w:instrText xml:space="preserve"> PAGEREF _Toc477526606 \h </w:instrText>
      </w:r>
      <w:r w:rsidRPr="008102E4">
        <w:fldChar w:fldCharType="separate"/>
      </w:r>
      <w:r w:rsidRPr="008102E4">
        <w:t>300</w:t>
      </w:r>
      <w:r w:rsidRPr="008102E4">
        <w:fldChar w:fldCharType="end"/>
      </w:r>
    </w:p>
    <w:p w:rsidR="008102E4" w:rsidRDefault="008102E4">
      <w:pPr>
        <w:pStyle w:val="TOC1"/>
        <w:rPr>
          <w:rFonts w:asciiTheme="minorHAnsi" w:eastAsiaTheme="minorEastAsia" w:hAnsiTheme="minorHAnsi" w:cstheme="minorBidi"/>
          <w:szCs w:val="22"/>
          <w:lang w:eastAsia="en-GB"/>
        </w:rPr>
      </w:pPr>
      <w:r w:rsidRPr="008102E4">
        <w:t>H.1</w:t>
      </w:r>
      <w:r w:rsidRPr="008102E4">
        <w:rPr>
          <w:rFonts w:asciiTheme="minorHAnsi" w:eastAsiaTheme="minorEastAsia" w:hAnsiTheme="minorHAnsi" w:cstheme="minorBidi"/>
          <w:szCs w:val="22"/>
          <w:lang w:eastAsia="en-GB"/>
        </w:rPr>
        <w:tab/>
      </w:r>
      <w:r w:rsidRPr="008102E4">
        <w:t>List of attendees</w:t>
      </w:r>
      <w:r>
        <w:tab/>
      </w:r>
      <w:r>
        <w:fldChar w:fldCharType="begin" w:fldLock="1"/>
      </w:r>
      <w:r>
        <w:instrText xml:space="preserve"> PAGEREF _Toc477526607 \h </w:instrText>
      </w:r>
      <w:r>
        <w:fldChar w:fldCharType="separate"/>
      </w:r>
      <w:r>
        <w:t>300</w:t>
      </w:r>
      <w:r>
        <w:fldChar w:fldCharType="end"/>
      </w:r>
    </w:p>
    <w:p w:rsidR="008102E4" w:rsidRDefault="008102E4">
      <w:pPr>
        <w:pStyle w:val="TOC1"/>
        <w:rPr>
          <w:rFonts w:asciiTheme="minorHAnsi" w:eastAsiaTheme="minorEastAsia" w:hAnsiTheme="minorHAnsi" w:cstheme="minorBidi"/>
          <w:szCs w:val="22"/>
          <w:lang w:eastAsia="en-GB"/>
        </w:rPr>
      </w:pPr>
      <w:r>
        <w:t>H.2</w:t>
      </w:r>
      <w:r>
        <w:rPr>
          <w:rFonts w:asciiTheme="minorHAnsi" w:eastAsiaTheme="minorEastAsia" w:hAnsiTheme="minorHAnsi" w:cstheme="minorBidi"/>
          <w:szCs w:val="22"/>
          <w:lang w:eastAsia="en-GB"/>
        </w:rPr>
        <w:tab/>
      </w:r>
      <w:r>
        <w:t>Next meeting Voting list</w:t>
      </w:r>
      <w:r>
        <w:tab/>
      </w:r>
      <w:r>
        <w:fldChar w:fldCharType="begin" w:fldLock="1"/>
      </w:r>
      <w:r>
        <w:instrText xml:space="preserve"> PAGEREF _Toc477526608 \h </w:instrText>
      </w:r>
      <w:r>
        <w:fldChar w:fldCharType="separate"/>
      </w:r>
      <w:r>
        <w:t>304</w:t>
      </w:r>
      <w:r>
        <w:fldChar w:fldCharType="end"/>
      </w:r>
    </w:p>
    <w:p w:rsidR="00EB6F19" w:rsidRDefault="008102E4" w:rsidP="00EB6F19">
      <w:pPr>
        <w:keepLines/>
      </w:pPr>
      <w:r>
        <w:rPr>
          <w:rFonts w:ascii="Times New Roman" w:eastAsia="Times New Roman" w:hAnsi="Times New Roman"/>
          <w:noProof/>
          <w:sz w:val="22"/>
        </w:rPr>
        <w:fldChar w:fldCharType="end"/>
      </w:r>
    </w:p>
    <w:p w:rsidR="00EB6F19" w:rsidRDefault="00EB6F19" w:rsidP="00EB6F19"/>
    <w:p w:rsidR="00757DEE" w:rsidRDefault="00757DEE">
      <w:pPr>
        <w:tabs>
          <w:tab w:val="clear" w:pos="567"/>
          <w:tab w:val="clear" w:pos="851"/>
          <w:tab w:val="clear" w:pos="1134"/>
          <w:tab w:val="clear" w:pos="1418"/>
          <w:tab w:val="clear" w:pos="1701"/>
        </w:tabs>
        <w:spacing w:after="0"/>
      </w:pPr>
      <w:r>
        <w:br w:type="page"/>
      </w:r>
    </w:p>
    <w:p w:rsidR="002B45A6" w:rsidRDefault="002B45A6" w:rsidP="002B45A6">
      <w:pPr>
        <w:pStyle w:val="Heading1"/>
      </w:pPr>
      <w:bookmarkStart w:id="0" w:name="_Toc477526550"/>
      <w:r>
        <w:lastRenderedPageBreak/>
        <w:t>1</w:t>
      </w:r>
      <w:r>
        <w:tab/>
        <w:t>Opening of the meeting</w:t>
      </w:r>
      <w:bookmarkEnd w:id="0"/>
    </w:p>
    <w:p w:rsidR="002B45A6" w:rsidRDefault="002B45A6" w:rsidP="002B45A6">
      <w:pPr>
        <w:keepNext/>
        <w:keepLines/>
      </w:pPr>
      <w:r>
        <w:t xml:space="preserve">The SA WG2 Chairman, </w:t>
      </w:r>
      <w:r>
        <w:rPr>
          <w:b/>
        </w:rPr>
        <w:t>Mr. Frank Mademann</w:t>
      </w:r>
      <w:r>
        <w:t xml:space="preserve"> (Huawei Technologies Co. Ltd.) opened the meeting which was hosted by</w:t>
      </w:r>
      <w:r w:rsidRPr="00C22CAD">
        <w:rPr>
          <w:noProof/>
        </w:rPr>
        <w:t xml:space="preserve"> </w:t>
      </w:r>
      <w:r w:rsidR="00D731A4">
        <w:t xml:space="preserve">the </w:t>
      </w:r>
      <w:r w:rsidR="00695BC9">
        <w:t>European</w:t>
      </w:r>
      <w:r w:rsidR="00D731A4">
        <w:t xml:space="preserve"> Friends of 3GPP in </w:t>
      </w:r>
      <w:r w:rsidR="00695BC9">
        <w:t>Dubrovnik, Croatia</w:t>
      </w:r>
      <w:r w:rsidR="00C90D46">
        <w:t>.</w:t>
      </w:r>
      <w:r>
        <w:t xml:space="preserve"> </w:t>
      </w:r>
      <w:r w:rsidR="00683675">
        <w:rPr>
          <w:b/>
        </w:rPr>
        <w:t xml:space="preserve">Mr. </w:t>
      </w:r>
      <w:r w:rsidR="00695BC9">
        <w:rPr>
          <w:b/>
        </w:rPr>
        <w:t>Puneet Jain</w:t>
      </w:r>
      <w:r w:rsidR="00695BC9" w:rsidRPr="00695BC9">
        <w:t xml:space="preserve"> </w:t>
      </w:r>
      <w:r w:rsidR="00C90D46">
        <w:t>(</w:t>
      </w:r>
      <w:r w:rsidR="00695BC9">
        <w:t>Intel</w:t>
      </w:r>
      <w:r w:rsidR="00C90D46">
        <w:t xml:space="preserve">) </w:t>
      </w:r>
      <w:r>
        <w:t xml:space="preserve">welcomed delegates to </w:t>
      </w:r>
      <w:r w:rsidR="00695BC9">
        <w:t>Dubrovnik</w:t>
      </w:r>
      <w:r w:rsidR="00C90D46">
        <w:t xml:space="preserve"> </w:t>
      </w:r>
      <w:r>
        <w:t>and provided information about the area and the domestic arrangements for the meeting</w:t>
      </w:r>
      <w:r w:rsidR="00C90D46">
        <w:t xml:space="preserve"> </w:t>
      </w:r>
      <w:r>
        <w:t>and wished SA WG2 a productive meeting</w:t>
      </w:r>
      <w:r w:rsidR="00683675">
        <w:t>.</w:t>
      </w:r>
      <w:r w:rsidRPr="00C319D0">
        <w:t xml:space="preserve"> </w:t>
      </w:r>
      <w:r>
        <w:t xml:space="preserve">Vice Chairmen were </w:t>
      </w:r>
      <w:r w:rsidRPr="008E696B">
        <w:rPr>
          <w:b/>
        </w:rPr>
        <w:t>Mr. Krisztian Kiss (Apple)</w:t>
      </w:r>
      <w:r>
        <w:t xml:space="preserve"> and </w:t>
      </w:r>
      <w:r w:rsidRPr="008E696B">
        <w:rPr>
          <w:b/>
        </w:rPr>
        <w:t>Mr. Puneet Jain (Intel)</w:t>
      </w:r>
      <w:r>
        <w:t xml:space="preserve">. The Secretary was </w:t>
      </w:r>
      <w:r w:rsidRPr="008E696B">
        <w:rPr>
          <w:b/>
        </w:rPr>
        <w:t>Mr. Maurice Pope (MCC)</w:t>
      </w:r>
      <w:r>
        <w:t>.</w:t>
      </w:r>
    </w:p>
    <w:p w:rsidR="00A7289E" w:rsidRDefault="00A7289E" w:rsidP="00A7289E">
      <w:pPr>
        <w:pStyle w:val="Heading1"/>
      </w:pPr>
      <w:bookmarkStart w:id="1" w:name="_Toc477526551"/>
      <w:r>
        <w:t>2</w:t>
      </w:r>
      <w:r>
        <w:tab/>
        <w:t>Approval of the agenda</w:t>
      </w:r>
      <w:bookmarkEnd w:id="1"/>
    </w:p>
    <w:p w:rsidR="00F16B01" w:rsidRDefault="00F16B01" w:rsidP="00F16B01">
      <w:pPr>
        <w:keepNext/>
        <w:keepLines/>
      </w:pPr>
      <w:r>
        <w:rPr>
          <w:color w:val="0000FF"/>
        </w:rPr>
        <w:t>TD S2</w:t>
      </w:r>
      <w:r>
        <w:rPr>
          <w:color w:val="0000FF"/>
        </w:rPr>
        <w:noBreakHyphen/>
        <w:t>170</w:t>
      </w:r>
      <w:r w:rsidR="00695BC9">
        <w:rPr>
          <w:color w:val="0000FF"/>
        </w:rPr>
        <w:t>7</w:t>
      </w:r>
      <w:r>
        <w:rPr>
          <w:color w:val="0000FF"/>
        </w:rPr>
        <w:t>01</w:t>
      </w:r>
      <w:r w:rsidRPr="008B06EA">
        <w:t xml:space="preserve"> </w:t>
      </w:r>
      <w:r>
        <w:t>(AGENDA) Draft Agenda for SA WG2#11</w:t>
      </w:r>
      <w:r w:rsidR="00695BC9">
        <w:t>9</w:t>
      </w:r>
      <w:r>
        <w:t>. (Source: SA WG2 Chairman).</w:t>
      </w:r>
      <w:r>
        <w:br/>
      </w:r>
      <w:r w:rsidRPr="008B06EA">
        <w:rPr>
          <w:b/>
        </w:rPr>
        <w:t>Abstract:</w:t>
      </w:r>
      <w:r w:rsidRPr="008B06EA">
        <w:t xml:space="preserve"> </w:t>
      </w:r>
      <w:r>
        <w:t>The meeting agenda.</w:t>
      </w:r>
    </w:p>
    <w:p w:rsidR="00F16B01" w:rsidRPr="008B06EA" w:rsidRDefault="00F16B01" w:rsidP="00F16B01">
      <w:pPr>
        <w:keepNext/>
        <w:keepLines/>
      </w:pPr>
      <w:r>
        <w:rPr>
          <w:b/>
        </w:rPr>
        <w:t>Discussion and conclusion:</w:t>
      </w:r>
    </w:p>
    <w:p w:rsidR="00695BC9" w:rsidRPr="00952A06" w:rsidRDefault="00952A06" w:rsidP="00695BC9">
      <w:pPr>
        <w:keepLines/>
      </w:pPr>
      <w:r>
        <w:t>It was clarified that there may be e-mail discussion on V2X issues in preparation for sending information to RAN WGs</w:t>
      </w:r>
      <w:r w:rsidRPr="00952A06">
        <w:t xml:space="preserve"> </w:t>
      </w:r>
      <w:r>
        <w:t xml:space="preserve">and delegates were asked to review the e-mail list regularly for this. Some scheduling issues were raised and modifications may be made during the week to resolve issues as far as possible. The updated schedules will be saved on the local FTP server. The agenda was then </w:t>
      </w:r>
      <w:r w:rsidRPr="00952A06">
        <w:rPr>
          <w:color w:val="FF0000"/>
        </w:rPr>
        <w:t>endorsed</w:t>
      </w:r>
      <w:r>
        <w:t>.</w:t>
      </w:r>
    </w:p>
    <w:p w:rsidR="002B45A6" w:rsidRDefault="002B45A6" w:rsidP="00C90D46">
      <w:pPr>
        <w:pStyle w:val="Heading2"/>
      </w:pPr>
      <w:bookmarkStart w:id="2" w:name="_Toc477526552"/>
      <w:r>
        <w:t>2.1</w:t>
      </w:r>
      <w:r>
        <w:tab/>
        <w:t>IPR Call and Antitrust Reminder</w:t>
      </w:r>
      <w:bookmarkEnd w:id="2"/>
    </w:p>
    <w:p w:rsidR="002B45A6" w:rsidRPr="00A53590" w:rsidRDefault="002B45A6" w:rsidP="002B45A6">
      <w:pPr>
        <w:keepNext/>
        <w:keepLines/>
        <w:rPr>
          <w:b/>
        </w:rPr>
      </w:pPr>
      <w:r w:rsidRPr="00A53590">
        <w:rPr>
          <w:b/>
        </w:rPr>
        <w:t>IPR Call Reminder:</w:t>
      </w:r>
    </w:p>
    <w:p w:rsidR="002B45A6" w:rsidRDefault="002B45A6" w:rsidP="002B45A6">
      <w:pPr>
        <w:keepNext/>
        <w:keepLines/>
      </w:pPr>
      <w:r>
        <w:t xml:space="preserve">The Chairman of the meeting made the following call for </w:t>
      </w:r>
      <w:r>
        <w:rPr>
          <w:noProof/>
        </w:rPr>
        <w:t>IPRs</w:t>
      </w:r>
      <w:r>
        <w:t xml:space="preserve">, and asked ETSI members to check the latest version of </w:t>
      </w:r>
      <w:r>
        <w:rPr>
          <w:noProof/>
        </w:rPr>
        <w:t xml:space="preserve">ETSI's </w:t>
      </w:r>
      <w:r>
        <w:t>policy available on the web server:</w:t>
      </w:r>
    </w:p>
    <w:p w:rsidR="002B45A6" w:rsidRDefault="002B45A6" w:rsidP="002B45A6">
      <w:pPr>
        <w:keepNext/>
        <w:keepLines/>
        <w:pBdr>
          <w:top w:val="outset" w:sz="6" w:space="1" w:color="000000"/>
          <w:left w:val="outset" w:sz="6" w:space="4" w:color="000000"/>
          <w:bottom w:val="inset" w:sz="6" w:space="1" w:color="000000"/>
          <w:right w:val="inset" w:sz="6" w:space="4" w:color="000000"/>
        </w:pBdr>
        <w:shd w:val="clear" w:color="auto" w:fill="FFFFCC"/>
      </w:pPr>
      <w:r>
        <w:t xml:space="preserve">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w:t>
      </w:r>
      <w:r>
        <w:rPr>
          <w:noProof/>
        </w:rPr>
        <w:t>IPRs</w:t>
      </w:r>
      <w:r>
        <w:t xml:space="preserve"> they become aware of.</w:t>
      </w:r>
    </w:p>
    <w:p w:rsidR="002B45A6" w:rsidRDefault="002B45A6" w:rsidP="002B45A6">
      <w:pPr>
        <w:keepNext/>
        <w:keepLines/>
        <w:pBdr>
          <w:top w:val="outset" w:sz="6" w:space="1" w:color="000000"/>
          <w:left w:val="outset" w:sz="6" w:space="4" w:color="000000"/>
          <w:bottom w:val="inset" w:sz="6" w:space="1" w:color="000000"/>
          <w:right w:val="inset" w:sz="6" w:space="4" w:color="000000"/>
        </w:pBdr>
        <w:shd w:val="clear" w:color="auto" w:fill="FFFFCC"/>
      </w:pPr>
      <w:r>
        <w:t>The delegates were asked to take note that they are thereby invited:</w:t>
      </w:r>
    </w:p>
    <w:p w:rsidR="002B45A6" w:rsidRDefault="002B45A6" w:rsidP="002B45A6">
      <w:pPr>
        <w:pStyle w:val="B1"/>
        <w:keepNext/>
        <w:keepLines/>
        <w:pBdr>
          <w:top w:val="outset" w:sz="6" w:space="1" w:color="000000"/>
          <w:left w:val="outset" w:sz="6" w:space="4" w:color="000000"/>
          <w:bottom w:val="inset" w:sz="6" w:space="1" w:color="000000"/>
          <w:right w:val="inset" w:sz="6" w:space="4" w:color="000000"/>
        </w:pBdr>
        <w:shd w:val="clear" w:color="auto" w:fill="FFFFCC"/>
      </w:pPr>
      <w:r>
        <w:t>-</w:t>
      </w:r>
      <w:r>
        <w:tab/>
        <w:t xml:space="preserve">to investigate whether their organization or any other organization owns </w:t>
      </w:r>
      <w:r>
        <w:rPr>
          <w:noProof/>
        </w:rPr>
        <w:t>IPRs</w:t>
      </w:r>
      <w:r>
        <w:t xml:space="preserve"> which were, or are likely to become Essential in respect of the work of</w:t>
      </w:r>
      <w:r w:rsidR="002333FC">
        <w:t xml:space="preserve"> </w:t>
      </w:r>
      <w:r>
        <w:t>3GPP.</w:t>
      </w:r>
    </w:p>
    <w:p w:rsidR="002B45A6" w:rsidRDefault="002B45A6" w:rsidP="002B45A6">
      <w:pPr>
        <w:pStyle w:val="B1"/>
        <w:keepNext/>
        <w:keepLines/>
        <w:pBdr>
          <w:top w:val="outset" w:sz="6" w:space="1" w:color="000000"/>
          <w:left w:val="outset" w:sz="6" w:space="4" w:color="000000"/>
          <w:bottom w:val="inset" w:sz="6" w:space="1" w:color="000000"/>
          <w:right w:val="inset" w:sz="6" w:space="4" w:color="000000"/>
        </w:pBdr>
        <w:shd w:val="clear" w:color="auto" w:fill="FFFFCC"/>
      </w:pPr>
    </w:p>
    <w:p w:rsidR="002B45A6" w:rsidRDefault="002B45A6" w:rsidP="002B45A6">
      <w:pPr>
        <w:pStyle w:val="B1"/>
        <w:keepNext/>
        <w:keepLines/>
        <w:pBdr>
          <w:top w:val="outset" w:sz="6" w:space="1" w:color="000000"/>
          <w:left w:val="outset" w:sz="6" w:space="4" w:color="000000"/>
          <w:bottom w:val="inset" w:sz="6" w:space="1" w:color="000000"/>
          <w:right w:val="inset" w:sz="6" w:space="4" w:color="000000"/>
        </w:pBdr>
        <w:shd w:val="clear" w:color="auto" w:fill="FFFFCC"/>
      </w:pPr>
      <w:r>
        <w:t>-</w:t>
      </w:r>
      <w:r>
        <w:tab/>
        <w:t xml:space="preserve">to notify their respective Organizational Partners of all potential </w:t>
      </w:r>
      <w:r>
        <w:rPr>
          <w:noProof/>
        </w:rPr>
        <w:t>IPRs</w:t>
      </w:r>
      <w:r>
        <w:t>, e.g., for ETSI, by means of the IPR Statement and the Licensing declaration forms (</w:t>
      </w:r>
      <w:hyperlink r:id="rId6" w:tooltip="http://webapp.etsi.org/Ipr/" w:history="1">
        <w:r w:rsidRPr="00DA30EB">
          <w:rPr>
            <w:color w:val="0000FF"/>
          </w:rPr>
          <w:t>http://webapp.etsi.org/Ipr/</w:t>
        </w:r>
      </w:hyperlink>
      <w:r>
        <w:t>).</w:t>
      </w:r>
    </w:p>
    <w:p w:rsidR="002B45A6" w:rsidRDefault="002B45A6" w:rsidP="002B45A6">
      <w:pPr>
        <w:pStyle w:val="B1"/>
        <w:keepNext/>
        <w:keepLines/>
      </w:pPr>
    </w:p>
    <w:p w:rsidR="002B45A6" w:rsidRPr="00A53590" w:rsidRDefault="002B45A6" w:rsidP="002B45A6">
      <w:pPr>
        <w:keepNext/>
        <w:keepLines/>
        <w:rPr>
          <w:b/>
        </w:rPr>
      </w:pPr>
      <w:r>
        <w:rPr>
          <w:b/>
        </w:rPr>
        <w:t>Antitrust declaration</w:t>
      </w:r>
      <w:r w:rsidRPr="00A53590">
        <w:rPr>
          <w:b/>
        </w:rPr>
        <w:t>:</w:t>
      </w:r>
    </w:p>
    <w:p w:rsidR="002B45A6" w:rsidRDefault="002B45A6" w:rsidP="002B45A6">
      <w:pPr>
        <w:keepNext/>
        <w:keepLines/>
      </w:pPr>
      <w:r>
        <w:t>The Chairman of the meeting made the following Antitrust declaration:</w:t>
      </w:r>
    </w:p>
    <w:p w:rsidR="002B45A6" w:rsidRDefault="002B45A6" w:rsidP="002B45A6">
      <w:pPr>
        <w:keepNext/>
        <w:keepLines/>
        <w:pBdr>
          <w:top w:val="outset" w:sz="6" w:space="1" w:color="000000"/>
          <w:left w:val="outset" w:sz="6" w:space="4" w:color="000000"/>
          <w:bottom w:val="inset" w:sz="6" w:space="1" w:color="000000"/>
          <w:right w:val="inset" w:sz="6" w:space="4" w:color="000000"/>
        </w:pBdr>
        <w:shd w:val="clear" w:color="auto" w:fill="FFFFCC"/>
      </w:pPr>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2B45A6" w:rsidRDefault="002B45A6" w:rsidP="002B45A6">
      <w:pPr>
        <w:pStyle w:val="FP"/>
        <w:keepLines/>
      </w:pPr>
    </w:p>
    <w:p w:rsidR="00C90D46" w:rsidRDefault="00C90D46" w:rsidP="00C90D46">
      <w:pPr>
        <w:pStyle w:val="Heading1"/>
      </w:pPr>
      <w:bookmarkStart w:id="3" w:name="_Toc477526553"/>
      <w:r>
        <w:t>3</w:t>
      </w:r>
      <w:r>
        <w:tab/>
        <w:t>Meeting reports</w:t>
      </w:r>
      <w:bookmarkEnd w:id="3"/>
    </w:p>
    <w:p w:rsidR="00F16B01" w:rsidRDefault="00F16B01" w:rsidP="00F16B01">
      <w:pPr>
        <w:keepNext/>
        <w:keepLines/>
      </w:pPr>
      <w:r>
        <w:rPr>
          <w:color w:val="0000FF"/>
        </w:rPr>
        <w:t>TD S2</w:t>
      </w:r>
      <w:r>
        <w:rPr>
          <w:color w:val="0000FF"/>
        </w:rPr>
        <w:noBreakHyphen/>
        <w:t>170</w:t>
      </w:r>
      <w:r w:rsidR="00695BC9">
        <w:rPr>
          <w:color w:val="0000FF"/>
        </w:rPr>
        <w:t>7</w:t>
      </w:r>
      <w:r>
        <w:rPr>
          <w:color w:val="0000FF"/>
        </w:rPr>
        <w:t>02</w:t>
      </w:r>
      <w:r w:rsidRPr="008B06EA">
        <w:t xml:space="preserve"> </w:t>
      </w:r>
      <w:r>
        <w:t>(REPORT) Draft Report of SA WG2 meeting #118</w:t>
      </w:r>
      <w:r w:rsidR="00695BC9">
        <w:t xml:space="preserve"> </w:t>
      </w:r>
      <w:r w:rsidR="00695BC9">
        <w:rPr>
          <w:rFonts w:cs="Arial"/>
          <w:lang w:eastAsia="en-US"/>
        </w:rPr>
        <w:t xml:space="preserve">(revision of </w:t>
      </w:r>
      <w:r w:rsidR="00695BC9">
        <w:rPr>
          <w:color w:val="0000FF"/>
        </w:rPr>
        <w:t>TD S2</w:t>
      </w:r>
      <w:r w:rsidR="00695BC9">
        <w:rPr>
          <w:color w:val="0000FF"/>
        </w:rPr>
        <w:noBreakHyphen/>
        <w:t>170002</w:t>
      </w:r>
      <w:r w:rsidR="00695BC9">
        <w:rPr>
          <w:rFonts w:cs="Arial"/>
          <w:lang w:eastAsia="en-US"/>
        </w:rPr>
        <w:t>)</w:t>
      </w:r>
      <w:r>
        <w:t>. (Source: SA WG2 Secretary).</w:t>
      </w:r>
      <w:r>
        <w:br/>
      </w:r>
      <w:r w:rsidRPr="008B06EA">
        <w:rPr>
          <w:b/>
        </w:rPr>
        <w:t>Abstract:</w:t>
      </w:r>
      <w:r w:rsidRPr="008B06EA">
        <w:t xml:space="preserve"> </w:t>
      </w:r>
      <w:r>
        <w:t>Draft Report of meeting #118 for approval.</w:t>
      </w:r>
    </w:p>
    <w:p w:rsidR="00F16B01" w:rsidRPr="008B06EA" w:rsidRDefault="00F16B01" w:rsidP="00F16B01">
      <w:pPr>
        <w:keepNext/>
        <w:keepLines/>
      </w:pPr>
      <w:r>
        <w:rPr>
          <w:b/>
        </w:rPr>
        <w:t>Discussion and conclusion:</w:t>
      </w:r>
    </w:p>
    <w:p w:rsidR="00695BC9" w:rsidRPr="008A4D3C" w:rsidRDefault="00695BC9" w:rsidP="00695BC9">
      <w:pPr>
        <w:keepLines/>
      </w:pPr>
      <w:r>
        <w:t xml:space="preserve">This was postponed from meeting #118BIS. </w:t>
      </w:r>
      <w:r w:rsidR="00952A06">
        <w:t xml:space="preserve">The report of meeting #118 was </w:t>
      </w:r>
      <w:r w:rsidR="00952A06" w:rsidRPr="00952A06">
        <w:rPr>
          <w:color w:val="FF0000"/>
        </w:rPr>
        <w:t>approved</w:t>
      </w:r>
      <w:r w:rsidR="00952A06">
        <w:t>.</w:t>
      </w:r>
    </w:p>
    <w:p w:rsidR="00695BC9" w:rsidRDefault="00695BC9" w:rsidP="00695BC9">
      <w:pPr>
        <w:keepNext/>
        <w:keepLines/>
        <w:pBdr>
          <w:top w:val="single" w:sz="4" w:space="1" w:color="auto"/>
        </w:pBdr>
      </w:pPr>
      <w:r>
        <w:rPr>
          <w:color w:val="0000FF"/>
        </w:rPr>
        <w:t>TD S2</w:t>
      </w:r>
      <w:r>
        <w:rPr>
          <w:color w:val="0000FF"/>
        </w:rPr>
        <w:noBreakHyphen/>
        <w:t>170703</w:t>
      </w:r>
      <w:r w:rsidRPr="008B06EA">
        <w:t xml:space="preserve"> </w:t>
      </w:r>
      <w:r>
        <w:t>(REPORT) Draft Report of SA WG2 meeting #118</w:t>
      </w:r>
      <w:r>
        <w:rPr>
          <w:rFonts w:cs="Arial"/>
          <w:lang w:eastAsia="en-US"/>
        </w:rPr>
        <w:t>BIS</w:t>
      </w:r>
      <w:r>
        <w:t>. (Source: SA WG2 Secretary).</w:t>
      </w:r>
      <w:r>
        <w:br/>
      </w:r>
      <w:r w:rsidRPr="008B06EA">
        <w:rPr>
          <w:b/>
        </w:rPr>
        <w:t>Abstract:</w:t>
      </w:r>
      <w:r w:rsidRPr="008B06EA">
        <w:t xml:space="preserve"> </w:t>
      </w:r>
      <w:r>
        <w:t>Draft Report of meeting #118BIS for approval.</w:t>
      </w:r>
    </w:p>
    <w:p w:rsidR="00695BC9" w:rsidRPr="008B06EA" w:rsidRDefault="00695BC9" w:rsidP="00695BC9">
      <w:pPr>
        <w:keepNext/>
        <w:keepLines/>
      </w:pPr>
      <w:r>
        <w:rPr>
          <w:b/>
        </w:rPr>
        <w:t>Discussion and conclusion:</w:t>
      </w:r>
    </w:p>
    <w:p w:rsidR="00695BC9" w:rsidRPr="008A4D3C" w:rsidRDefault="00952A06" w:rsidP="00695BC9">
      <w:pPr>
        <w:keepLines/>
      </w:pPr>
      <w:r>
        <w:t xml:space="preserve">The report of meeting #118BIS was </w:t>
      </w:r>
      <w:r w:rsidRPr="00952A06">
        <w:rPr>
          <w:color w:val="FF0000"/>
        </w:rPr>
        <w:t>approved</w:t>
      </w:r>
      <w:r>
        <w:t>.</w:t>
      </w:r>
    </w:p>
    <w:p w:rsidR="00C90D46" w:rsidRDefault="00C90D46" w:rsidP="00C90D46">
      <w:pPr>
        <w:pStyle w:val="Heading1"/>
      </w:pPr>
      <w:bookmarkStart w:id="4" w:name="_Toc477526554"/>
      <w:r>
        <w:lastRenderedPageBreak/>
        <w:t>4</w:t>
      </w:r>
      <w:r>
        <w:tab/>
        <w:t>General</w:t>
      </w:r>
      <w:bookmarkEnd w:id="4"/>
    </w:p>
    <w:p w:rsidR="00C90D46" w:rsidRDefault="00C90D46" w:rsidP="00C90D46">
      <w:pPr>
        <w:pStyle w:val="Heading2"/>
      </w:pPr>
      <w:bookmarkStart w:id="5" w:name="_Toc477526555"/>
      <w:r>
        <w:t>4.1</w:t>
      </w:r>
      <w:r>
        <w:tab/>
        <w:t>Common issues and Incoming LSs</w:t>
      </w:r>
      <w:bookmarkEnd w:id="5"/>
    </w:p>
    <w:p w:rsidR="00695BC9" w:rsidRDefault="00695BC9" w:rsidP="00695BC9">
      <w:pPr>
        <w:keepNext/>
        <w:keepLines/>
      </w:pPr>
      <w:r>
        <w:rPr>
          <w:color w:val="0000FF"/>
        </w:rPr>
        <w:t>TD S2</w:t>
      </w:r>
      <w:r>
        <w:rPr>
          <w:color w:val="0000FF"/>
        </w:rPr>
        <w:noBreakHyphen/>
        <w:t>170852</w:t>
      </w:r>
      <w:r w:rsidRPr="009D0152">
        <w:t xml:space="preserve"> </w:t>
      </w:r>
      <w:r>
        <w:t>LS from ONF: Publication of ONF TR-540: Orchestration: A More Holistic View. (ONF)</w:t>
      </w:r>
      <w:r>
        <w:br/>
      </w:r>
      <w:r w:rsidRPr="009D0152">
        <w:rPr>
          <w:b/>
        </w:rPr>
        <w:t>Abstract:</w:t>
      </w:r>
      <w:r w:rsidRPr="009D0152">
        <w:t xml:space="preserve"> </w:t>
      </w:r>
      <w:r>
        <w:t xml:space="preserve">Dear colleagues, We are pleased to inform you about the publication of ONF Technical Recommendation TR-540, entitled 'Orchestration: A more holistic view'. </w:t>
      </w:r>
      <w:r>
        <w:br/>
        <w:t xml:space="preserve">The aim of this paper is to expand upon the commonly used concept of orchestration and provide further insights regarding its wider features. </w:t>
      </w:r>
      <w:r>
        <w:br/>
        <w:t xml:space="preserve">It offers the community a brief discussion of differences in the way the term has been used across the industry, and why and how these differences matter. This paper explores the overall functionality that must be provided, whether encompassed in a single large-scale orchestration wrapper or partitioned into several </w:t>
      </w:r>
      <w:r w:rsidRPr="009D0152">
        <w:rPr>
          <w:noProof/>
        </w:rPr>
        <w:t>subfunctions</w:t>
      </w:r>
      <w:r>
        <w:t xml:space="preserve">, of which only one component is called an orchestrator. </w:t>
      </w:r>
      <w:r>
        <w:br/>
        <w:t xml:space="preserve">The ONF Architecture group looks forward to further discussion among the community within and beyond ONF regarding the broader features of orchestration. </w:t>
      </w:r>
      <w:r>
        <w:br/>
        <w:t xml:space="preserve">The released document is available at </w:t>
      </w:r>
      <w:hyperlink r:id="rId7" w:history="1">
        <w:r w:rsidRPr="00941137">
          <w:rPr>
            <w:rStyle w:val="Hyperlink"/>
          </w:rPr>
          <w:t>https://www.opennetworking.org/images/stories/downloads/sdn-resources/technical-reports/TR- 540_Orchestration-_A_More_Holistic_View_1.50.47_PM.pdf</w:t>
        </w:r>
      </w:hyperlink>
      <w:r>
        <w:t xml:space="preserve">. </w:t>
      </w:r>
      <w:r>
        <w:br/>
        <w:t>Sincerely, Sibylle Schaller Chair Architecture WG.</w:t>
      </w:r>
    </w:p>
    <w:p w:rsidR="00695BC9" w:rsidRPr="009D0152" w:rsidRDefault="00695BC9" w:rsidP="00695BC9">
      <w:pPr>
        <w:keepNext/>
        <w:keepLines/>
      </w:pPr>
      <w:r>
        <w:rPr>
          <w:b/>
        </w:rPr>
        <w:t>Discussion and conclusion:</w:t>
      </w:r>
    </w:p>
    <w:p w:rsidR="00695BC9" w:rsidRPr="00952A06" w:rsidRDefault="00952A06" w:rsidP="00695BC9">
      <w:pPr>
        <w:keepLines/>
      </w:pPr>
      <w:r>
        <w:t xml:space="preserve">This LS was reviewed and </w:t>
      </w:r>
      <w:r>
        <w:rPr>
          <w:color w:val="0000FF"/>
        </w:rPr>
        <w:t>noted</w:t>
      </w:r>
      <w:r>
        <w:t>.</w:t>
      </w:r>
    </w:p>
    <w:p w:rsidR="00C90D46" w:rsidRDefault="00C90D46" w:rsidP="00C90D46">
      <w:pPr>
        <w:pStyle w:val="Heading1"/>
      </w:pPr>
      <w:bookmarkStart w:id="6" w:name="_Toc477526556"/>
      <w:r>
        <w:lastRenderedPageBreak/>
        <w:t>5</w:t>
      </w:r>
      <w:r>
        <w:tab/>
        <w:t>Pre-Rel-1</w:t>
      </w:r>
      <w:r w:rsidR="00F16B01">
        <w:t>5</w:t>
      </w:r>
      <w:r>
        <w:t xml:space="preserve"> Essential Corrections</w:t>
      </w:r>
      <w:bookmarkEnd w:id="6"/>
    </w:p>
    <w:p w:rsidR="00695BC9" w:rsidRDefault="00695BC9" w:rsidP="00695BC9">
      <w:pPr>
        <w:pStyle w:val="Heading2"/>
      </w:pPr>
      <w:bookmarkStart w:id="7" w:name="_Toc477526557"/>
      <w:r>
        <w:t>5.1</w:t>
      </w:r>
      <w:r>
        <w:tab/>
        <w:t>3GPP Packet Access Maintenance</w:t>
      </w:r>
      <w:bookmarkEnd w:id="7"/>
    </w:p>
    <w:p w:rsidR="00695BC9" w:rsidRDefault="00695BC9" w:rsidP="00695BC9">
      <w:pPr>
        <w:pStyle w:val="H6"/>
        <w:pBdr>
          <w:left w:val="single" w:sz="4" w:space="4" w:color="auto"/>
          <w:bottom w:val="single" w:sz="4" w:space="1" w:color="auto"/>
          <w:right w:val="single" w:sz="4" w:space="4" w:color="auto"/>
        </w:pBdr>
        <w:rPr>
          <w:color w:val="0000FF"/>
        </w:rPr>
      </w:pPr>
      <w:r>
        <w:rPr>
          <w:color w:val="0000FF"/>
        </w:rPr>
        <w:t>This agenda item was convened by Puneet Jain (Intel).</w:t>
      </w:r>
    </w:p>
    <w:p w:rsidR="00695BC9" w:rsidRPr="001A15BA" w:rsidRDefault="00695BC9" w:rsidP="00695BC9">
      <w:pPr>
        <w:pStyle w:val="H6"/>
        <w:rPr>
          <w:noProof/>
          <w:color w:val="0000FF"/>
        </w:rPr>
      </w:pPr>
      <w:r w:rsidRPr="001A15BA">
        <w:rPr>
          <w:noProof/>
          <w:color w:val="0000FF"/>
        </w:rPr>
        <w:t>CIoT_Ext</w:t>
      </w:r>
    </w:p>
    <w:p w:rsidR="00695BC9" w:rsidRDefault="00695BC9" w:rsidP="00695BC9">
      <w:pPr>
        <w:pStyle w:val="NormTop"/>
        <w:pBdr>
          <w:top w:val="none" w:sz="0" w:space="0" w:color="auto"/>
        </w:pBdr>
      </w:pPr>
      <w:r w:rsidRPr="001A15BA">
        <w:rPr>
          <w:color w:val="0000FF"/>
        </w:rPr>
        <w:t>TD S2</w:t>
      </w:r>
      <w:r w:rsidRPr="001A15BA">
        <w:rPr>
          <w:color w:val="0000FF"/>
        </w:rPr>
        <w:noBreakHyphen/>
        <w:t>170733</w:t>
      </w:r>
      <w:r w:rsidRPr="001A15BA">
        <w:t xml:space="preserve"> </w:t>
      </w:r>
      <w:r>
        <w:t>LS from CT WG1: LS on questions on congestion control for transport of user data via the control plane. (CT WG1)</w:t>
      </w:r>
      <w:r>
        <w:br/>
      </w:r>
      <w:r w:rsidRPr="001A15BA">
        <w:rPr>
          <w:b/>
        </w:rPr>
        <w:t>Abstract:</w:t>
      </w:r>
      <w:r w:rsidRPr="001A15BA">
        <w:t xml:space="preserve"> </w:t>
      </w:r>
      <w:r>
        <w:t xml:space="preserve">CT WG1 have discussed contributions related to congestion control for transport of user data via the control plane with a corresponding back-off timer due to new requirements added to TS 23.401. As a result of the discussions, CT WG1 would like to provide the following information: </w:t>
      </w:r>
      <w:r>
        <w:br/>
        <w:t>(1)</w:t>
      </w:r>
      <w:r>
        <w:tab/>
        <w:t xml:space="preserve">The requirements added in stage 2 result in breaking the principle of the NAS layered architecture. </w:t>
      </w:r>
      <w:r>
        <w:br/>
      </w:r>
      <w:r>
        <w:tab/>
        <w:t xml:space="preserve">Note that the control plane (CP) </w:t>
      </w:r>
      <w:r w:rsidRPr="00AD16BA">
        <w:rPr>
          <w:noProof/>
        </w:rPr>
        <w:t>backoff</w:t>
      </w:r>
      <w:r>
        <w:t xml:space="preserve"> timer is actually signalled to the UE in EMM messages </w:t>
      </w:r>
      <w:r>
        <w:br/>
      </w:r>
      <w:r>
        <w:tab/>
        <w:t xml:space="preserve">when the messages, which are subject to be backed off, belong to ESM. </w:t>
      </w:r>
      <w:r>
        <w:br/>
      </w:r>
      <w:r>
        <w:tab/>
        <w:t xml:space="preserve">Also, the reception in the UE of an ESM DATA TRANSPORT message (ESM message) results in </w:t>
      </w:r>
      <w:r>
        <w:br/>
      </w:r>
      <w:r>
        <w:tab/>
        <w:t xml:space="preserve">stopping the CP </w:t>
      </w:r>
      <w:r w:rsidRPr="001A15BA">
        <w:rPr>
          <w:noProof/>
        </w:rPr>
        <w:t>backoff</w:t>
      </w:r>
      <w:r>
        <w:t xml:space="preserve"> timer; </w:t>
      </w:r>
      <w:r>
        <w:br/>
        <w:t>(2)</w:t>
      </w:r>
      <w:r>
        <w:tab/>
        <w:t xml:space="preserve">There is no network enforcement on the network side for UEs which have received the CP </w:t>
      </w:r>
      <w:r w:rsidRPr="001A15BA">
        <w:rPr>
          <w:noProof/>
        </w:rPr>
        <w:t>backoff</w:t>
      </w:r>
      <w:r>
        <w:t xml:space="preserve"> </w:t>
      </w:r>
      <w:r>
        <w:br/>
      </w:r>
      <w:r>
        <w:tab/>
        <w:t xml:space="preserve">timer value, i.e., the network won't reject requests from UEs which are actually backed off. </w:t>
      </w:r>
      <w:r>
        <w:br/>
      </w:r>
      <w:r>
        <w:tab/>
        <w:t>Note that this is different from the congestion control mechanism introduced in Rel</w:t>
      </w:r>
      <w:r>
        <w:noBreakHyphen/>
        <w:t xml:space="preserve">10 under MTC </w:t>
      </w:r>
      <w:r>
        <w:br/>
      </w:r>
      <w:r>
        <w:tab/>
        <w:t xml:space="preserve">work item where enforcement does exist; and </w:t>
      </w:r>
      <w:r>
        <w:br/>
        <w:t>(3)</w:t>
      </w:r>
      <w:r>
        <w:tab/>
        <w:t xml:space="preserve">The CP </w:t>
      </w:r>
      <w:r w:rsidRPr="001A15BA">
        <w:rPr>
          <w:noProof/>
        </w:rPr>
        <w:t>backoff</w:t>
      </w:r>
      <w:r>
        <w:t xml:space="preserve"> timer value is provided to the UE as result of an initial NAS message which procedure is completed successfully. </w:t>
      </w:r>
      <w:r>
        <w:br/>
        <w:t xml:space="preserve">Later on the CP </w:t>
      </w:r>
      <w:r w:rsidRPr="001A15BA">
        <w:rPr>
          <w:noProof/>
        </w:rPr>
        <w:t>backoff</w:t>
      </w:r>
      <w:r>
        <w:t xml:space="preserve"> timer cannot be provided while the UE is in CONNECTED mode due to lack of NAS message to signalled it to the UE. </w:t>
      </w:r>
      <w:r>
        <w:br/>
        <w:t xml:space="preserve">This means that once the UE have entered CONNECTED mode, there is no means for the network to apply CP congestion control by providing a CP </w:t>
      </w:r>
      <w:r w:rsidRPr="001A15BA">
        <w:rPr>
          <w:noProof/>
        </w:rPr>
        <w:t>backoff</w:t>
      </w:r>
      <w:r>
        <w:t xml:space="preserve"> timer. This could be an issue overall for UEs that are kept in CONNECTED mode (e.g., due to light connection). </w:t>
      </w:r>
      <w:r>
        <w:br/>
        <w:t xml:space="preserve">Note also that the UE has means to override the </w:t>
      </w:r>
      <w:r w:rsidRPr="001A15BA">
        <w:rPr>
          <w:noProof/>
        </w:rPr>
        <w:t>backoff</w:t>
      </w:r>
      <w:r>
        <w:t xml:space="preserve"> by, e.g. sending a CONTROL PLANE SERVICE REQUEST message which includes NAS message container (SMS), sending a CONTROL PLANE SERVICE REQUEST message without any message container, performing tracking area updating procedure and moving to CONNECTED mode. </w:t>
      </w:r>
      <w:r>
        <w:br/>
        <w:t xml:space="preserve">CT WG1 would like to ask the following questions: </w:t>
      </w:r>
      <w:r>
        <w:br/>
        <w:t>(a)</w:t>
      </w:r>
      <w:r>
        <w:tab/>
        <w:t xml:space="preserve">Can SA WG2 consider defining signalling the CP </w:t>
      </w:r>
      <w:r w:rsidRPr="001A15BA">
        <w:rPr>
          <w:noProof/>
        </w:rPr>
        <w:t>backoff</w:t>
      </w:r>
      <w:r>
        <w:t xml:space="preserve"> timer in ESM? </w:t>
      </w:r>
      <w:r>
        <w:br/>
      </w:r>
      <w:r>
        <w:tab/>
        <w:t xml:space="preserve">CT WG1 would like to note that recently for rate control SA WG2 initially modelled it in EMM but this </w:t>
      </w:r>
      <w:r>
        <w:br/>
      </w:r>
      <w:r>
        <w:tab/>
        <w:t xml:space="preserve">was finally decided to be done in ESM which does not break the NAS layered architecture. </w:t>
      </w:r>
      <w:r>
        <w:br/>
        <w:t>(b)</w:t>
      </w:r>
      <w:r>
        <w:tab/>
        <w:t xml:space="preserve">Have SA WG2 considered the case of UEs being in CONNECTED mode (e.g. due to light </w:t>
      </w:r>
      <w:r>
        <w:br/>
      </w:r>
      <w:r>
        <w:tab/>
        <w:t xml:space="preserve">connection) when the network needs to restrict transport of user data via the control plane? </w:t>
      </w:r>
      <w:r>
        <w:br/>
      </w:r>
      <w:r>
        <w:tab/>
        <w:t xml:space="preserve">CT WG1 believe that SA WG2 should investigate means to </w:t>
      </w:r>
      <w:r w:rsidRPr="001A15BA">
        <w:rPr>
          <w:noProof/>
        </w:rPr>
        <w:t>backoff</w:t>
      </w:r>
      <w:r>
        <w:t xml:space="preserve"> UEs in CONNECTED mode. </w:t>
      </w:r>
      <w:r>
        <w:br/>
      </w:r>
      <w:r w:rsidRPr="001A15BA">
        <w:rPr>
          <w:b/>
        </w:rPr>
        <w:t>Action:</w:t>
      </w:r>
      <w:r>
        <w:t xml:space="preserve"> CT WG1 kindly ask SA WG2 to provide answers to the questions above.</w:t>
      </w:r>
    </w:p>
    <w:p w:rsidR="00695BC9" w:rsidRPr="001A15BA" w:rsidRDefault="00695BC9" w:rsidP="00695BC9">
      <w:pPr>
        <w:keepNext/>
        <w:keepLines/>
      </w:pPr>
      <w:r>
        <w:rPr>
          <w:b/>
        </w:rPr>
        <w:t>Discussion and conclusion:</w:t>
      </w:r>
    </w:p>
    <w:p w:rsidR="00695BC9" w:rsidRPr="001A15BA" w:rsidRDefault="00695BC9" w:rsidP="00695BC9">
      <w:pPr>
        <w:keepLines/>
      </w:pPr>
      <w:r>
        <w:t xml:space="preserve">Responses drafted in </w:t>
      </w:r>
      <w:r w:rsidRPr="001A15BA">
        <w:rPr>
          <w:color w:val="0000FF"/>
        </w:rPr>
        <w:t>TD S2</w:t>
      </w:r>
      <w:r w:rsidRPr="001A15BA">
        <w:rPr>
          <w:color w:val="0000FF"/>
        </w:rPr>
        <w:noBreakHyphen/>
        <w:t>170929</w:t>
      </w:r>
      <w:r w:rsidRPr="001A15BA">
        <w:t xml:space="preserve">, </w:t>
      </w:r>
      <w:r w:rsidRPr="001A15BA">
        <w:rPr>
          <w:color w:val="0000FF"/>
        </w:rPr>
        <w:t>TD S2</w:t>
      </w:r>
      <w:r w:rsidRPr="001A15BA">
        <w:rPr>
          <w:color w:val="0000FF"/>
        </w:rPr>
        <w:noBreakHyphen/>
        <w:t>170963</w:t>
      </w:r>
      <w:r>
        <w:t xml:space="preserve"> and </w:t>
      </w:r>
      <w:r w:rsidRPr="001A15BA">
        <w:rPr>
          <w:color w:val="0000FF"/>
        </w:rPr>
        <w:t>TD S2</w:t>
      </w:r>
      <w:r w:rsidRPr="001A15BA">
        <w:rPr>
          <w:color w:val="0000FF"/>
        </w:rPr>
        <w:noBreakHyphen/>
        <w:t>171045</w:t>
      </w:r>
      <w:r>
        <w:t xml:space="preserve">. </w:t>
      </w:r>
      <w:r w:rsidR="00CD494C">
        <w:t xml:space="preserve">Final response in </w:t>
      </w:r>
      <w:r w:rsidR="00CD494C" w:rsidRPr="00916E52">
        <w:rPr>
          <w:rFonts w:cs="Arial"/>
          <w:color w:val="0000FF"/>
          <w:szCs w:val="16"/>
          <w:lang w:eastAsia="en-US"/>
        </w:rPr>
        <w:t>TD S2</w:t>
      </w:r>
      <w:r w:rsidR="00CD494C" w:rsidRPr="00916E52">
        <w:rPr>
          <w:rFonts w:cs="Arial"/>
          <w:color w:val="0000FF"/>
          <w:szCs w:val="16"/>
          <w:lang w:eastAsia="en-US"/>
        </w:rPr>
        <w:noBreakHyphen/>
        <w:t>1</w:t>
      </w:r>
      <w:r w:rsidR="00CD494C">
        <w:rPr>
          <w:rFonts w:cs="Arial"/>
          <w:color w:val="0000FF"/>
          <w:szCs w:val="16"/>
          <w:lang w:eastAsia="en-US"/>
        </w:rPr>
        <w:t>71619</w:t>
      </w:r>
      <w:r w:rsidR="00CD494C">
        <w:t>.</w:t>
      </w:r>
    </w:p>
    <w:p w:rsidR="00695BC9" w:rsidRDefault="00695BC9" w:rsidP="00695BC9">
      <w:pPr>
        <w:pStyle w:val="NormTop"/>
      </w:pPr>
      <w:r w:rsidRPr="001A15BA">
        <w:rPr>
          <w:color w:val="0000FF"/>
        </w:rPr>
        <w:t>TD S2</w:t>
      </w:r>
      <w:r w:rsidRPr="001A15BA">
        <w:rPr>
          <w:color w:val="0000FF"/>
        </w:rPr>
        <w:noBreakHyphen/>
        <w:t>170929</w:t>
      </w:r>
      <w:r>
        <w:t> [DRAFT] Reply LS on congestion control for transport of user data via the control plane. (NEC)</w:t>
      </w:r>
      <w:r>
        <w:br/>
      </w:r>
      <w:r w:rsidRPr="001A15BA">
        <w:rPr>
          <w:b/>
        </w:rPr>
        <w:t>Abstract:</w:t>
      </w:r>
      <w:r w:rsidRPr="001A15BA">
        <w:t xml:space="preserve"> </w:t>
      </w:r>
      <w:r>
        <w:t>Response to CT WG1 LS on questions on congestion control for transport of user data via the control plane (</w:t>
      </w:r>
      <w:r w:rsidRPr="001A15BA">
        <w:rPr>
          <w:color w:val="0000FF"/>
        </w:rPr>
        <w:t>TD S2</w:t>
      </w:r>
      <w:r w:rsidRPr="001A15BA">
        <w:rPr>
          <w:color w:val="0000FF"/>
        </w:rPr>
        <w:noBreakHyphen/>
        <w:t>170733</w:t>
      </w:r>
      <w:r>
        <w:t>/</w:t>
      </w:r>
      <w:r w:rsidRPr="001A15BA">
        <w:rPr>
          <w:color w:val="008000"/>
        </w:rPr>
        <w:t>TD C1</w:t>
      </w:r>
      <w:r w:rsidRPr="001A15BA">
        <w:rPr>
          <w:color w:val="008000"/>
        </w:rPr>
        <w:noBreakHyphen/>
        <w:t>170533</w:t>
      </w:r>
      <w:r>
        <w:t>).</w:t>
      </w:r>
    </w:p>
    <w:p w:rsidR="00695BC9" w:rsidRPr="001A15BA" w:rsidRDefault="00695BC9" w:rsidP="00695BC9">
      <w:pPr>
        <w:keepNext/>
        <w:keepLines/>
      </w:pPr>
      <w:r>
        <w:rPr>
          <w:b/>
        </w:rPr>
        <w:t>Discussion and conclusion:</w:t>
      </w:r>
    </w:p>
    <w:p w:rsidR="00695BC9" w:rsidRPr="001A15BA" w:rsidRDefault="00695BC9" w:rsidP="00695BC9">
      <w:pPr>
        <w:keepLines/>
      </w:pPr>
      <w:r>
        <w:t xml:space="preserve">Response to </w:t>
      </w:r>
      <w:r w:rsidRPr="001A15BA">
        <w:rPr>
          <w:color w:val="0000FF"/>
        </w:rPr>
        <w:t>TD S2</w:t>
      </w:r>
      <w:r w:rsidRPr="001A15BA">
        <w:rPr>
          <w:color w:val="0000FF"/>
        </w:rPr>
        <w:noBreakHyphen/>
        <w:t>170733</w:t>
      </w:r>
      <w:r>
        <w:t xml:space="preserve">. </w:t>
      </w:r>
      <w:r w:rsidR="00365E9C">
        <w:t xml:space="preserve">Revised in parallel session to </w:t>
      </w:r>
      <w:r w:rsidR="00365E9C" w:rsidRPr="00365E9C">
        <w:rPr>
          <w:color w:val="0000FF"/>
        </w:rPr>
        <w:t>TD S2</w:t>
      </w:r>
      <w:r w:rsidR="00365E9C" w:rsidRPr="00365E9C">
        <w:rPr>
          <w:color w:val="0000FF"/>
        </w:rPr>
        <w:noBreakHyphen/>
        <w:t>171357</w:t>
      </w:r>
      <w:r w:rsidR="00365E9C">
        <w:t xml:space="preserve">. </w:t>
      </w:r>
      <w:r w:rsidR="00B65D71">
        <w:t xml:space="preserve">Revised in parallel session to </w:t>
      </w:r>
      <w:r w:rsidR="00B65D71" w:rsidRPr="00365E9C">
        <w:rPr>
          <w:color w:val="0000FF"/>
        </w:rPr>
        <w:t>TD S2</w:t>
      </w:r>
      <w:r w:rsidR="00B65D71" w:rsidRPr="00365E9C">
        <w:rPr>
          <w:color w:val="0000FF"/>
        </w:rPr>
        <w:noBreakHyphen/>
      </w:r>
      <w:r w:rsidR="00B65D71">
        <w:rPr>
          <w:color w:val="0000FF"/>
        </w:rPr>
        <w:t>171409</w:t>
      </w:r>
      <w:r w:rsidR="00B65D71">
        <w:t xml:space="preserve">. </w:t>
      </w:r>
      <w:r w:rsidR="00042070">
        <w:t xml:space="preserve">Revised off-line in </w:t>
      </w:r>
      <w:r w:rsidR="00042070" w:rsidRPr="00042070">
        <w:rPr>
          <w:color w:val="0000FF"/>
        </w:rPr>
        <w:t>TD S2</w:t>
      </w:r>
      <w:r w:rsidR="00042070" w:rsidRPr="00042070">
        <w:rPr>
          <w:color w:val="0000FF"/>
        </w:rPr>
        <w:noBreakHyphen/>
        <w:t>171595</w:t>
      </w:r>
      <w:r w:rsidR="00042070">
        <w:t xml:space="preserve">. </w:t>
      </w:r>
      <w:r w:rsidR="00CD494C">
        <w:t xml:space="preserve">NEC commented that we should not go further than the agreements reached and the back-off timer functionality should not be left to CT WG1 to determine. Qualcomm suggested adding a sentence that SA WG2 will adapt the function according to the CT WG1 design. It was decided to leave the LS as it is and this was revised to clean up revision marks in </w:t>
      </w:r>
      <w:r w:rsidR="00CD494C" w:rsidRPr="00916E52">
        <w:rPr>
          <w:rFonts w:cs="Arial"/>
          <w:color w:val="0000FF"/>
          <w:szCs w:val="16"/>
          <w:lang w:eastAsia="en-US"/>
        </w:rPr>
        <w:t>TD S2</w:t>
      </w:r>
      <w:r w:rsidR="00CD494C" w:rsidRPr="00916E52">
        <w:rPr>
          <w:rFonts w:cs="Arial"/>
          <w:color w:val="0000FF"/>
          <w:szCs w:val="16"/>
          <w:lang w:eastAsia="en-US"/>
        </w:rPr>
        <w:noBreakHyphen/>
        <w:t>1</w:t>
      </w:r>
      <w:r w:rsidR="00CD494C">
        <w:rPr>
          <w:rFonts w:cs="Arial"/>
          <w:color w:val="0000FF"/>
          <w:szCs w:val="16"/>
          <w:lang w:eastAsia="en-US"/>
        </w:rPr>
        <w:t>71619</w:t>
      </w:r>
      <w:r w:rsidR="00CD494C">
        <w:t xml:space="preserve"> which was </w:t>
      </w:r>
      <w:r w:rsidR="00CD494C">
        <w:rPr>
          <w:color w:val="FF0000"/>
        </w:rPr>
        <w:t>approved</w:t>
      </w:r>
      <w:r w:rsidR="00CD494C">
        <w:t>.</w:t>
      </w:r>
    </w:p>
    <w:p w:rsidR="00695BC9" w:rsidRDefault="00695BC9" w:rsidP="00695BC9">
      <w:pPr>
        <w:pStyle w:val="NormTop"/>
      </w:pPr>
      <w:r w:rsidRPr="001A15BA">
        <w:rPr>
          <w:color w:val="0000FF"/>
        </w:rPr>
        <w:lastRenderedPageBreak/>
        <w:t>TD S2</w:t>
      </w:r>
      <w:r w:rsidRPr="001A15BA">
        <w:rPr>
          <w:color w:val="0000FF"/>
        </w:rPr>
        <w:noBreakHyphen/>
        <w:t>170928</w:t>
      </w:r>
      <w:r w:rsidRPr="001A15BA">
        <w:t xml:space="preserve"> </w:t>
      </w:r>
      <w:r>
        <w:t>23.401 CR3202 (Rel</w:t>
      </w:r>
      <w:r>
        <w:noBreakHyphen/>
        <w:t>14, 'F'): Correction to the Control Plane data back-off timer. (Source: NEC).</w:t>
      </w:r>
      <w:r>
        <w:br/>
      </w:r>
      <w:r w:rsidRPr="001A15BA">
        <w:rPr>
          <w:b/>
        </w:rPr>
        <w:t>Abstract:</w:t>
      </w:r>
      <w:r w:rsidRPr="001A15BA">
        <w:t xml:space="preserve"> </w:t>
      </w:r>
      <w:r>
        <w:t>Summary of change: It is clarified that the MME shall reject any further request (other than exception reporting) for data transmission via Control Plane CIoT EPS Optimisation from UEs, for which the Control Plane data back-off timer is still running.</w:t>
      </w:r>
    </w:p>
    <w:p w:rsidR="00695BC9" w:rsidRPr="001A15BA" w:rsidRDefault="00695BC9" w:rsidP="00695BC9">
      <w:pPr>
        <w:keepNext/>
        <w:keepLines/>
      </w:pPr>
      <w:r>
        <w:rPr>
          <w:b/>
        </w:rPr>
        <w:t>Discussion and conclusion:</w:t>
      </w:r>
    </w:p>
    <w:p w:rsidR="00695BC9" w:rsidRPr="001A15BA" w:rsidRDefault="00365E9C" w:rsidP="00695BC9">
      <w:pPr>
        <w:keepLines/>
      </w:pPr>
      <w:r>
        <w:t xml:space="preserve">Revised in parallel session to </w:t>
      </w:r>
      <w:r w:rsidRPr="00365E9C">
        <w:rPr>
          <w:color w:val="0000FF"/>
        </w:rPr>
        <w:t>TD S2</w:t>
      </w:r>
      <w:r w:rsidRPr="00365E9C">
        <w:rPr>
          <w:color w:val="0000FF"/>
        </w:rPr>
        <w:noBreakHyphen/>
      </w:r>
      <w:r>
        <w:rPr>
          <w:color w:val="0000FF"/>
        </w:rPr>
        <w:t>171358</w:t>
      </w:r>
      <w:r>
        <w:t>.</w:t>
      </w:r>
      <w:r w:rsidR="00B65D71" w:rsidRPr="00B65D71">
        <w:t xml:space="preserve"> </w:t>
      </w:r>
      <w:r w:rsidR="00B65D71">
        <w:t xml:space="preserve">Revised in parallel session to </w:t>
      </w:r>
      <w:r w:rsidR="00B65D71" w:rsidRPr="00365E9C">
        <w:rPr>
          <w:color w:val="0000FF"/>
        </w:rPr>
        <w:t>TD S2</w:t>
      </w:r>
      <w:r w:rsidR="00B65D71" w:rsidRPr="00365E9C">
        <w:rPr>
          <w:color w:val="0000FF"/>
        </w:rPr>
        <w:noBreakHyphen/>
      </w:r>
      <w:r w:rsidR="00B65D71">
        <w:rPr>
          <w:color w:val="0000FF"/>
        </w:rPr>
        <w:t>171401</w:t>
      </w:r>
      <w:r w:rsidR="00B65D71">
        <w:t xml:space="preserve">. </w:t>
      </w:r>
      <w:r w:rsidR="00715F84" w:rsidRPr="00715F84">
        <w:rPr>
          <w:color w:val="FF0000"/>
        </w:rPr>
        <w:t>Agreed</w:t>
      </w:r>
      <w:r w:rsidR="00715F84">
        <w:t xml:space="preserve"> in parallel session</w:t>
      </w:r>
      <w:r w:rsidR="00B65D71">
        <w:t>.</w:t>
      </w:r>
      <w:r w:rsidR="00CD494C">
        <w:t xml:space="preserve"> This was </w:t>
      </w:r>
      <w:r w:rsidR="00CD494C" w:rsidRPr="00CD494C">
        <w:rPr>
          <w:color w:val="FF0000"/>
        </w:rPr>
        <w:t>block approved</w:t>
      </w:r>
      <w:r w:rsidR="00CD494C">
        <w:t>.</w:t>
      </w:r>
    </w:p>
    <w:p w:rsidR="00695BC9" w:rsidRDefault="00695BC9" w:rsidP="00695BC9">
      <w:pPr>
        <w:pStyle w:val="NormTop"/>
      </w:pPr>
      <w:r w:rsidRPr="001A15BA">
        <w:rPr>
          <w:color w:val="0000FF"/>
        </w:rPr>
        <w:t>TD S2</w:t>
      </w:r>
      <w:r w:rsidRPr="001A15BA">
        <w:rPr>
          <w:color w:val="0000FF"/>
        </w:rPr>
        <w:noBreakHyphen/>
        <w:t>171129</w:t>
      </w:r>
      <w:r w:rsidRPr="001A15BA">
        <w:t xml:space="preserve"> </w:t>
      </w:r>
      <w:r>
        <w:t>23.401 CR3207 (Rel</w:t>
      </w:r>
      <w:r>
        <w:noBreakHyphen/>
        <w:t>14, 'F'): Correction to the CP data back-off timer in connected mode. (Source: NEC).</w:t>
      </w:r>
      <w:r>
        <w:br/>
      </w:r>
      <w:r w:rsidRPr="001A15BA">
        <w:rPr>
          <w:b/>
        </w:rPr>
        <w:t>Abstract:</w:t>
      </w:r>
      <w:r w:rsidRPr="001A15BA">
        <w:t xml:space="preserve"> </w:t>
      </w:r>
      <w:r>
        <w:t>Summary of change: Clarifies that the Control Plane data back-off timer is not applicable while the UE is in connected mode and after a PLMN change.</w:t>
      </w:r>
    </w:p>
    <w:p w:rsidR="00695BC9" w:rsidRPr="001A15BA" w:rsidRDefault="00695BC9" w:rsidP="00695BC9">
      <w:pPr>
        <w:keepNext/>
        <w:keepLines/>
      </w:pPr>
      <w:r>
        <w:rPr>
          <w:b/>
        </w:rPr>
        <w:t>Discussion and conclusion:</w:t>
      </w:r>
    </w:p>
    <w:p w:rsidR="00695BC9" w:rsidRPr="00365E9C" w:rsidRDefault="00715F84" w:rsidP="00695BC9">
      <w:pPr>
        <w:keepLines/>
      </w:pPr>
      <w:r w:rsidRPr="00715F84">
        <w:rPr>
          <w:color w:val="0000FF"/>
        </w:rPr>
        <w:t>Noted</w:t>
      </w:r>
      <w:r>
        <w:t xml:space="preserve"> in parallel session</w:t>
      </w:r>
      <w:r w:rsidR="00365E9C">
        <w:t>.</w:t>
      </w:r>
    </w:p>
    <w:p w:rsidR="00695BC9" w:rsidRDefault="00695BC9" w:rsidP="00695BC9">
      <w:pPr>
        <w:pStyle w:val="NormTop"/>
      </w:pPr>
      <w:r w:rsidRPr="001A15BA">
        <w:rPr>
          <w:color w:val="0000FF"/>
        </w:rPr>
        <w:t>TD S2</w:t>
      </w:r>
      <w:r w:rsidRPr="001A15BA">
        <w:rPr>
          <w:color w:val="0000FF"/>
        </w:rPr>
        <w:noBreakHyphen/>
        <w:t>170963</w:t>
      </w:r>
      <w:r w:rsidRPr="001A15BA">
        <w:t xml:space="preserve"> </w:t>
      </w:r>
      <w:r>
        <w:t>Reply LS on questions on congestion control for transport of user data via the control plane. (ZTE)</w:t>
      </w:r>
      <w:r>
        <w:br/>
      </w:r>
      <w:r w:rsidRPr="001A15BA">
        <w:rPr>
          <w:b/>
        </w:rPr>
        <w:t>Abstract:</w:t>
      </w:r>
      <w:r w:rsidRPr="001A15BA">
        <w:t xml:space="preserve"> </w:t>
      </w:r>
      <w:r>
        <w:t>Reply LS on questions on congestion control for transport of user data via the control plane (</w:t>
      </w:r>
      <w:r w:rsidRPr="001A15BA">
        <w:rPr>
          <w:color w:val="0000FF"/>
        </w:rPr>
        <w:t>TD S2</w:t>
      </w:r>
      <w:r w:rsidRPr="001A15BA">
        <w:rPr>
          <w:color w:val="0000FF"/>
        </w:rPr>
        <w:noBreakHyphen/>
        <w:t>170733</w:t>
      </w:r>
      <w:r>
        <w:t>/</w:t>
      </w:r>
      <w:r w:rsidRPr="001A15BA">
        <w:rPr>
          <w:color w:val="008000"/>
        </w:rPr>
        <w:t>TD C1</w:t>
      </w:r>
      <w:r w:rsidRPr="001A15BA">
        <w:rPr>
          <w:color w:val="008000"/>
        </w:rPr>
        <w:noBreakHyphen/>
        <w:t>170533</w:t>
      </w:r>
      <w:r>
        <w:t>).</w:t>
      </w:r>
    </w:p>
    <w:p w:rsidR="00695BC9" w:rsidRPr="001A15BA" w:rsidRDefault="00695BC9" w:rsidP="00695BC9">
      <w:pPr>
        <w:keepNext/>
        <w:keepLines/>
      </w:pPr>
      <w:r>
        <w:rPr>
          <w:b/>
        </w:rPr>
        <w:t>Discussion and conclusion:</w:t>
      </w:r>
    </w:p>
    <w:p w:rsidR="00695BC9" w:rsidRPr="001A15BA" w:rsidRDefault="00695BC9" w:rsidP="00695BC9">
      <w:pPr>
        <w:keepLines/>
      </w:pPr>
      <w:r>
        <w:t xml:space="preserve">Response to </w:t>
      </w:r>
      <w:r w:rsidRPr="001A15BA">
        <w:rPr>
          <w:color w:val="0000FF"/>
        </w:rPr>
        <w:t>TD S2</w:t>
      </w:r>
      <w:r w:rsidRPr="001A15BA">
        <w:rPr>
          <w:color w:val="0000FF"/>
        </w:rPr>
        <w:noBreakHyphen/>
        <w:t>170733</w:t>
      </w:r>
      <w:r>
        <w:t xml:space="preserve">. </w:t>
      </w:r>
      <w:r w:rsidR="00FC0C0E">
        <w:t xml:space="preserve">This was </w:t>
      </w:r>
      <w:r w:rsidR="00FC0C0E" w:rsidRPr="00FC0C0E">
        <w:rPr>
          <w:color w:val="0000FF"/>
        </w:rPr>
        <w:t>not handled</w:t>
      </w:r>
      <w:r w:rsidR="00FC0C0E">
        <w:t>.</w:t>
      </w:r>
    </w:p>
    <w:p w:rsidR="00695BC9" w:rsidRDefault="00695BC9" w:rsidP="00695BC9">
      <w:pPr>
        <w:pStyle w:val="NormTop"/>
      </w:pPr>
      <w:r w:rsidRPr="001A15BA">
        <w:rPr>
          <w:color w:val="0000FF"/>
        </w:rPr>
        <w:t>TD S2</w:t>
      </w:r>
      <w:r w:rsidRPr="001A15BA">
        <w:rPr>
          <w:color w:val="0000FF"/>
        </w:rPr>
        <w:noBreakHyphen/>
        <w:t>170962</w:t>
      </w:r>
      <w:r w:rsidRPr="001A15BA">
        <w:t xml:space="preserve"> </w:t>
      </w:r>
      <w:r>
        <w:t>23.401 CR3203 (Rel</w:t>
      </w:r>
      <w:r>
        <w:noBreakHyphen/>
        <w:t>14, 'F'): Control plane data back-off timer. (Source: ZTE).</w:t>
      </w:r>
      <w:r>
        <w:br/>
      </w:r>
      <w:r w:rsidRPr="001A15BA">
        <w:rPr>
          <w:b/>
        </w:rPr>
        <w:t>Abstract:</w:t>
      </w:r>
      <w:r w:rsidRPr="001A15BA">
        <w:t xml:space="preserve"> </w:t>
      </w:r>
      <w:r>
        <w:t xml:space="preserve">Summary of change: </w:t>
      </w:r>
      <w:r>
        <w:br/>
        <w:t>1.</w:t>
      </w:r>
      <w:r>
        <w:tab/>
        <w:t xml:space="preserve">It is proposed that the CP back-off timer is signalled to the UE by the ESM message. </w:t>
      </w:r>
      <w:r>
        <w:br/>
        <w:t>2.</w:t>
      </w:r>
      <w:r>
        <w:tab/>
        <w:t>This back-off timer can also be signalled to the UE when the UE is in connected mode.</w:t>
      </w:r>
    </w:p>
    <w:p w:rsidR="00695BC9" w:rsidRPr="001A15BA" w:rsidRDefault="00695BC9" w:rsidP="00695BC9">
      <w:pPr>
        <w:keepNext/>
        <w:keepLines/>
      </w:pPr>
      <w:r>
        <w:rPr>
          <w:b/>
        </w:rPr>
        <w:t>Discussion and conclusion:</w:t>
      </w:r>
    </w:p>
    <w:p w:rsidR="00695BC9" w:rsidRPr="00365E9C" w:rsidRDefault="00715F84" w:rsidP="00695BC9">
      <w:pPr>
        <w:keepLines/>
      </w:pPr>
      <w:r w:rsidRPr="00715F84">
        <w:rPr>
          <w:color w:val="0000FF"/>
        </w:rPr>
        <w:t>Noted</w:t>
      </w:r>
      <w:r>
        <w:t xml:space="preserve"> in parallel session</w:t>
      </w:r>
      <w:r w:rsidR="00365E9C">
        <w:t>.</w:t>
      </w:r>
    </w:p>
    <w:p w:rsidR="00695BC9" w:rsidRDefault="00695BC9" w:rsidP="00695BC9">
      <w:pPr>
        <w:pStyle w:val="NormTop"/>
      </w:pPr>
      <w:r w:rsidRPr="001A15BA">
        <w:rPr>
          <w:color w:val="0000FF"/>
        </w:rPr>
        <w:t>TD S2</w:t>
      </w:r>
      <w:r w:rsidRPr="001A15BA">
        <w:rPr>
          <w:color w:val="0000FF"/>
        </w:rPr>
        <w:noBreakHyphen/>
        <w:t>171045</w:t>
      </w:r>
      <w:r w:rsidR="00FC0C0E">
        <w:t xml:space="preserve"> </w:t>
      </w:r>
      <w:r>
        <w:t>[DRAFT] Reply LS on questions on congestion control for transport of user data via the control plane. (CATT)</w:t>
      </w:r>
      <w:r>
        <w:br/>
      </w:r>
      <w:r w:rsidRPr="001A15BA">
        <w:rPr>
          <w:b/>
        </w:rPr>
        <w:t>Abstract:</w:t>
      </w:r>
      <w:r w:rsidRPr="001A15BA">
        <w:t xml:space="preserve"> </w:t>
      </w:r>
      <w:r>
        <w:t>To: CT WG1.</w:t>
      </w:r>
    </w:p>
    <w:p w:rsidR="00695BC9" w:rsidRPr="001A15BA" w:rsidRDefault="00695BC9" w:rsidP="00695BC9">
      <w:pPr>
        <w:keepNext/>
        <w:keepLines/>
      </w:pPr>
      <w:r>
        <w:rPr>
          <w:b/>
        </w:rPr>
        <w:t>Discussion and conclusion:</w:t>
      </w:r>
    </w:p>
    <w:p w:rsidR="00695BC9" w:rsidRPr="001A15BA" w:rsidRDefault="00695BC9" w:rsidP="00695BC9">
      <w:pPr>
        <w:keepLines/>
      </w:pPr>
      <w:r>
        <w:t xml:space="preserve">Response to </w:t>
      </w:r>
      <w:r w:rsidRPr="001A15BA">
        <w:rPr>
          <w:color w:val="0000FF"/>
        </w:rPr>
        <w:t>TD S2</w:t>
      </w:r>
      <w:r w:rsidRPr="001A15BA">
        <w:rPr>
          <w:color w:val="0000FF"/>
        </w:rPr>
        <w:noBreakHyphen/>
        <w:t>170733</w:t>
      </w:r>
      <w:r>
        <w:t xml:space="preserve">. </w:t>
      </w:r>
      <w:r w:rsidR="00FC0C0E">
        <w:t xml:space="preserve">This was </w:t>
      </w:r>
      <w:r w:rsidR="00FC0C0E" w:rsidRPr="00FC0C0E">
        <w:rPr>
          <w:color w:val="0000FF"/>
        </w:rPr>
        <w:t>not handled</w:t>
      </w:r>
      <w:r w:rsidR="00FC0C0E">
        <w:t>.</w:t>
      </w:r>
    </w:p>
    <w:p w:rsidR="00695BC9" w:rsidRDefault="00695BC9" w:rsidP="00695BC9">
      <w:pPr>
        <w:pStyle w:val="NormTop"/>
      </w:pPr>
      <w:r w:rsidRPr="001A15BA">
        <w:rPr>
          <w:color w:val="0000FF"/>
        </w:rPr>
        <w:t>TD S2</w:t>
      </w:r>
      <w:r w:rsidRPr="001A15BA">
        <w:rPr>
          <w:color w:val="0000FF"/>
        </w:rPr>
        <w:noBreakHyphen/>
        <w:t>171002</w:t>
      </w:r>
      <w:r w:rsidRPr="001A15BA">
        <w:t xml:space="preserve"> </w:t>
      </w:r>
      <w:r>
        <w:t>(DISCUSSION) discussion on congestion control mechanism for control plane data. (Source: CATT).</w:t>
      </w:r>
      <w:r>
        <w:br/>
      </w:r>
      <w:r w:rsidRPr="001A15BA">
        <w:rPr>
          <w:b/>
        </w:rPr>
        <w:t>Abstract:</w:t>
      </w:r>
      <w:r w:rsidRPr="001A15BA">
        <w:t xml:space="preserve"> </w:t>
      </w:r>
      <w:r>
        <w:t>Proposes a solution to improve congestion control mechanism for control plane data.</w:t>
      </w:r>
    </w:p>
    <w:p w:rsidR="00695BC9" w:rsidRPr="001A15BA" w:rsidRDefault="00695BC9" w:rsidP="00695BC9">
      <w:pPr>
        <w:keepNext/>
        <w:keepLines/>
      </w:pPr>
      <w:r>
        <w:rPr>
          <w:b/>
        </w:rPr>
        <w:t>Discussion and conclusion:</w:t>
      </w:r>
    </w:p>
    <w:p w:rsidR="00695BC9" w:rsidRPr="001A15BA" w:rsidRDefault="00FC0C0E" w:rsidP="00695BC9">
      <w:pPr>
        <w:keepLines/>
      </w:pPr>
      <w:r>
        <w:t xml:space="preserve">This was </w:t>
      </w:r>
      <w:r w:rsidRPr="00FC0C0E">
        <w:rPr>
          <w:color w:val="0000FF"/>
        </w:rPr>
        <w:t>not handled</w:t>
      </w:r>
      <w:r>
        <w:t>.</w:t>
      </w:r>
    </w:p>
    <w:p w:rsidR="00695BC9" w:rsidRDefault="00695BC9" w:rsidP="00695BC9">
      <w:pPr>
        <w:pStyle w:val="NormTop"/>
      </w:pPr>
      <w:r w:rsidRPr="001A15BA">
        <w:rPr>
          <w:color w:val="0000FF"/>
        </w:rPr>
        <w:t>TD S2</w:t>
      </w:r>
      <w:r w:rsidRPr="001A15BA">
        <w:rPr>
          <w:color w:val="0000FF"/>
        </w:rPr>
        <w:noBreakHyphen/>
        <w:t>171003</w:t>
      </w:r>
      <w:r w:rsidRPr="001A15BA">
        <w:t xml:space="preserve"> </w:t>
      </w:r>
      <w:r>
        <w:t>23.401 CR3205 (Rel</w:t>
      </w:r>
      <w:r>
        <w:noBreakHyphen/>
        <w:t>14, 'F'): improve congestion control mechanism for control plane data. (Source: CATT).</w:t>
      </w:r>
      <w:r>
        <w:br/>
      </w:r>
      <w:r w:rsidRPr="001A15BA">
        <w:rPr>
          <w:b/>
        </w:rPr>
        <w:t>Abstract:</w:t>
      </w:r>
      <w:r w:rsidRPr="001A15BA">
        <w:t xml:space="preserve"> </w:t>
      </w:r>
      <w:r>
        <w:t xml:space="preserve">Summary of change: The UE shall not send the ESM data transport message when the control plane </w:t>
      </w:r>
      <w:r w:rsidRPr="001A15BA">
        <w:rPr>
          <w:noProof/>
        </w:rPr>
        <w:t>backoff</w:t>
      </w:r>
      <w:r>
        <w:t xml:space="preserve"> timer is running.</w:t>
      </w:r>
    </w:p>
    <w:p w:rsidR="00695BC9" w:rsidRPr="001A15BA" w:rsidRDefault="00695BC9" w:rsidP="00695BC9">
      <w:pPr>
        <w:keepNext/>
        <w:keepLines/>
      </w:pPr>
      <w:r>
        <w:rPr>
          <w:b/>
        </w:rPr>
        <w:t>Discussion and conclusion:</w:t>
      </w:r>
    </w:p>
    <w:p w:rsidR="00695BC9" w:rsidRPr="00365E9C" w:rsidRDefault="00715F84" w:rsidP="00695BC9">
      <w:pPr>
        <w:keepLines/>
      </w:pPr>
      <w:r w:rsidRPr="00715F84">
        <w:rPr>
          <w:color w:val="0000FF"/>
        </w:rPr>
        <w:t>Noted</w:t>
      </w:r>
      <w:r>
        <w:t xml:space="preserve"> in parallel session</w:t>
      </w:r>
      <w:r w:rsidR="00365E9C">
        <w:t>.</w:t>
      </w:r>
    </w:p>
    <w:p w:rsidR="00695BC9" w:rsidRDefault="00695BC9" w:rsidP="00695BC9">
      <w:pPr>
        <w:pStyle w:val="NormTop"/>
      </w:pPr>
      <w:r w:rsidRPr="001A15BA">
        <w:rPr>
          <w:color w:val="0000FF"/>
        </w:rPr>
        <w:t>TD S2</w:t>
      </w:r>
      <w:r w:rsidRPr="001A15BA">
        <w:rPr>
          <w:color w:val="0000FF"/>
        </w:rPr>
        <w:noBreakHyphen/>
        <w:t>170727</w:t>
      </w:r>
      <w:r w:rsidRPr="001A15BA">
        <w:t xml:space="preserve"> </w:t>
      </w:r>
      <w:r>
        <w:t>LS from CT WG1: LS on MBMS user service for UEs using power saving functions. (CT WG1)</w:t>
      </w:r>
      <w:r>
        <w:br/>
      </w:r>
      <w:r w:rsidRPr="001A15BA">
        <w:rPr>
          <w:b/>
        </w:rPr>
        <w:t>Abstract:</w:t>
      </w:r>
      <w:r w:rsidRPr="001A15BA">
        <w:t xml:space="preserve"> </w:t>
      </w:r>
      <w:r>
        <w:t>During the Stage 3 normative work of MBMS user service for UEs using power saving functions under work item CIoT-Ext-CT, CT WG1 fails to reach a consensus on whether the enhancement to power saving functions for MBMS user service applies to UEs operating.</w:t>
      </w:r>
    </w:p>
    <w:p w:rsidR="00695BC9" w:rsidRPr="001A15BA" w:rsidRDefault="00695BC9" w:rsidP="00695BC9">
      <w:pPr>
        <w:keepNext/>
        <w:keepLines/>
      </w:pPr>
      <w:r>
        <w:rPr>
          <w:b/>
        </w:rPr>
        <w:t>Discussion and conclusion:</w:t>
      </w:r>
    </w:p>
    <w:p w:rsidR="00695BC9" w:rsidRPr="001A15BA" w:rsidRDefault="00695BC9" w:rsidP="00695BC9">
      <w:pPr>
        <w:keepLines/>
      </w:pPr>
      <w:r>
        <w:t xml:space="preserve">Response drafted in </w:t>
      </w:r>
      <w:r w:rsidRPr="001A15BA">
        <w:rPr>
          <w:color w:val="0000FF"/>
        </w:rPr>
        <w:t>TD S2</w:t>
      </w:r>
      <w:r w:rsidRPr="001A15BA">
        <w:rPr>
          <w:color w:val="0000FF"/>
        </w:rPr>
        <w:noBreakHyphen/>
        <w:t>170811</w:t>
      </w:r>
      <w:r>
        <w:t xml:space="preserve">. </w:t>
      </w:r>
      <w:r w:rsidR="00AC6C1C">
        <w:t xml:space="preserve">Final response in </w:t>
      </w:r>
      <w:r w:rsidR="00AC6C1C" w:rsidRPr="00AC6C1C">
        <w:rPr>
          <w:color w:val="0000FF"/>
        </w:rPr>
        <w:t>TD S2</w:t>
      </w:r>
      <w:r w:rsidR="00AC6C1C" w:rsidRPr="00AC6C1C">
        <w:rPr>
          <w:color w:val="0000FF"/>
        </w:rPr>
        <w:noBreakHyphen/>
        <w:t>171410</w:t>
      </w:r>
      <w:r w:rsidR="00AC6C1C">
        <w:t>.</w:t>
      </w:r>
    </w:p>
    <w:p w:rsidR="00695BC9" w:rsidRDefault="00695BC9" w:rsidP="00695BC9">
      <w:pPr>
        <w:pStyle w:val="NormTop"/>
      </w:pPr>
      <w:r w:rsidRPr="001A15BA">
        <w:rPr>
          <w:color w:val="0000FF"/>
        </w:rPr>
        <w:lastRenderedPageBreak/>
        <w:t>TD S2</w:t>
      </w:r>
      <w:r w:rsidRPr="001A15BA">
        <w:rPr>
          <w:color w:val="0000FF"/>
        </w:rPr>
        <w:noBreakHyphen/>
        <w:t>170811</w:t>
      </w:r>
      <w:r>
        <w:t> [DRAFT] Reply LS on MBMS user service for UEs using power saving functions. (CATT)</w:t>
      </w:r>
      <w:r>
        <w:br/>
      </w:r>
      <w:r w:rsidRPr="001A15BA">
        <w:rPr>
          <w:b/>
        </w:rPr>
        <w:t>Abstract:</w:t>
      </w:r>
      <w:r w:rsidRPr="001A15BA">
        <w:t xml:space="preserve"> </w:t>
      </w:r>
      <w:r>
        <w:t>To: CT WG1.</w:t>
      </w:r>
    </w:p>
    <w:p w:rsidR="00695BC9" w:rsidRPr="001A15BA" w:rsidRDefault="00695BC9" w:rsidP="00695BC9">
      <w:pPr>
        <w:keepNext/>
        <w:keepLines/>
      </w:pPr>
      <w:r>
        <w:rPr>
          <w:b/>
        </w:rPr>
        <w:t>Discussion and conclusion:</w:t>
      </w:r>
    </w:p>
    <w:p w:rsidR="00695BC9" w:rsidRPr="001A15BA" w:rsidRDefault="00695BC9" w:rsidP="00695BC9">
      <w:pPr>
        <w:keepLines/>
      </w:pPr>
      <w:r>
        <w:t xml:space="preserve">Response to </w:t>
      </w:r>
      <w:r w:rsidRPr="001A15BA">
        <w:rPr>
          <w:color w:val="0000FF"/>
        </w:rPr>
        <w:t>TD S2</w:t>
      </w:r>
      <w:r w:rsidRPr="001A15BA">
        <w:rPr>
          <w:color w:val="0000FF"/>
        </w:rPr>
        <w:noBreakHyphen/>
        <w:t>170727</w:t>
      </w:r>
      <w:r>
        <w:t>.</w:t>
      </w:r>
      <w:r w:rsidR="00365E9C">
        <w:t xml:space="preserve"> Revised in parallel session to </w:t>
      </w:r>
      <w:r w:rsidR="00365E9C" w:rsidRPr="00365E9C">
        <w:rPr>
          <w:color w:val="0000FF"/>
        </w:rPr>
        <w:t>TD S2</w:t>
      </w:r>
      <w:r w:rsidR="00365E9C" w:rsidRPr="00365E9C">
        <w:rPr>
          <w:color w:val="0000FF"/>
        </w:rPr>
        <w:noBreakHyphen/>
        <w:t>171359</w:t>
      </w:r>
      <w:r w:rsidR="00365E9C">
        <w:t>.</w:t>
      </w:r>
      <w:r w:rsidR="00B65D71" w:rsidRPr="00B65D71">
        <w:t xml:space="preserve"> </w:t>
      </w:r>
      <w:r w:rsidR="00B65D71">
        <w:t xml:space="preserve">Revised in parallel session to </w:t>
      </w:r>
      <w:r w:rsidR="00B65D71" w:rsidRPr="00365E9C">
        <w:rPr>
          <w:color w:val="0000FF"/>
        </w:rPr>
        <w:t>TD S2</w:t>
      </w:r>
      <w:r w:rsidR="00B65D71" w:rsidRPr="00365E9C">
        <w:rPr>
          <w:color w:val="0000FF"/>
        </w:rPr>
        <w:noBreakHyphen/>
      </w:r>
      <w:r w:rsidR="00B65D71">
        <w:rPr>
          <w:color w:val="0000FF"/>
        </w:rPr>
        <w:t>171410</w:t>
      </w:r>
      <w:r w:rsidR="00B65D71">
        <w:t xml:space="preserve">. </w:t>
      </w:r>
      <w:r w:rsidR="00715F84" w:rsidRPr="00715F84">
        <w:rPr>
          <w:color w:val="FF0000"/>
        </w:rPr>
        <w:t>Agreed</w:t>
      </w:r>
      <w:r w:rsidR="00715F84">
        <w:t xml:space="preserve"> in parallel session</w:t>
      </w:r>
      <w:r w:rsidR="00B65D71">
        <w:t>.</w:t>
      </w:r>
      <w:r w:rsidR="00CD494C">
        <w:t xml:space="preserve"> This was </w:t>
      </w:r>
      <w:r w:rsidR="00CD494C" w:rsidRPr="00CD494C">
        <w:rPr>
          <w:color w:val="FF0000"/>
        </w:rPr>
        <w:t>block approved</w:t>
      </w:r>
      <w:r w:rsidR="00CD494C">
        <w:t>.</w:t>
      </w:r>
    </w:p>
    <w:p w:rsidR="00695BC9" w:rsidRDefault="00695BC9" w:rsidP="00695BC9">
      <w:pPr>
        <w:pStyle w:val="NormTop"/>
      </w:pPr>
      <w:r w:rsidRPr="001A15BA">
        <w:rPr>
          <w:color w:val="0000FF"/>
        </w:rPr>
        <w:t>TD S2</w:t>
      </w:r>
      <w:r w:rsidRPr="001A15BA">
        <w:rPr>
          <w:color w:val="0000FF"/>
        </w:rPr>
        <w:noBreakHyphen/>
        <w:t>170877</w:t>
      </w:r>
      <w:r w:rsidRPr="001A15BA">
        <w:t xml:space="preserve"> </w:t>
      </w:r>
      <w:r>
        <w:t>(DISCUSSION) On voice support for CE mode A/B. (Source: Qualcomm Incorporated).</w:t>
      </w:r>
      <w:r>
        <w:br/>
      </w:r>
      <w:r w:rsidRPr="001A15BA">
        <w:rPr>
          <w:b/>
        </w:rPr>
        <w:t>Abstract:</w:t>
      </w:r>
      <w:r w:rsidRPr="001A15BA">
        <w:t xml:space="preserve"> </w:t>
      </w:r>
      <w:r>
        <w:t xml:space="preserve">Discusses about the different aspects of supporting voice services for UEs that support </w:t>
      </w:r>
      <w:r w:rsidRPr="001A15BA">
        <w:rPr>
          <w:noProof/>
        </w:rPr>
        <w:t>CE-modeA or CE-modeB.</w:t>
      </w:r>
    </w:p>
    <w:p w:rsidR="00695BC9" w:rsidRPr="001A15BA" w:rsidRDefault="00695BC9" w:rsidP="00695BC9">
      <w:pPr>
        <w:keepNext/>
        <w:keepLines/>
      </w:pPr>
      <w:r>
        <w:rPr>
          <w:b/>
        </w:rPr>
        <w:t>Discussion and conclusion:</w:t>
      </w:r>
    </w:p>
    <w:p w:rsidR="00695BC9" w:rsidRPr="00922194" w:rsidRDefault="00715F84" w:rsidP="00695BC9">
      <w:pPr>
        <w:keepLines/>
      </w:pPr>
      <w:r w:rsidRPr="00715F84">
        <w:rPr>
          <w:color w:val="0000FF"/>
        </w:rPr>
        <w:t>Noted</w:t>
      </w:r>
      <w:r>
        <w:t xml:space="preserve"> in parallel session</w:t>
      </w:r>
      <w:r w:rsidR="00922194">
        <w:t>.</w:t>
      </w:r>
    </w:p>
    <w:p w:rsidR="00695BC9" w:rsidRDefault="00695BC9" w:rsidP="00695BC9">
      <w:pPr>
        <w:pStyle w:val="NormTop"/>
      </w:pPr>
      <w:r w:rsidRPr="001A15BA">
        <w:rPr>
          <w:color w:val="0000FF"/>
        </w:rPr>
        <w:t>TD S2</w:t>
      </w:r>
      <w:r w:rsidRPr="001A15BA">
        <w:rPr>
          <w:color w:val="0000FF"/>
        </w:rPr>
        <w:noBreakHyphen/>
        <w:t>170879</w:t>
      </w:r>
      <w:r w:rsidR="00922194">
        <w:t xml:space="preserve"> </w:t>
      </w:r>
      <w:r>
        <w:t xml:space="preserve">[DRAFT] LS on voice support for UEs with </w:t>
      </w:r>
      <w:r w:rsidRPr="001A15BA">
        <w:rPr>
          <w:noProof/>
        </w:rPr>
        <w:t>ce-ModeA</w:t>
      </w:r>
      <w:r>
        <w:t xml:space="preserve"> capability. (Qualcomm Incorporated)</w:t>
      </w:r>
      <w:r>
        <w:br/>
      </w:r>
      <w:r w:rsidRPr="001A15BA">
        <w:rPr>
          <w:b/>
        </w:rPr>
        <w:t>Abstract:</w:t>
      </w:r>
      <w:r w:rsidRPr="001A15BA">
        <w:t xml:space="preserve"> </w:t>
      </w:r>
      <w:r>
        <w:t>To: RAN WG2, CT WG1. CC: CT WG4.</w:t>
      </w:r>
    </w:p>
    <w:p w:rsidR="00695BC9" w:rsidRPr="001A15BA" w:rsidRDefault="00695BC9" w:rsidP="00695BC9">
      <w:pPr>
        <w:keepNext/>
        <w:keepLines/>
      </w:pPr>
      <w:r>
        <w:rPr>
          <w:b/>
        </w:rPr>
        <w:t>Discussion and conclusion:</w:t>
      </w:r>
    </w:p>
    <w:p w:rsidR="00695BC9" w:rsidRPr="00922194" w:rsidRDefault="00922194" w:rsidP="00695BC9">
      <w:pPr>
        <w:keepLines/>
      </w:pPr>
      <w:r>
        <w:t xml:space="preserve">Revised in parallel session to </w:t>
      </w:r>
      <w:r w:rsidRPr="00922194">
        <w:rPr>
          <w:color w:val="0000FF"/>
        </w:rPr>
        <w:t>TD S2</w:t>
      </w:r>
      <w:r w:rsidRPr="00922194">
        <w:rPr>
          <w:color w:val="0000FF"/>
        </w:rPr>
        <w:noBreakHyphen/>
        <w:t>171380</w:t>
      </w:r>
      <w:r>
        <w:t xml:space="preserve">. </w:t>
      </w:r>
      <w:r w:rsidR="00715F84" w:rsidRPr="00715F84">
        <w:rPr>
          <w:color w:val="0000FF"/>
        </w:rPr>
        <w:t>Noted</w:t>
      </w:r>
      <w:r w:rsidR="00715F84">
        <w:t xml:space="preserve"> in parallel session</w:t>
      </w:r>
      <w:r w:rsidR="00B65D71">
        <w:t>.</w:t>
      </w:r>
    </w:p>
    <w:p w:rsidR="00695BC9" w:rsidRDefault="00695BC9" w:rsidP="00695BC9">
      <w:pPr>
        <w:pStyle w:val="NormTop"/>
      </w:pPr>
      <w:r w:rsidRPr="001A15BA">
        <w:rPr>
          <w:color w:val="0000FF"/>
        </w:rPr>
        <w:t>TD S2</w:t>
      </w:r>
      <w:r w:rsidRPr="001A15BA">
        <w:rPr>
          <w:color w:val="0000FF"/>
        </w:rPr>
        <w:noBreakHyphen/>
        <w:t>171168</w:t>
      </w:r>
      <w:r w:rsidRPr="001A15BA">
        <w:t xml:space="preserve"> </w:t>
      </w:r>
      <w:r>
        <w:t>(DISCUSSION) CE mode A/B with dedicated bearer establishment - network based solution. (Source: Nokia).</w:t>
      </w:r>
      <w:r>
        <w:br/>
      </w:r>
      <w:r w:rsidRPr="001A15BA">
        <w:rPr>
          <w:b/>
        </w:rPr>
        <w:t>Abstract:</w:t>
      </w:r>
      <w:r w:rsidRPr="001A15BA">
        <w:t xml:space="preserve"> </w:t>
      </w:r>
      <w:r>
        <w:t>This paper summarizes the current situation with this issue and proposes a way to address it.</w:t>
      </w:r>
    </w:p>
    <w:p w:rsidR="00695BC9" w:rsidRPr="001A15BA" w:rsidRDefault="00695BC9" w:rsidP="00695BC9">
      <w:pPr>
        <w:keepNext/>
        <w:keepLines/>
      </w:pPr>
      <w:r>
        <w:rPr>
          <w:b/>
        </w:rPr>
        <w:t>Discussion and conclusion:</w:t>
      </w:r>
    </w:p>
    <w:p w:rsidR="00922194" w:rsidRPr="00922194" w:rsidRDefault="00715F84" w:rsidP="00922194">
      <w:pPr>
        <w:keepLines/>
      </w:pPr>
      <w:r w:rsidRPr="00715F84">
        <w:rPr>
          <w:color w:val="0000FF"/>
        </w:rPr>
        <w:t>Noted</w:t>
      </w:r>
      <w:r>
        <w:t xml:space="preserve"> in parallel session</w:t>
      </w:r>
      <w:r w:rsidR="00922194">
        <w:t>.</w:t>
      </w:r>
    </w:p>
    <w:p w:rsidR="00695BC9" w:rsidRDefault="00695BC9" w:rsidP="00695BC9">
      <w:pPr>
        <w:pStyle w:val="NormTop"/>
      </w:pPr>
      <w:r w:rsidRPr="001A15BA">
        <w:rPr>
          <w:color w:val="0000FF"/>
        </w:rPr>
        <w:t>TD S2</w:t>
      </w:r>
      <w:r w:rsidRPr="001A15BA">
        <w:rPr>
          <w:color w:val="0000FF"/>
        </w:rPr>
        <w:noBreakHyphen/>
        <w:t>171170</w:t>
      </w:r>
      <w:r w:rsidRPr="001A15BA">
        <w:t xml:space="preserve"> </w:t>
      </w:r>
      <w:r>
        <w:t>23.401 CR3197R2 (Rel</w:t>
      </w:r>
      <w:r>
        <w:noBreakHyphen/>
        <w:t xml:space="preserve">13, 'F'): Restriction of CE Mode B with dedicated bearer requirements. (Source: Nokia). (Revision of </w:t>
      </w:r>
      <w:r w:rsidRPr="001A15BA">
        <w:rPr>
          <w:color w:val="0000FF"/>
        </w:rPr>
        <w:t>TD S2</w:t>
      </w:r>
      <w:r w:rsidRPr="001A15BA">
        <w:rPr>
          <w:color w:val="0000FF"/>
        </w:rPr>
        <w:noBreakHyphen/>
        <w:t>170458</w:t>
      </w:r>
      <w:r w:rsidRPr="001A15BA">
        <w:t>).</w:t>
      </w:r>
      <w:r>
        <w:br/>
      </w:r>
      <w:r w:rsidRPr="001A15BA">
        <w:rPr>
          <w:b/>
        </w:rPr>
        <w:t>Abstract:</w:t>
      </w:r>
      <w:r w:rsidRPr="001A15BA">
        <w:t xml:space="preserve"> </w:t>
      </w:r>
      <w:r>
        <w:t>Summary of change: Add a restriction (similar to the way that Rel</w:t>
      </w:r>
      <w:r>
        <w:noBreakHyphen/>
        <w:t>14 CR has done via CR 3135/</w:t>
      </w:r>
      <w:r w:rsidRPr="001A15BA">
        <w:rPr>
          <w:color w:val="0000FF"/>
        </w:rPr>
        <w:t>TD S2</w:t>
      </w:r>
      <w:r w:rsidRPr="001A15BA">
        <w:rPr>
          <w:color w:val="0000FF"/>
        </w:rPr>
        <w:noBreakHyphen/>
        <w:t>166936</w:t>
      </w:r>
      <w:r>
        <w:t xml:space="preserve"> for </w:t>
      </w:r>
      <w:r w:rsidRPr="001A15BA">
        <w:rPr>
          <w:noProof/>
        </w:rPr>
        <w:t>CIoT_Ext</w:t>
      </w:r>
      <w:r>
        <w:t>) that UE shall be configured not to indicate the support of CE Mode B to the network if it can invoke services that may require the support of dedicated bearers from the network.</w:t>
      </w:r>
    </w:p>
    <w:p w:rsidR="00695BC9" w:rsidRPr="001A15BA" w:rsidRDefault="00695BC9" w:rsidP="00695BC9">
      <w:pPr>
        <w:keepNext/>
        <w:keepLines/>
      </w:pPr>
      <w:r>
        <w:rPr>
          <w:b/>
        </w:rPr>
        <w:t>Discussion and conclusion:</w:t>
      </w:r>
    </w:p>
    <w:p w:rsidR="00922194" w:rsidRDefault="00695BC9" w:rsidP="00922194">
      <w:pPr>
        <w:keepLines/>
        <w:rPr>
          <w:szCs w:val="16"/>
          <w:lang w:eastAsia="en-US"/>
        </w:rPr>
      </w:pPr>
      <w:r>
        <w:t xml:space="preserve">Revision of </w:t>
      </w:r>
      <w:r w:rsidRPr="001A15BA">
        <w:rPr>
          <w:color w:val="0000FF"/>
        </w:rPr>
        <w:t>TD S2</w:t>
      </w:r>
      <w:r w:rsidRPr="001A15BA">
        <w:rPr>
          <w:color w:val="0000FF"/>
        </w:rPr>
        <w:noBreakHyphen/>
        <w:t>170458</w:t>
      </w:r>
      <w:r>
        <w:t xml:space="preserve"> from S2#118BIS. </w:t>
      </w:r>
      <w:r w:rsidR="00922194">
        <w:t xml:space="preserve">Revised in parallel session to </w:t>
      </w:r>
      <w:r w:rsidR="00922194" w:rsidRPr="00922194">
        <w:rPr>
          <w:color w:val="0000FF"/>
        </w:rPr>
        <w:t>TD S2</w:t>
      </w:r>
      <w:r w:rsidR="00922194" w:rsidRPr="00922194">
        <w:rPr>
          <w:color w:val="0000FF"/>
        </w:rPr>
        <w:noBreakHyphen/>
      </w:r>
      <w:r w:rsidR="00922194">
        <w:rPr>
          <w:color w:val="0000FF"/>
        </w:rPr>
        <w:t>171381</w:t>
      </w:r>
      <w:r w:rsidR="00922194">
        <w:t>.</w:t>
      </w:r>
      <w:r w:rsidR="00B65D71" w:rsidRPr="00B65D71">
        <w:t xml:space="preserve"> </w:t>
      </w:r>
      <w:r w:rsidR="00B65D71">
        <w:t xml:space="preserve">Revised in parallel session to </w:t>
      </w:r>
      <w:r w:rsidR="00B65D71" w:rsidRPr="00922194">
        <w:rPr>
          <w:color w:val="0000FF"/>
        </w:rPr>
        <w:t>TD S2</w:t>
      </w:r>
      <w:r w:rsidR="00B65D71" w:rsidRPr="00922194">
        <w:rPr>
          <w:color w:val="0000FF"/>
        </w:rPr>
        <w:noBreakHyphen/>
      </w:r>
      <w:r w:rsidR="00B65D71">
        <w:rPr>
          <w:color w:val="0000FF"/>
        </w:rPr>
        <w:t>171402</w:t>
      </w:r>
      <w:r w:rsidR="00B65D71">
        <w:t>.</w:t>
      </w:r>
      <w:r w:rsidR="00922194">
        <w:t xml:space="preserve"> </w:t>
      </w:r>
      <w:r w:rsidR="00715F84" w:rsidRPr="00715F84">
        <w:rPr>
          <w:color w:val="FF0000"/>
        </w:rPr>
        <w:t>Agreed</w:t>
      </w:r>
      <w:r w:rsidR="00715F84">
        <w:t xml:space="preserve"> in parallel session</w:t>
      </w:r>
      <w:r w:rsidR="00B65D71">
        <w:t>.</w:t>
      </w:r>
      <w:r w:rsidR="00CD494C">
        <w:t xml:space="preserve"> This was </w:t>
      </w:r>
      <w:r w:rsidR="00CD494C" w:rsidRPr="00CD494C">
        <w:rPr>
          <w:color w:val="FF0000"/>
        </w:rPr>
        <w:t>block approved</w:t>
      </w:r>
      <w:r w:rsidR="00CD494C">
        <w:t>.</w:t>
      </w:r>
    </w:p>
    <w:p w:rsidR="00922194" w:rsidRDefault="00922194" w:rsidP="00922194">
      <w:pPr>
        <w:keepNext/>
        <w:keepLines/>
        <w:pBdr>
          <w:top w:val="single" w:sz="4" w:space="1" w:color="auto"/>
        </w:pBdr>
      </w:pPr>
      <w:r w:rsidRPr="00922194">
        <w:rPr>
          <w:rFonts w:cs="Arial"/>
          <w:color w:val="0000FF"/>
          <w:szCs w:val="16"/>
          <w:lang w:eastAsia="en-US"/>
        </w:rPr>
        <w:t>TD S2</w:t>
      </w:r>
      <w:r w:rsidRPr="00922194">
        <w:rPr>
          <w:rFonts w:cs="Arial"/>
          <w:color w:val="0000FF"/>
          <w:szCs w:val="16"/>
          <w:lang w:eastAsia="en-US"/>
        </w:rPr>
        <w:noBreakHyphen/>
        <w:t>17</w:t>
      </w:r>
      <w:r>
        <w:rPr>
          <w:rFonts w:cs="Arial"/>
          <w:color w:val="0000FF"/>
          <w:szCs w:val="16"/>
          <w:lang w:eastAsia="en-US"/>
        </w:rPr>
        <w:t>1390</w:t>
      </w:r>
      <w:r w:rsidRPr="00922194">
        <w:rPr>
          <w:szCs w:val="16"/>
          <w:lang w:eastAsia="en-US"/>
        </w:rPr>
        <w:t xml:space="preserve"> </w:t>
      </w:r>
      <w:r>
        <w:rPr>
          <w:szCs w:val="16"/>
          <w:lang w:eastAsia="en-US"/>
        </w:rPr>
        <w:t>(CR) 23.401 CR3209: Restriction of CE Mode B with dedicated bearer requirements. (Source: Nokia).</w:t>
      </w:r>
      <w:r>
        <w:rPr>
          <w:szCs w:val="16"/>
          <w:lang w:eastAsia="en-US"/>
        </w:rPr>
        <w:br/>
      </w:r>
      <w:r w:rsidRPr="00922194">
        <w:rPr>
          <w:b/>
        </w:rPr>
        <w:t>Abstract:</w:t>
      </w:r>
      <w:r w:rsidRPr="00922194">
        <w:t xml:space="preserve"> </w:t>
      </w:r>
      <w:r>
        <w:t xml:space="preserve">Rel-14 mirror CR: </w:t>
      </w:r>
      <w:r w:rsidRPr="00922194">
        <w:t>Summary of change: Add a restriction (similar to the way that Rel-14 CR has done via CR 3135/</w:t>
      </w:r>
      <w:r w:rsidRPr="00922194">
        <w:rPr>
          <w:color w:val="0000FF"/>
        </w:rPr>
        <w:t>TD S2</w:t>
      </w:r>
      <w:r w:rsidRPr="00922194">
        <w:rPr>
          <w:color w:val="0000FF"/>
        </w:rPr>
        <w:noBreakHyphen/>
        <w:t>166936</w:t>
      </w:r>
      <w:r w:rsidRPr="00922194">
        <w:t xml:space="preserve"> for </w:t>
      </w:r>
      <w:r w:rsidRPr="00922194">
        <w:rPr>
          <w:noProof/>
        </w:rPr>
        <w:t>CIoT_Ext</w:t>
      </w:r>
      <w:r w:rsidRPr="00922194">
        <w:t>) that UE shall be configured not to indicate the support of CE Mode B to the network if it can invoke services that may require the support of dedicated bearers from the network.</w:t>
      </w:r>
    </w:p>
    <w:p w:rsidR="00922194" w:rsidRDefault="00922194" w:rsidP="00922194">
      <w:pPr>
        <w:keepNext/>
        <w:keepLines/>
        <w:rPr>
          <w:b/>
        </w:rPr>
      </w:pPr>
      <w:r w:rsidRPr="00922194">
        <w:rPr>
          <w:b/>
        </w:rPr>
        <w:t>Discussion and conclusion:</w:t>
      </w:r>
    </w:p>
    <w:p w:rsidR="00922194" w:rsidRPr="00922194" w:rsidRDefault="00922194" w:rsidP="00922194">
      <w:pPr>
        <w:keepLines/>
      </w:pPr>
      <w:r>
        <w:t xml:space="preserve">Created in parallel session. </w:t>
      </w:r>
      <w:r w:rsidR="00B65D71">
        <w:t xml:space="preserve">Revised in parallel session to </w:t>
      </w:r>
      <w:r w:rsidR="00B65D71" w:rsidRPr="00922194">
        <w:rPr>
          <w:color w:val="0000FF"/>
        </w:rPr>
        <w:t>TD S2</w:t>
      </w:r>
      <w:r w:rsidR="00B65D71" w:rsidRPr="00922194">
        <w:rPr>
          <w:color w:val="0000FF"/>
        </w:rPr>
        <w:noBreakHyphen/>
      </w:r>
      <w:r w:rsidR="00B65D71">
        <w:rPr>
          <w:color w:val="0000FF"/>
        </w:rPr>
        <w:t>171403</w:t>
      </w:r>
      <w:r w:rsidR="00B65D71">
        <w:t>.</w:t>
      </w:r>
      <w:r>
        <w:rPr>
          <w:lang w:eastAsia="en-US"/>
        </w:rPr>
        <w:t xml:space="preserve"> </w:t>
      </w:r>
      <w:r w:rsidR="00715F84" w:rsidRPr="00715F84">
        <w:rPr>
          <w:color w:val="FF0000"/>
        </w:rPr>
        <w:t>Agreed</w:t>
      </w:r>
      <w:r w:rsidR="00715F84">
        <w:t xml:space="preserve"> in parallel session</w:t>
      </w:r>
      <w:r w:rsidR="00B65D71">
        <w:t>.</w:t>
      </w:r>
      <w:r w:rsidR="00CD494C">
        <w:t xml:space="preserve"> This was </w:t>
      </w:r>
      <w:r w:rsidR="00CD494C" w:rsidRPr="00CD494C">
        <w:rPr>
          <w:color w:val="FF0000"/>
        </w:rPr>
        <w:t>block approved</w:t>
      </w:r>
      <w:r w:rsidR="00CD494C">
        <w:t>.</w:t>
      </w:r>
    </w:p>
    <w:p w:rsidR="00695BC9" w:rsidRDefault="00695BC9" w:rsidP="00695BC9">
      <w:pPr>
        <w:pStyle w:val="NormTop"/>
      </w:pPr>
      <w:r w:rsidRPr="001A15BA">
        <w:rPr>
          <w:color w:val="0000FF"/>
        </w:rPr>
        <w:t>TD S2</w:t>
      </w:r>
      <w:r w:rsidRPr="001A15BA">
        <w:rPr>
          <w:color w:val="0000FF"/>
        </w:rPr>
        <w:noBreakHyphen/>
        <w:t>171172</w:t>
      </w:r>
      <w:r w:rsidRPr="001A15BA">
        <w:t xml:space="preserve"> </w:t>
      </w:r>
      <w:r>
        <w:t>23.401 CR3198R1 (Rel</w:t>
      </w:r>
      <w:r>
        <w:noBreakHyphen/>
        <w:t>14, 'F'): CE Mode A/B with dedicated bearer establishment</w:t>
      </w:r>
      <w:r>
        <w:br/>
        <w:t>-</w:t>
      </w:r>
      <w:r>
        <w:tab/>
        <w:t xml:space="preserve">network based solution. (Source: Nokia). (Revision of </w:t>
      </w:r>
      <w:r w:rsidRPr="001A15BA">
        <w:rPr>
          <w:color w:val="0000FF"/>
        </w:rPr>
        <w:t>TD S2</w:t>
      </w:r>
      <w:r w:rsidRPr="001A15BA">
        <w:rPr>
          <w:color w:val="0000FF"/>
        </w:rPr>
        <w:noBreakHyphen/>
        <w:t>170295</w:t>
      </w:r>
      <w:r w:rsidRPr="001A15BA">
        <w:t>).</w:t>
      </w:r>
      <w:r>
        <w:br/>
      </w:r>
      <w:r w:rsidRPr="001A15BA">
        <w:rPr>
          <w:b/>
        </w:rPr>
        <w:t>Abstract:</w:t>
      </w:r>
      <w:r w:rsidRPr="001A15BA">
        <w:t xml:space="preserve"> </w:t>
      </w:r>
      <w:r>
        <w:t xml:space="preserve">Summary of change: </w:t>
      </w:r>
      <w:r>
        <w:br/>
        <w:t>1.</w:t>
      </w:r>
      <w:r>
        <w:tab/>
        <w:t xml:space="preserve">MME determines whether the service can be served in enhanced coverage. </w:t>
      </w:r>
      <w:r>
        <w:br/>
        <w:t>2.</w:t>
      </w:r>
      <w:r>
        <w:tab/>
        <w:t xml:space="preserve">MME rejects with a new cause indicating that the service cannot be provided in the current UE </w:t>
      </w:r>
      <w:r>
        <w:br/>
      </w:r>
      <w:r>
        <w:tab/>
        <w:t xml:space="preserve">coverage if UE is operating in CE mode B and service is not allowed to be operated in that mode. </w:t>
      </w:r>
      <w:r>
        <w:br/>
        <w:t>3.</w:t>
      </w:r>
      <w:r>
        <w:tab/>
      </w:r>
      <w:r w:rsidRPr="001A15BA">
        <w:rPr>
          <w:noProof/>
        </w:rPr>
        <w:t>eNB</w:t>
      </w:r>
      <w:r>
        <w:t xml:space="preserve"> reports current UE CE operating mode to MME during the S1 signalling connection </w:t>
      </w:r>
      <w:r>
        <w:br/>
      </w:r>
      <w:r>
        <w:tab/>
        <w:t xml:space="preserve">establishment. </w:t>
      </w:r>
      <w:r w:rsidRPr="001A15BA">
        <w:rPr>
          <w:noProof/>
        </w:rPr>
        <w:t>eNB</w:t>
      </w:r>
      <w:r>
        <w:t xml:space="preserve"> prevents UE from switching to CE Mode B if it has received CE mode B </w:t>
      </w:r>
      <w:r>
        <w:br/>
      </w:r>
      <w:r>
        <w:tab/>
        <w:t xml:space="preserve">restricted indication from MME. </w:t>
      </w:r>
      <w:r>
        <w:br/>
        <w:t>4.</w:t>
      </w:r>
      <w:r>
        <w:tab/>
        <w:t>align with R13 CR#3197 on structural level to create clauses 4.3.28.1, 4.3.28.2, and 4.3.28.3.</w:t>
      </w:r>
    </w:p>
    <w:p w:rsidR="00695BC9" w:rsidRPr="001A15BA" w:rsidRDefault="00695BC9" w:rsidP="00695BC9">
      <w:pPr>
        <w:keepNext/>
        <w:keepLines/>
      </w:pPr>
      <w:r>
        <w:rPr>
          <w:b/>
        </w:rPr>
        <w:t>Discussion and conclusion:</w:t>
      </w:r>
    </w:p>
    <w:p w:rsidR="00922194" w:rsidRPr="00922194" w:rsidRDefault="00695BC9" w:rsidP="00922194">
      <w:pPr>
        <w:keepLines/>
      </w:pPr>
      <w:r>
        <w:t xml:space="preserve">Revision of </w:t>
      </w:r>
      <w:r w:rsidRPr="001A15BA">
        <w:rPr>
          <w:color w:val="0000FF"/>
        </w:rPr>
        <w:t>TD S2</w:t>
      </w:r>
      <w:r w:rsidRPr="001A15BA">
        <w:rPr>
          <w:color w:val="0000FF"/>
        </w:rPr>
        <w:noBreakHyphen/>
        <w:t>170295</w:t>
      </w:r>
      <w:r>
        <w:t xml:space="preserve"> from S2#118BIS. </w:t>
      </w:r>
      <w:r w:rsidR="00922194">
        <w:t xml:space="preserve">Revised in parallel session to </w:t>
      </w:r>
      <w:r w:rsidR="00922194" w:rsidRPr="00922194">
        <w:rPr>
          <w:color w:val="0000FF"/>
        </w:rPr>
        <w:t>TD S2</w:t>
      </w:r>
      <w:r w:rsidR="00922194" w:rsidRPr="00922194">
        <w:rPr>
          <w:color w:val="0000FF"/>
        </w:rPr>
        <w:noBreakHyphen/>
      </w:r>
      <w:r w:rsidR="00922194">
        <w:rPr>
          <w:color w:val="0000FF"/>
        </w:rPr>
        <w:t>171382</w:t>
      </w:r>
      <w:r w:rsidR="00922194">
        <w:t xml:space="preserve">. </w:t>
      </w:r>
      <w:r w:rsidR="00B65D71" w:rsidRPr="00B65D71">
        <w:rPr>
          <w:color w:val="FF0000"/>
        </w:rPr>
        <w:t>Withdrawn</w:t>
      </w:r>
      <w:r w:rsidR="00B65D71">
        <w:t xml:space="preserve"> (not provided).</w:t>
      </w:r>
    </w:p>
    <w:p w:rsidR="00695BC9" w:rsidRDefault="00695BC9" w:rsidP="00695BC9">
      <w:pPr>
        <w:pStyle w:val="NormTop"/>
      </w:pPr>
      <w:r w:rsidRPr="001A15BA">
        <w:rPr>
          <w:color w:val="0000FF"/>
        </w:rPr>
        <w:lastRenderedPageBreak/>
        <w:t>TD S2</w:t>
      </w:r>
      <w:r w:rsidRPr="001A15BA">
        <w:rPr>
          <w:color w:val="0000FF"/>
        </w:rPr>
        <w:noBreakHyphen/>
        <w:t>171026</w:t>
      </w:r>
      <w:r w:rsidRPr="001A15BA">
        <w:t xml:space="preserve"> </w:t>
      </w:r>
      <w:r>
        <w:t>23.401 CR3206 (Rel</w:t>
      </w:r>
      <w:r>
        <w:noBreakHyphen/>
        <w:t>14, 'B'): Dedicated bearer establishment for CE Mode A/B. (Source: Intel).</w:t>
      </w:r>
      <w:r>
        <w:br/>
      </w:r>
      <w:r w:rsidRPr="001A15BA">
        <w:rPr>
          <w:b/>
        </w:rPr>
        <w:t>Abstract:</w:t>
      </w:r>
      <w:r w:rsidRPr="001A15BA">
        <w:t xml:space="preserve"> </w:t>
      </w:r>
      <w:r>
        <w:t xml:space="preserve">Summary of change: Remove restriction that </w:t>
      </w:r>
      <w:r w:rsidRPr="001A15BA">
        <w:rPr>
          <w:noProof/>
        </w:rPr>
        <w:t>eNB</w:t>
      </w:r>
      <w:r>
        <w:t xml:space="preserve"> provides MME with UE's CE level only for Location services.</w:t>
      </w:r>
    </w:p>
    <w:p w:rsidR="00695BC9" w:rsidRPr="001A15BA" w:rsidRDefault="00695BC9" w:rsidP="00695BC9">
      <w:pPr>
        <w:keepNext/>
        <w:keepLines/>
      </w:pPr>
      <w:r>
        <w:rPr>
          <w:b/>
        </w:rPr>
        <w:t>Discussion and conclusion:</w:t>
      </w:r>
    </w:p>
    <w:p w:rsidR="00922194" w:rsidRPr="00922194" w:rsidRDefault="00922194" w:rsidP="00922194">
      <w:pPr>
        <w:keepLines/>
      </w:pPr>
      <w:r>
        <w:t xml:space="preserve">Revised in parallel session to </w:t>
      </w:r>
      <w:r w:rsidRPr="00922194">
        <w:rPr>
          <w:color w:val="0000FF"/>
        </w:rPr>
        <w:t>TD S2</w:t>
      </w:r>
      <w:r w:rsidRPr="00922194">
        <w:rPr>
          <w:color w:val="0000FF"/>
        </w:rPr>
        <w:noBreakHyphen/>
      </w:r>
      <w:r>
        <w:rPr>
          <w:color w:val="0000FF"/>
        </w:rPr>
        <w:t>171383</w:t>
      </w:r>
      <w:r>
        <w:t xml:space="preserve">. </w:t>
      </w:r>
      <w:r w:rsidR="00B65D71" w:rsidRPr="00B65D71">
        <w:rPr>
          <w:color w:val="FF0000"/>
        </w:rPr>
        <w:t>Withdrawn</w:t>
      </w:r>
      <w:r w:rsidR="00B65D71">
        <w:t xml:space="preserve"> (not provided).</w:t>
      </w:r>
    </w:p>
    <w:p w:rsidR="00695BC9" w:rsidRDefault="00695BC9" w:rsidP="00695BC9">
      <w:pPr>
        <w:pStyle w:val="H6"/>
        <w:rPr>
          <w:color w:val="0000FF"/>
        </w:rPr>
      </w:pPr>
      <w:r>
        <w:rPr>
          <w:color w:val="0000FF"/>
        </w:rPr>
        <w:t>CIoT</w:t>
      </w:r>
    </w:p>
    <w:p w:rsidR="00695BC9" w:rsidRDefault="00695BC9" w:rsidP="00695BC9">
      <w:pPr>
        <w:pStyle w:val="NormTop"/>
        <w:pBdr>
          <w:top w:val="none" w:sz="0" w:space="0" w:color="auto"/>
        </w:pBdr>
      </w:pPr>
      <w:r w:rsidRPr="001A15BA">
        <w:rPr>
          <w:color w:val="0000FF"/>
        </w:rPr>
        <w:t>TD S2</w:t>
      </w:r>
      <w:r w:rsidRPr="001A15BA">
        <w:rPr>
          <w:color w:val="0000FF"/>
        </w:rPr>
        <w:noBreakHyphen/>
        <w:t>170711</w:t>
      </w:r>
      <w:r w:rsidRPr="001A15BA">
        <w:t xml:space="preserve"> </w:t>
      </w:r>
      <w:r>
        <w:t xml:space="preserve">LS from RAN WG5: LS on clarification on usage of </w:t>
      </w:r>
      <w:r w:rsidRPr="001A15BA">
        <w:rPr>
          <w:noProof/>
        </w:rPr>
        <w:t>ePCO</w:t>
      </w:r>
      <w:r>
        <w:t xml:space="preserve"> and support of APN rate control for </w:t>
      </w:r>
      <w:r w:rsidRPr="001A15BA">
        <w:rPr>
          <w:noProof/>
        </w:rPr>
        <w:t>NB-IoT</w:t>
      </w:r>
      <w:r>
        <w:t xml:space="preserve"> devices. (RAN WG5) (Revision of </w:t>
      </w:r>
      <w:r w:rsidRPr="001A15BA">
        <w:rPr>
          <w:color w:val="0000FF"/>
        </w:rPr>
        <w:t>TD S2</w:t>
      </w:r>
      <w:r w:rsidRPr="001A15BA">
        <w:rPr>
          <w:color w:val="0000FF"/>
        </w:rPr>
        <w:noBreakHyphen/>
        <w:t>170369</w:t>
      </w:r>
      <w:r w:rsidRPr="001A15BA">
        <w:t>).</w:t>
      </w:r>
      <w:r>
        <w:br/>
      </w:r>
      <w:r w:rsidRPr="001A15BA">
        <w:rPr>
          <w:b/>
        </w:rPr>
        <w:t>Abstract:</w:t>
      </w:r>
      <w:r w:rsidRPr="001A15BA">
        <w:t xml:space="preserve"> </w:t>
      </w:r>
      <w:r>
        <w:t xml:space="preserve">RAN WG5 is in the process of developing </w:t>
      </w:r>
      <w:r w:rsidRPr="001A15BA">
        <w:rPr>
          <w:noProof/>
        </w:rPr>
        <w:t>NB-IoT</w:t>
      </w:r>
      <w:r>
        <w:t xml:space="preserve"> conformance testing. During this process RAN WG5 has encountered problems with interpretation of the core spec requirements in regard to the usage of Extended protocol configuration option (</w:t>
      </w:r>
      <w:r w:rsidRPr="001A15BA">
        <w:rPr>
          <w:noProof/>
        </w:rPr>
        <w:t>ePCO</w:t>
      </w:r>
      <w:r>
        <w:t>) IE, the supp.</w:t>
      </w:r>
    </w:p>
    <w:p w:rsidR="00695BC9" w:rsidRPr="001A15BA" w:rsidRDefault="00695BC9" w:rsidP="00695BC9">
      <w:pPr>
        <w:keepNext/>
        <w:keepLines/>
      </w:pPr>
      <w:r>
        <w:rPr>
          <w:b/>
        </w:rPr>
        <w:t>Discussion and conclusion:</w:t>
      </w:r>
    </w:p>
    <w:p w:rsidR="00695BC9" w:rsidRDefault="00695BC9" w:rsidP="00695BC9">
      <w:pPr>
        <w:keepLines/>
      </w:pPr>
      <w:r>
        <w:t xml:space="preserve">Postponed </w:t>
      </w:r>
      <w:r w:rsidRPr="001A15BA">
        <w:rPr>
          <w:color w:val="0000FF"/>
        </w:rPr>
        <w:t>TD S2</w:t>
      </w:r>
      <w:r w:rsidRPr="001A15BA">
        <w:rPr>
          <w:color w:val="0000FF"/>
        </w:rPr>
        <w:noBreakHyphen/>
        <w:t>170369</w:t>
      </w:r>
      <w:r>
        <w:t xml:space="preserve"> from S2#119. </w:t>
      </w:r>
      <w:r w:rsidR="00715F84" w:rsidRPr="00715F84">
        <w:rPr>
          <w:color w:val="0000FF"/>
        </w:rPr>
        <w:t>Noted</w:t>
      </w:r>
      <w:r w:rsidR="00715F84">
        <w:t xml:space="preserve"> in parallel session</w:t>
      </w:r>
      <w:r w:rsidR="00365E9C">
        <w:t>.</w:t>
      </w:r>
    </w:p>
    <w:p w:rsidR="00695BC9" w:rsidRDefault="00695BC9" w:rsidP="00695BC9">
      <w:pPr>
        <w:pStyle w:val="NormTop"/>
      </w:pPr>
      <w:r w:rsidRPr="001A15BA">
        <w:rPr>
          <w:color w:val="0000FF"/>
        </w:rPr>
        <w:t>TD S2</w:t>
      </w:r>
      <w:r w:rsidRPr="001A15BA">
        <w:rPr>
          <w:color w:val="0000FF"/>
        </w:rPr>
        <w:noBreakHyphen/>
        <w:t>170726</w:t>
      </w:r>
      <w:r w:rsidRPr="001A15BA">
        <w:t xml:space="preserve"> </w:t>
      </w:r>
      <w:r>
        <w:t xml:space="preserve">LS from CT WG1: Reply LS for clarification on usage of </w:t>
      </w:r>
      <w:r w:rsidRPr="001A15BA">
        <w:rPr>
          <w:noProof/>
        </w:rPr>
        <w:t>ePCO</w:t>
      </w:r>
      <w:r>
        <w:t xml:space="preserve"> and support of APN rate control for </w:t>
      </w:r>
      <w:r w:rsidRPr="001A15BA">
        <w:rPr>
          <w:noProof/>
        </w:rPr>
        <w:t xml:space="preserve">NB-IoT </w:t>
      </w:r>
      <w:r>
        <w:t>devices. (CT WG1)</w:t>
      </w:r>
      <w:r>
        <w:br/>
      </w:r>
      <w:r w:rsidRPr="001A15BA">
        <w:rPr>
          <w:b/>
        </w:rPr>
        <w:t>Abstract:</w:t>
      </w:r>
      <w:r w:rsidRPr="001A15BA">
        <w:t xml:space="preserve"> </w:t>
      </w:r>
      <w:r>
        <w:t xml:space="preserve">CT WG1 thanks RAN WG5 for their LS in </w:t>
      </w:r>
      <w:r w:rsidRPr="001A15BA">
        <w:rPr>
          <w:color w:val="008000"/>
        </w:rPr>
        <w:t>TD C1</w:t>
      </w:r>
      <w:r w:rsidRPr="001A15BA">
        <w:rPr>
          <w:color w:val="008000"/>
        </w:rPr>
        <w:noBreakHyphen/>
        <w:t>170313</w:t>
      </w:r>
      <w:r>
        <w:t xml:space="preserve">/ </w:t>
      </w:r>
      <w:r w:rsidRPr="001A15BA">
        <w:rPr>
          <w:color w:val="00B050"/>
        </w:rPr>
        <w:t>TD R5</w:t>
      </w:r>
      <w:r w:rsidRPr="001A15BA">
        <w:rPr>
          <w:color w:val="00B050"/>
        </w:rPr>
        <w:noBreakHyphen/>
        <w:t>17017</w:t>
      </w:r>
      <w:r>
        <w:t xml:space="preserve">3 for clarification on usage of </w:t>
      </w:r>
      <w:r w:rsidRPr="001A15BA">
        <w:rPr>
          <w:noProof/>
        </w:rPr>
        <w:t>ePCO</w:t>
      </w:r>
      <w:r>
        <w:t xml:space="preserve"> and support of APN rate control for </w:t>
      </w:r>
      <w:r w:rsidRPr="001A15BA">
        <w:rPr>
          <w:noProof/>
        </w:rPr>
        <w:t>NB-IoT</w:t>
      </w:r>
      <w:r>
        <w:t xml:space="preserve"> devices. CT WG1 has discussed the questions received from RAN WG5, please find the answers below: (1) Is a conformant.</w:t>
      </w:r>
    </w:p>
    <w:p w:rsidR="00695BC9" w:rsidRPr="001A15BA" w:rsidRDefault="00695BC9" w:rsidP="00695BC9">
      <w:pPr>
        <w:keepNext/>
        <w:keepLines/>
      </w:pPr>
      <w:r>
        <w:rPr>
          <w:b/>
        </w:rPr>
        <w:t>Discussion and conclusion:</w:t>
      </w:r>
    </w:p>
    <w:p w:rsidR="00695BC9" w:rsidRPr="00365E9C" w:rsidRDefault="00715F84" w:rsidP="00695BC9">
      <w:pPr>
        <w:keepLines/>
      </w:pPr>
      <w:r w:rsidRPr="00715F84">
        <w:rPr>
          <w:color w:val="0000FF"/>
        </w:rPr>
        <w:t>Noted</w:t>
      </w:r>
      <w:r>
        <w:t xml:space="preserve"> in parallel session</w:t>
      </w:r>
      <w:r w:rsidR="00365E9C">
        <w:t>.</w:t>
      </w:r>
    </w:p>
    <w:p w:rsidR="00695BC9" w:rsidRDefault="00695BC9" w:rsidP="00695BC9">
      <w:pPr>
        <w:pStyle w:val="NormTop"/>
      </w:pPr>
      <w:r w:rsidRPr="001A15BA">
        <w:rPr>
          <w:color w:val="0000FF"/>
        </w:rPr>
        <w:t>TD S2</w:t>
      </w:r>
      <w:r w:rsidRPr="001A15BA">
        <w:rPr>
          <w:color w:val="0000FF"/>
        </w:rPr>
        <w:noBreakHyphen/>
        <w:t>170874</w:t>
      </w:r>
      <w:r w:rsidRPr="001A15BA">
        <w:t xml:space="preserve"> </w:t>
      </w:r>
      <w:r>
        <w:t>23.401 CR3174R2 (Rel</w:t>
      </w:r>
      <w:r>
        <w:noBreakHyphen/>
        <w:t xml:space="preserve">13, 'F'): No need to support UE requested bearer resource modification for CP CIOT. (Source: Qualcomm Incorporated, Nokia). (Revision of </w:t>
      </w:r>
      <w:r w:rsidRPr="001A15BA">
        <w:rPr>
          <w:color w:val="0000FF"/>
        </w:rPr>
        <w:t>TD S2</w:t>
      </w:r>
      <w:r w:rsidRPr="001A15BA">
        <w:rPr>
          <w:color w:val="0000FF"/>
        </w:rPr>
        <w:noBreakHyphen/>
        <w:t>170487</w:t>
      </w:r>
      <w:r w:rsidRPr="001A15BA">
        <w:t>).</w:t>
      </w:r>
      <w:r>
        <w:br/>
      </w:r>
      <w:r w:rsidRPr="001A15BA">
        <w:rPr>
          <w:b/>
        </w:rPr>
        <w:t>Abstract:</w:t>
      </w:r>
      <w:r w:rsidRPr="001A15BA">
        <w:t xml:space="preserve"> </w:t>
      </w:r>
      <w:r>
        <w:t>Summary of change: Clarifies that there is no need for support for UE requested bearer resource modification.</w:t>
      </w:r>
    </w:p>
    <w:p w:rsidR="00695BC9" w:rsidRPr="001A15BA" w:rsidRDefault="00695BC9" w:rsidP="00695BC9">
      <w:pPr>
        <w:keepNext/>
        <w:keepLines/>
      </w:pPr>
      <w:r>
        <w:rPr>
          <w:b/>
        </w:rPr>
        <w:t>Discussion and conclusion:</w:t>
      </w:r>
    </w:p>
    <w:p w:rsidR="00695BC9" w:rsidRPr="001A15BA" w:rsidRDefault="00695BC9" w:rsidP="00695BC9">
      <w:pPr>
        <w:keepLines/>
      </w:pPr>
      <w:r>
        <w:t xml:space="preserve">Revision of </w:t>
      </w:r>
      <w:r w:rsidRPr="001A15BA">
        <w:rPr>
          <w:color w:val="0000FF"/>
        </w:rPr>
        <w:t>TD S2</w:t>
      </w:r>
      <w:r w:rsidRPr="001A15BA">
        <w:rPr>
          <w:color w:val="0000FF"/>
        </w:rPr>
        <w:noBreakHyphen/>
        <w:t>170487</w:t>
      </w:r>
      <w:r>
        <w:t xml:space="preserve"> from SA2#118BIS. </w:t>
      </w:r>
      <w:r w:rsidR="00715F84" w:rsidRPr="00715F84">
        <w:rPr>
          <w:color w:val="FF0000"/>
        </w:rPr>
        <w:t>Agreed</w:t>
      </w:r>
      <w:r w:rsidR="00715F84">
        <w:t xml:space="preserve"> in parallel session</w:t>
      </w:r>
      <w:r w:rsidR="00365E9C">
        <w:t>.</w:t>
      </w:r>
      <w:r w:rsidR="00CD494C">
        <w:t xml:space="preserve"> This was </w:t>
      </w:r>
      <w:r w:rsidR="00CD494C" w:rsidRPr="00CD494C">
        <w:rPr>
          <w:color w:val="FF0000"/>
        </w:rPr>
        <w:t>block approved</w:t>
      </w:r>
      <w:r w:rsidR="00CD494C">
        <w:t>.</w:t>
      </w:r>
    </w:p>
    <w:p w:rsidR="00695BC9" w:rsidRDefault="00695BC9" w:rsidP="00695BC9">
      <w:pPr>
        <w:pStyle w:val="NormTop"/>
      </w:pPr>
      <w:r w:rsidRPr="001A15BA">
        <w:rPr>
          <w:color w:val="0000FF"/>
        </w:rPr>
        <w:t>TD S2</w:t>
      </w:r>
      <w:r w:rsidRPr="001A15BA">
        <w:rPr>
          <w:color w:val="0000FF"/>
        </w:rPr>
        <w:noBreakHyphen/>
        <w:t>170875</w:t>
      </w:r>
      <w:r w:rsidRPr="001A15BA">
        <w:t xml:space="preserve"> </w:t>
      </w:r>
      <w:r>
        <w:t>23.401 CR3175R2 (Rel</w:t>
      </w:r>
      <w:r>
        <w:noBreakHyphen/>
        <w:t xml:space="preserve">14, 'A'): No need to support UE requested bearer resource modification for CP CIOT. (Source: Qualcomm Incorporated, Nokia). (Revision of </w:t>
      </w:r>
      <w:r w:rsidRPr="001A15BA">
        <w:rPr>
          <w:color w:val="0000FF"/>
        </w:rPr>
        <w:t>TD S2</w:t>
      </w:r>
      <w:r w:rsidRPr="001A15BA">
        <w:rPr>
          <w:color w:val="0000FF"/>
        </w:rPr>
        <w:noBreakHyphen/>
        <w:t>170488</w:t>
      </w:r>
      <w:r w:rsidRPr="001A15BA">
        <w:t>).</w:t>
      </w:r>
      <w:r>
        <w:br/>
      </w:r>
      <w:r w:rsidRPr="001A15BA">
        <w:rPr>
          <w:b/>
        </w:rPr>
        <w:t>Abstract:</w:t>
      </w:r>
      <w:r w:rsidRPr="001A15BA">
        <w:t xml:space="preserve"> </w:t>
      </w:r>
      <w:r>
        <w:t>Rel</w:t>
      </w:r>
      <w:r>
        <w:noBreakHyphen/>
        <w:t>14 mirror CR: Summary of change: Clarifies that there is no need for support for UE requested bearer resource modification.</w:t>
      </w:r>
    </w:p>
    <w:p w:rsidR="00695BC9" w:rsidRPr="001A15BA" w:rsidRDefault="00695BC9" w:rsidP="00695BC9">
      <w:pPr>
        <w:keepNext/>
        <w:keepLines/>
      </w:pPr>
      <w:r>
        <w:rPr>
          <w:b/>
        </w:rPr>
        <w:t>Discussion and conclusion:</w:t>
      </w:r>
    </w:p>
    <w:p w:rsidR="00695BC9" w:rsidRPr="001A15BA" w:rsidRDefault="00695BC9" w:rsidP="00695BC9">
      <w:pPr>
        <w:keepLines/>
      </w:pPr>
      <w:r>
        <w:t xml:space="preserve">Revision of </w:t>
      </w:r>
      <w:r w:rsidRPr="001A15BA">
        <w:rPr>
          <w:color w:val="0000FF"/>
        </w:rPr>
        <w:t>TD S2</w:t>
      </w:r>
      <w:r w:rsidRPr="001A15BA">
        <w:rPr>
          <w:color w:val="0000FF"/>
        </w:rPr>
        <w:noBreakHyphen/>
        <w:t>170488</w:t>
      </w:r>
      <w:r>
        <w:t xml:space="preserve"> from SA2#118BIS. </w:t>
      </w:r>
      <w:r w:rsidR="00715F84" w:rsidRPr="00715F84">
        <w:rPr>
          <w:color w:val="FF0000"/>
        </w:rPr>
        <w:t>Agreed</w:t>
      </w:r>
      <w:r w:rsidR="00715F84">
        <w:t xml:space="preserve"> in parallel session</w:t>
      </w:r>
      <w:r w:rsidR="00365E9C">
        <w:t>.</w:t>
      </w:r>
      <w:r w:rsidR="00CD494C">
        <w:t xml:space="preserve"> This was </w:t>
      </w:r>
      <w:r w:rsidR="00CD494C" w:rsidRPr="00CD494C">
        <w:rPr>
          <w:color w:val="FF0000"/>
        </w:rPr>
        <w:t>block approved</w:t>
      </w:r>
      <w:r w:rsidR="00CD494C">
        <w:t>.</w:t>
      </w:r>
    </w:p>
    <w:p w:rsidR="00695BC9" w:rsidRDefault="00695BC9" w:rsidP="00695BC9">
      <w:pPr>
        <w:pStyle w:val="NormTop"/>
      </w:pPr>
      <w:r w:rsidRPr="001A15BA">
        <w:rPr>
          <w:color w:val="0000FF"/>
        </w:rPr>
        <w:t>TD S2</w:t>
      </w:r>
      <w:r w:rsidRPr="001A15BA">
        <w:rPr>
          <w:color w:val="0000FF"/>
        </w:rPr>
        <w:noBreakHyphen/>
        <w:t>170876</w:t>
      </w:r>
      <w:r w:rsidRPr="001A15BA">
        <w:t xml:space="preserve"> </w:t>
      </w:r>
      <w:r>
        <w:t>23.401 CR3176R2 (Rel</w:t>
      </w:r>
      <w:r>
        <w:noBreakHyphen/>
        <w:t xml:space="preserve">13, 'F'): No support for Serving PLMN Rate Control across multiple PDN connections. (Source: Qualcomm Incorporated, Nokia). (Revision of </w:t>
      </w:r>
      <w:r w:rsidRPr="001A15BA">
        <w:rPr>
          <w:color w:val="0000FF"/>
        </w:rPr>
        <w:t>TD S2</w:t>
      </w:r>
      <w:r w:rsidRPr="001A15BA">
        <w:rPr>
          <w:color w:val="0000FF"/>
        </w:rPr>
        <w:noBreakHyphen/>
        <w:t>170489</w:t>
      </w:r>
      <w:r w:rsidRPr="001A15BA">
        <w:t>).</w:t>
      </w:r>
      <w:r>
        <w:br/>
      </w:r>
      <w:r w:rsidRPr="001A15BA">
        <w:rPr>
          <w:b/>
        </w:rPr>
        <w:t>Abstract:</w:t>
      </w:r>
      <w:r w:rsidRPr="001A15BA">
        <w:t xml:space="preserve"> </w:t>
      </w:r>
      <w:r>
        <w:t>Summary of change: Clarifies that there is Serving PLMN Rate Control applies and therefore is enforced only to the PDN connection to which the signalling pertains.</w:t>
      </w:r>
    </w:p>
    <w:p w:rsidR="00365E9C" w:rsidRPr="00365E9C" w:rsidRDefault="00365E9C" w:rsidP="00365E9C">
      <w:pPr>
        <w:keepNext/>
        <w:rPr>
          <w:i/>
        </w:rPr>
      </w:pPr>
      <w:r w:rsidRPr="00365E9C">
        <w:rPr>
          <w:i/>
        </w:rPr>
        <w:t>Parallel comment: Need to check if CT WG1 has taken some action on this.</w:t>
      </w:r>
    </w:p>
    <w:p w:rsidR="00695BC9" w:rsidRPr="001A15BA" w:rsidRDefault="00695BC9" w:rsidP="00695BC9">
      <w:pPr>
        <w:keepNext/>
        <w:keepLines/>
      </w:pPr>
      <w:r>
        <w:rPr>
          <w:b/>
        </w:rPr>
        <w:t>Discussion and conclusion:</w:t>
      </w:r>
    </w:p>
    <w:p w:rsidR="00695BC9" w:rsidRPr="001A15BA" w:rsidRDefault="00695BC9" w:rsidP="00695BC9">
      <w:pPr>
        <w:keepLines/>
      </w:pPr>
      <w:r>
        <w:t xml:space="preserve">Revision of </w:t>
      </w:r>
      <w:r w:rsidRPr="001A15BA">
        <w:rPr>
          <w:color w:val="0000FF"/>
        </w:rPr>
        <w:t>TD S2</w:t>
      </w:r>
      <w:r w:rsidRPr="001A15BA">
        <w:rPr>
          <w:color w:val="0000FF"/>
        </w:rPr>
        <w:noBreakHyphen/>
        <w:t>170489</w:t>
      </w:r>
      <w:r>
        <w:t xml:space="preserve"> from SA2#118BIS. </w:t>
      </w:r>
      <w:r w:rsidR="00B65D71">
        <w:t xml:space="preserve">Revised in parallel session to </w:t>
      </w:r>
      <w:r w:rsidR="00B65D71" w:rsidRPr="00B65D71">
        <w:rPr>
          <w:color w:val="0000FF"/>
        </w:rPr>
        <w:t>TD S2</w:t>
      </w:r>
      <w:r w:rsidR="00B65D71" w:rsidRPr="00B65D71">
        <w:rPr>
          <w:color w:val="0000FF"/>
        </w:rPr>
        <w:noBreakHyphen/>
        <w:t>171404</w:t>
      </w:r>
      <w:r w:rsidR="00B65D71">
        <w:t xml:space="preserve">. </w:t>
      </w:r>
      <w:r w:rsidR="00715F84" w:rsidRPr="00715F84">
        <w:rPr>
          <w:color w:val="FF0000"/>
        </w:rPr>
        <w:t>Agreed</w:t>
      </w:r>
      <w:r w:rsidR="00715F84">
        <w:t xml:space="preserve"> in parallel session</w:t>
      </w:r>
      <w:r w:rsidR="00B65D71">
        <w:t>.</w:t>
      </w:r>
      <w:r w:rsidR="00CD494C">
        <w:t xml:space="preserve"> This was </w:t>
      </w:r>
      <w:r w:rsidR="00CD494C" w:rsidRPr="00CD494C">
        <w:rPr>
          <w:color w:val="FF0000"/>
        </w:rPr>
        <w:t>block approved</w:t>
      </w:r>
      <w:r w:rsidR="00CD494C">
        <w:t>.</w:t>
      </w:r>
    </w:p>
    <w:p w:rsidR="00695BC9" w:rsidRDefault="00695BC9" w:rsidP="00695BC9">
      <w:pPr>
        <w:pStyle w:val="NormTop"/>
      </w:pPr>
      <w:r w:rsidRPr="001A15BA">
        <w:rPr>
          <w:color w:val="0000FF"/>
        </w:rPr>
        <w:t>TD S2</w:t>
      </w:r>
      <w:r w:rsidRPr="001A15BA">
        <w:rPr>
          <w:color w:val="0000FF"/>
        </w:rPr>
        <w:noBreakHyphen/>
        <w:t>170878</w:t>
      </w:r>
      <w:r w:rsidRPr="001A15BA">
        <w:t xml:space="preserve"> </w:t>
      </w:r>
      <w:r>
        <w:t>23.401 CR3177R3 (Rel</w:t>
      </w:r>
      <w:r>
        <w:noBreakHyphen/>
        <w:t xml:space="preserve">14, 'A'): No support for Serving PLMN Rate Control across multiple PDN connections. (Source: Qualcomm Incorporated). (Revision of </w:t>
      </w:r>
      <w:r w:rsidRPr="001A15BA">
        <w:rPr>
          <w:color w:val="0000FF"/>
        </w:rPr>
        <w:t>TD S2</w:t>
      </w:r>
      <w:r w:rsidRPr="001A15BA">
        <w:rPr>
          <w:color w:val="0000FF"/>
        </w:rPr>
        <w:noBreakHyphen/>
        <w:t>170490</w:t>
      </w:r>
      <w:r w:rsidRPr="001A15BA">
        <w:t>).</w:t>
      </w:r>
      <w:r>
        <w:br/>
      </w:r>
      <w:r w:rsidRPr="001A15BA">
        <w:rPr>
          <w:b/>
        </w:rPr>
        <w:t>Abstract:</w:t>
      </w:r>
      <w:r w:rsidRPr="001A15BA">
        <w:t xml:space="preserve"> </w:t>
      </w:r>
      <w:r>
        <w:t>Rel</w:t>
      </w:r>
      <w:r>
        <w:noBreakHyphen/>
        <w:t>14 mirror CR: Summary of change: Clarifies that there is Serving PLMN Rate Control applies and therefore is enforced only to the PDN connection to which the signalling pertains.</w:t>
      </w:r>
    </w:p>
    <w:p w:rsidR="00365E9C" w:rsidRPr="00365E9C" w:rsidRDefault="00365E9C" w:rsidP="00365E9C">
      <w:pPr>
        <w:keepNext/>
        <w:rPr>
          <w:i/>
        </w:rPr>
      </w:pPr>
      <w:r w:rsidRPr="00365E9C">
        <w:rPr>
          <w:i/>
        </w:rPr>
        <w:t>Parallel comment: Need to check if CT WG1 has taken some action on this.</w:t>
      </w:r>
    </w:p>
    <w:p w:rsidR="00695BC9" w:rsidRPr="001A15BA" w:rsidRDefault="00695BC9" w:rsidP="00695BC9">
      <w:pPr>
        <w:keepNext/>
        <w:keepLines/>
      </w:pPr>
      <w:r>
        <w:rPr>
          <w:b/>
        </w:rPr>
        <w:t>Discussion and conclusion:</w:t>
      </w:r>
    </w:p>
    <w:p w:rsidR="00695BC9" w:rsidRPr="001A15BA" w:rsidRDefault="00695BC9" w:rsidP="00695BC9">
      <w:pPr>
        <w:keepLines/>
      </w:pPr>
      <w:r>
        <w:t xml:space="preserve">Revision of </w:t>
      </w:r>
      <w:r w:rsidRPr="001A15BA">
        <w:rPr>
          <w:color w:val="0000FF"/>
        </w:rPr>
        <w:t>TD S2</w:t>
      </w:r>
      <w:r w:rsidRPr="001A15BA">
        <w:rPr>
          <w:color w:val="0000FF"/>
        </w:rPr>
        <w:noBreakHyphen/>
        <w:t>170490</w:t>
      </w:r>
      <w:r>
        <w:t xml:space="preserve"> from SA2#118BIS. </w:t>
      </w:r>
      <w:r w:rsidR="00B65D71">
        <w:t xml:space="preserve">Revised in parallel session to </w:t>
      </w:r>
      <w:r w:rsidR="00B65D71" w:rsidRPr="00B65D71">
        <w:rPr>
          <w:color w:val="0000FF"/>
        </w:rPr>
        <w:t>TD S2</w:t>
      </w:r>
      <w:r w:rsidR="00B65D71" w:rsidRPr="00B65D71">
        <w:rPr>
          <w:color w:val="0000FF"/>
        </w:rPr>
        <w:noBreakHyphen/>
      </w:r>
      <w:r w:rsidR="00B65D71">
        <w:rPr>
          <w:color w:val="0000FF"/>
        </w:rPr>
        <w:t>171405</w:t>
      </w:r>
      <w:r w:rsidR="00B65D71">
        <w:t>.</w:t>
      </w:r>
      <w:r w:rsidR="00365E9C">
        <w:rPr>
          <w:lang w:eastAsia="en-US"/>
        </w:rPr>
        <w:t xml:space="preserve"> </w:t>
      </w:r>
      <w:r w:rsidR="00715F84" w:rsidRPr="00715F84">
        <w:rPr>
          <w:color w:val="FF0000"/>
        </w:rPr>
        <w:t>Agreed</w:t>
      </w:r>
      <w:r w:rsidR="00715F84">
        <w:t xml:space="preserve"> in parallel session</w:t>
      </w:r>
      <w:r w:rsidR="00B65D71">
        <w:t>.</w:t>
      </w:r>
      <w:r w:rsidR="00CD494C">
        <w:t xml:space="preserve"> This was </w:t>
      </w:r>
      <w:r w:rsidR="00CD494C" w:rsidRPr="00CD494C">
        <w:rPr>
          <w:color w:val="FF0000"/>
        </w:rPr>
        <w:t>block approved</w:t>
      </w:r>
      <w:r w:rsidR="00CD494C">
        <w:t>.</w:t>
      </w:r>
    </w:p>
    <w:p w:rsidR="00635478" w:rsidRDefault="00635478" w:rsidP="00635478">
      <w:pPr>
        <w:pStyle w:val="NormTop"/>
      </w:pPr>
      <w:r w:rsidRPr="001A15BA">
        <w:rPr>
          <w:color w:val="0000FF"/>
        </w:rPr>
        <w:lastRenderedPageBreak/>
        <w:t>TD S2</w:t>
      </w:r>
      <w:r w:rsidRPr="001A15BA">
        <w:rPr>
          <w:color w:val="0000FF"/>
        </w:rPr>
        <w:noBreakHyphen/>
        <w:t>171111</w:t>
      </w:r>
      <w:r w:rsidRPr="001A15BA">
        <w:t xml:space="preserve"> </w:t>
      </w:r>
      <w:r>
        <w:t>23.401 CR3180R2 (Rel</w:t>
      </w:r>
      <w:r>
        <w:noBreakHyphen/>
        <w:t xml:space="preserve">13, 'F'): Correction of Serving PLMN rate control. (Source: Huawei, </w:t>
      </w:r>
      <w:r w:rsidRPr="001A15BA">
        <w:rPr>
          <w:noProof/>
        </w:rPr>
        <w:t>HiSilicon</w:t>
      </w:r>
      <w:r>
        <w:t xml:space="preserve">). (Revision of </w:t>
      </w:r>
      <w:r w:rsidRPr="001A15BA">
        <w:rPr>
          <w:color w:val="0000FF"/>
        </w:rPr>
        <w:t>TD S2</w:t>
      </w:r>
      <w:r w:rsidRPr="001A15BA">
        <w:rPr>
          <w:color w:val="0000FF"/>
        </w:rPr>
        <w:noBreakHyphen/>
        <w:t>170491</w:t>
      </w:r>
      <w:r w:rsidRPr="001A15BA">
        <w:t>).</w:t>
      </w:r>
      <w:r>
        <w:br/>
      </w:r>
      <w:r w:rsidRPr="001A15BA">
        <w:rPr>
          <w:b/>
        </w:rPr>
        <w:t>Abstract:</w:t>
      </w:r>
      <w:r w:rsidRPr="001A15BA">
        <w:t xml:space="preserve"> </w:t>
      </w:r>
      <w:r>
        <w:t xml:space="preserve">Summary of change: </w:t>
      </w:r>
      <w:r>
        <w:br/>
        <w:t>1)</w:t>
      </w:r>
      <w:r>
        <w:tab/>
        <w:t xml:space="preserve">Added text in 4.7.7.2 explaining the Serving PLMN Rate Control is configured in the MME and </w:t>
      </w:r>
      <w:r>
        <w:br/>
      </w:r>
      <w:r>
        <w:tab/>
        <w:t xml:space="preserve">that the MME should enforce it. </w:t>
      </w:r>
      <w:r>
        <w:br/>
        <w:t>2)</w:t>
      </w:r>
      <w:r>
        <w:tab/>
        <w:t xml:space="preserve">Added a note in 4.7.7.2 explaining that the Serving PLMN Rate Control should be supported in an </w:t>
      </w:r>
      <w:r>
        <w:br/>
      </w:r>
      <w:r>
        <w:tab/>
        <w:t xml:space="preserve">homogenous way (i.e. all MMEs of a certain PLMN should be configured with the same Serving </w:t>
      </w:r>
      <w:r>
        <w:br/>
      </w:r>
      <w:r>
        <w:tab/>
        <w:t xml:space="preserve">PLMN Rate Control configuration). </w:t>
      </w:r>
      <w:r>
        <w:br/>
        <w:t>Rev. 1</w:t>
      </w:r>
      <w:r>
        <w:br/>
        <w:t>-</w:t>
      </w:r>
      <w:r>
        <w:tab/>
        <w:t>clarified that MME may enforce rate control (rather than shall);</w:t>
      </w:r>
      <w:r>
        <w:br/>
        <w:t>-</w:t>
      </w:r>
      <w:r>
        <w:tab/>
        <w:t xml:space="preserve">NOTE 1 generalized. </w:t>
      </w:r>
      <w:r>
        <w:br/>
        <w:t>Rev. 2</w:t>
      </w:r>
      <w:r>
        <w:br/>
        <w:t>-</w:t>
      </w:r>
      <w:r>
        <w:tab/>
        <w:t>In 4.7.7.2 added that the MME may inform the UE and PDN GW/SCEF also at MME change.</w:t>
      </w:r>
      <w:r>
        <w:br/>
        <w:t>-</w:t>
      </w:r>
      <w:r>
        <w:tab/>
        <w:t xml:space="preserve">The text of NOTE 2 in 4.7.7.2 (currently saying that the APN Rate Control is assumed to allow fewer </w:t>
      </w:r>
      <w:r>
        <w:br/>
      </w:r>
      <w:r>
        <w:tab/>
        <w:t>messages than the Serving PLMN Rate Control) is removed.</w:t>
      </w:r>
      <w:r>
        <w:br/>
        <w:t>-</w:t>
      </w:r>
      <w:r>
        <w:tab/>
        <w:t xml:space="preserve">The NOTE in 4.7.7.3 currently indicating that the APN Rate Control limits the communication before </w:t>
      </w:r>
      <w:r>
        <w:br/>
      </w:r>
      <w:r>
        <w:tab/>
        <w:t xml:space="preserve">any used Serving PLMN Rate control, is replaced by a new note in 4.7.7.2 stating the opposite </w:t>
      </w:r>
      <w:r>
        <w:br/>
      </w:r>
      <w:r>
        <w:tab/>
        <w:t xml:space="preserve">(i.e. the Serving PLMN Rate Control should be applied before any APN Rate Control). </w:t>
      </w:r>
      <w:r>
        <w:br/>
        <w:t>In addition the part related to 'simultaneous PDN connections allowed by the subscription' is removed because the Serving PLMN Rate Control is per PDN connection.</w:t>
      </w:r>
    </w:p>
    <w:p w:rsidR="00635478" w:rsidRPr="001A15BA" w:rsidRDefault="00635478" w:rsidP="00635478">
      <w:pPr>
        <w:keepNext/>
        <w:keepLines/>
      </w:pPr>
      <w:r>
        <w:rPr>
          <w:b/>
        </w:rPr>
        <w:t>Discussion and conclusion:</w:t>
      </w:r>
    </w:p>
    <w:p w:rsidR="00635478" w:rsidRPr="001A15BA" w:rsidRDefault="00635478" w:rsidP="00635478">
      <w:pPr>
        <w:keepLines/>
      </w:pPr>
      <w:r>
        <w:t xml:space="preserve">Revision of </w:t>
      </w:r>
      <w:r w:rsidRPr="001A15BA">
        <w:rPr>
          <w:color w:val="0000FF"/>
        </w:rPr>
        <w:t>TD S2</w:t>
      </w:r>
      <w:r w:rsidRPr="001A15BA">
        <w:rPr>
          <w:color w:val="0000FF"/>
        </w:rPr>
        <w:noBreakHyphen/>
        <w:t>170491</w:t>
      </w:r>
      <w:r>
        <w:t xml:space="preserve"> from S2#118BIS.</w:t>
      </w:r>
      <w:r w:rsidR="00365E9C">
        <w:t xml:space="preserve"> Revised in parallel session to </w:t>
      </w:r>
      <w:r w:rsidR="00365E9C" w:rsidRPr="00365E9C">
        <w:rPr>
          <w:color w:val="0000FF"/>
        </w:rPr>
        <w:t>TD S2</w:t>
      </w:r>
      <w:r w:rsidR="00365E9C" w:rsidRPr="00365E9C">
        <w:rPr>
          <w:color w:val="0000FF"/>
        </w:rPr>
        <w:noBreakHyphen/>
        <w:t>171360</w:t>
      </w:r>
      <w:r w:rsidR="00365E9C">
        <w:t>.</w:t>
      </w:r>
      <w:r w:rsidR="00B65D71" w:rsidRPr="00B65D71">
        <w:t xml:space="preserve"> </w:t>
      </w:r>
      <w:r w:rsidR="00B65D71">
        <w:t xml:space="preserve">Revised in parallel session to </w:t>
      </w:r>
      <w:r w:rsidR="00B65D71" w:rsidRPr="00365E9C">
        <w:rPr>
          <w:color w:val="0000FF"/>
        </w:rPr>
        <w:t>TD S2</w:t>
      </w:r>
      <w:r w:rsidR="00B65D71" w:rsidRPr="00365E9C">
        <w:rPr>
          <w:color w:val="0000FF"/>
        </w:rPr>
        <w:noBreakHyphen/>
      </w:r>
      <w:r w:rsidR="00B65D71">
        <w:rPr>
          <w:color w:val="0000FF"/>
        </w:rPr>
        <w:t>171406</w:t>
      </w:r>
      <w:r w:rsidR="00B65D71">
        <w:t>.</w:t>
      </w:r>
      <w:r w:rsidR="00B65D71" w:rsidRPr="00B65D71">
        <w:t xml:space="preserve"> </w:t>
      </w:r>
      <w:r w:rsidR="00B65D71">
        <w:t xml:space="preserve">Revised in parallel session to </w:t>
      </w:r>
      <w:r w:rsidR="00B65D71" w:rsidRPr="00365E9C">
        <w:rPr>
          <w:color w:val="0000FF"/>
        </w:rPr>
        <w:t>TD S2</w:t>
      </w:r>
      <w:r w:rsidR="00B65D71" w:rsidRPr="00365E9C">
        <w:rPr>
          <w:color w:val="0000FF"/>
        </w:rPr>
        <w:noBreakHyphen/>
      </w:r>
      <w:r w:rsidR="00B65D71">
        <w:rPr>
          <w:color w:val="0000FF"/>
        </w:rPr>
        <w:t>171411</w:t>
      </w:r>
      <w:r w:rsidR="00B65D71">
        <w:t>.</w:t>
      </w:r>
      <w:r w:rsidR="00365E9C">
        <w:t xml:space="preserve"> </w:t>
      </w:r>
      <w:r w:rsidR="00715F84" w:rsidRPr="00715F84">
        <w:rPr>
          <w:color w:val="FF0000"/>
        </w:rPr>
        <w:t>Agreed</w:t>
      </w:r>
      <w:r w:rsidR="00715F84">
        <w:t xml:space="preserve"> in parallel session</w:t>
      </w:r>
      <w:r w:rsidR="00B65D71">
        <w:t>.</w:t>
      </w:r>
      <w:r w:rsidR="00CD494C">
        <w:t xml:space="preserve"> This was </w:t>
      </w:r>
      <w:r w:rsidR="00CD494C" w:rsidRPr="00CD494C">
        <w:rPr>
          <w:color w:val="FF0000"/>
        </w:rPr>
        <w:t>block approved</w:t>
      </w:r>
      <w:r w:rsidR="00CD494C">
        <w:t>.</w:t>
      </w:r>
    </w:p>
    <w:p w:rsidR="00635478" w:rsidRDefault="00635478" w:rsidP="00635478">
      <w:pPr>
        <w:pStyle w:val="NormTop"/>
      </w:pPr>
      <w:r w:rsidRPr="001A15BA">
        <w:rPr>
          <w:color w:val="0000FF"/>
        </w:rPr>
        <w:t>TD S2</w:t>
      </w:r>
      <w:r w:rsidRPr="001A15BA">
        <w:rPr>
          <w:color w:val="0000FF"/>
        </w:rPr>
        <w:noBreakHyphen/>
        <w:t>171112</w:t>
      </w:r>
      <w:r w:rsidRPr="001A15BA">
        <w:t xml:space="preserve"> </w:t>
      </w:r>
      <w:r>
        <w:t>23.401 CR3181R2 (Rel</w:t>
      </w:r>
      <w:r>
        <w:noBreakHyphen/>
        <w:t xml:space="preserve">14, 'A'): Correction of Serving PLMN rate control. (Source: Huawei, </w:t>
      </w:r>
      <w:r w:rsidRPr="001A15BA">
        <w:rPr>
          <w:noProof/>
        </w:rPr>
        <w:t>HiSilicon</w:t>
      </w:r>
      <w:r>
        <w:t xml:space="preserve">). (Revision of </w:t>
      </w:r>
      <w:r w:rsidRPr="001A15BA">
        <w:rPr>
          <w:color w:val="0000FF"/>
        </w:rPr>
        <w:t>TD S2</w:t>
      </w:r>
      <w:r w:rsidRPr="001A15BA">
        <w:rPr>
          <w:color w:val="0000FF"/>
        </w:rPr>
        <w:noBreakHyphen/>
        <w:t>170492</w:t>
      </w:r>
      <w:r w:rsidRPr="001A15BA">
        <w:t>).</w:t>
      </w:r>
      <w:r>
        <w:br/>
      </w:r>
      <w:r w:rsidRPr="001A15BA">
        <w:rPr>
          <w:b/>
        </w:rPr>
        <w:t>Abstract:</w:t>
      </w:r>
      <w:r w:rsidRPr="001A15BA">
        <w:t xml:space="preserve"> </w:t>
      </w:r>
      <w:r>
        <w:t>Rel</w:t>
      </w:r>
      <w:r>
        <w:noBreakHyphen/>
        <w:t xml:space="preserve">14 mirror CR: Summary of change: </w:t>
      </w:r>
      <w:r>
        <w:br/>
        <w:t>1)</w:t>
      </w:r>
      <w:r>
        <w:tab/>
        <w:t xml:space="preserve">Added text in 4.7.7.2 explaining the Serving PLMN Rate Control is configured in the MME and </w:t>
      </w:r>
      <w:r>
        <w:br/>
      </w:r>
      <w:r>
        <w:tab/>
        <w:t xml:space="preserve">that the MME should enforce it. </w:t>
      </w:r>
      <w:r>
        <w:br/>
        <w:t>2)</w:t>
      </w:r>
      <w:r>
        <w:tab/>
        <w:t xml:space="preserve">Added a note in 4.7.7.2 explaining that the Serving PLMN Rate Control should be supported in an </w:t>
      </w:r>
      <w:r>
        <w:br/>
      </w:r>
      <w:r>
        <w:tab/>
        <w:t xml:space="preserve">homogenous way (i.e. all MMEs of a certain PLMN should be configured with the same Serving </w:t>
      </w:r>
      <w:r>
        <w:br/>
      </w:r>
      <w:r>
        <w:tab/>
        <w:t xml:space="preserve">PLMN Rate Control configuration). </w:t>
      </w:r>
      <w:r>
        <w:br/>
        <w:t>Rev. 1</w:t>
      </w:r>
      <w:r>
        <w:br/>
        <w:t>-</w:t>
      </w:r>
      <w:r>
        <w:tab/>
        <w:t>clarified that MME may enforce rate control (rather than shall);</w:t>
      </w:r>
      <w:r>
        <w:br/>
        <w:t>-</w:t>
      </w:r>
      <w:r>
        <w:tab/>
        <w:t xml:space="preserve">NOTE 1 generalized. </w:t>
      </w:r>
      <w:r>
        <w:br/>
        <w:t>Rev. 2</w:t>
      </w:r>
      <w:r>
        <w:br/>
        <w:t>-</w:t>
      </w:r>
      <w:r>
        <w:tab/>
        <w:t>In 4.7.7.2 added that the MME may inform the UE and PDN GW/SCEF also at MME change.</w:t>
      </w:r>
      <w:r>
        <w:br/>
        <w:t>-</w:t>
      </w:r>
      <w:r>
        <w:tab/>
        <w:t xml:space="preserve">The text of NOTE 2 in 4.7.7.2 (currently saying that the APN Rate Control is assumed to allow fewer </w:t>
      </w:r>
      <w:r>
        <w:br/>
      </w:r>
      <w:r>
        <w:tab/>
        <w:t>messages than the Serving PLMN Rate Control) is removed.</w:t>
      </w:r>
      <w:r>
        <w:br/>
        <w:t>-</w:t>
      </w:r>
      <w:r>
        <w:tab/>
        <w:t xml:space="preserve">The NOTE in 4.7.7.3 currently indicating that the APN Rate Control limits the communication before </w:t>
      </w:r>
      <w:r>
        <w:br/>
      </w:r>
      <w:r>
        <w:tab/>
        <w:t xml:space="preserve">any used Serving PLMN Rate control, is replaced by a new note in 4.7.7.2 stating the opposite </w:t>
      </w:r>
      <w:r>
        <w:br/>
      </w:r>
      <w:r>
        <w:tab/>
        <w:t xml:space="preserve">(i.e. the Serving PLMN Rate Control should be applied before any APN Rate Control). </w:t>
      </w:r>
      <w:r>
        <w:br/>
        <w:t>In addition the part related to 'simultaneous PDN connections allowed by the subscription' is removed because the Serving PLMN Rate Control is per PDN connection.</w:t>
      </w:r>
    </w:p>
    <w:p w:rsidR="00635478" w:rsidRPr="001A15BA" w:rsidRDefault="00635478" w:rsidP="00635478">
      <w:pPr>
        <w:keepNext/>
        <w:keepLines/>
      </w:pPr>
      <w:r>
        <w:rPr>
          <w:b/>
        </w:rPr>
        <w:t>Discussion and conclusion:</w:t>
      </w:r>
    </w:p>
    <w:p w:rsidR="00635478" w:rsidRPr="001A15BA" w:rsidRDefault="00635478" w:rsidP="00635478">
      <w:pPr>
        <w:keepLines/>
      </w:pPr>
      <w:r>
        <w:t xml:space="preserve">Revision of </w:t>
      </w:r>
      <w:r w:rsidRPr="001A15BA">
        <w:rPr>
          <w:color w:val="0000FF"/>
        </w:rPr>
        <w:t>TD S2</w:t>
      </w:r>
      <w:r w:rsidRPr="001A15BA">
        <w:rPr>
          <w:color w:val="0000FF"/>
        </w:rPr>
        <w:noBreakHyphen/>
        <w:t>170492</w:t>
      </w:r>
      <w:r>
        <w:t xml:space="preserve"> from S2#118BIS. </w:t>
      </w:r>
      <w:r w:rsidR="00365E9C">
        <w:t xml:space="preserve">Revised in parallel session to </w:t>
      </w:r>
      <w:r w:rsidR="00365E9C" w:rsidRPr="00365E9C">
        <w:rPr>
          <w:color w:val="0000FF"/>
        </w:rPr>
        <w:t>TD S2</w:t>
      </w:r>
      <w:r w:rsidR="00365E9C" w:rsidRPr="00365E9C">
        <w:rPr>
          <w:color w:val="0000FF"/>
        </w:rPr>
        <w:noBreakHyphen/>
      </w:r>
      <w:r w:rsidR="00365E9C">
        <w:rPr>
          <w:color w:val="0000FF"/>
        </w:rPr>
        <w:t>171361</w:t>
      </w:r>
      <w:r w:rsidR="00365E9C">
        <w:t>.</w:t>
      </w:r>
      <w:r w:rsidR="00B65D71" w:rsidRPr="00B65D71">
        <w:t xml:space="preserve"> </w:t>
      </w:r>
      <w:r w:rsidR="00B65D71">
        <w:t xml:space="preserve">Revised in parallel session to </w:t>
      </w:r>
      <w:r w:rsidR="00B65D71" w:rsidRPr="00365E9C">
        <w:rPr>
          <w:color w:val="0000FF"/>
        </w:rPr>
        <w:t>TD S2</w:t>
      </w:r>
      <w:r w:rsidR="00B65D71" w:rsidRPr="00365E9C">
        <w:rPr>
          <w:color w:val="0000FF"/>
        </w:rPr>
        <w:noBreakHyphen/>
      </w:r>
      <w:r w:rsidR="00B65D71">
        <w:rPr>
          <w:color w:val="0000FF"/>
        </w:rPr>
        <w:t>171407</w:t>
      </w:r>
      <w:r w:rsidR="00B65D71">
        <w:t>.</w:t>
      </w:r>
      <w:r w:rsidR="00365E9C">
        <w:t xml:space="preserve"> </w:t>
      </w:r>
      <w:r w:rsidR="00715F84" w:rsidRPr="00715F84">
        <w:rPr>
          <w:color w:val="FF0000"/>
        </w:rPr>
        <w:t>Agreed</w:t>
      </w:r>
      <w:r w:rsidR="00715F84">
        <w:t xml:space="preserve"> in parallel session</w:t>
      </w:r>
      <w:r w:rsidR="00B65D71">
        <w:t>.</w:t>
      </w:r>
      <w:r w:rsidR="00CD494C">
        <w:t xml:space="preserve"> This was </w:t>
      </w:r>
      <w:r w:rsidR="00CD494C" w:rsidRPr="00CD494C">
        <w:rPr>
          <w:color w:val="FF0000"/>
        </w:rPr>
        <w:t>block approved</w:t>
      </w:r>
      <w:r w:rsidR="00CD494C">
        <w:t>.</w:t>
      </w:r>
    </w:p>
    <w:p w:rsidR="00695BC9" w:rsidRDefault="00695BC9" w:rsidP="00695BC9">
      <w:pPr>
        <w:pStyle w:val="NormTop"/>
      </w:pPr>
      <w:r w:rsidRPr="001A15BA">
        <w:rPr>
          <w:color w:val="0000FF"/>
        </w:rPr>
        <w:t>TD S2</w:t>
      </w:r>
      <w:r w:rsidRPr="001A15BA">
        <w:rPr>
          <w:color w:val="0000FF"/>
        </w:rPr>
        <w:noBreakHyphen/>
        <w:t>170773</w:t>
      </w:r>
      <w:r w:rsidRPr="001A15BA">
        <w:t xml:space="preserve"> </w:t>
      </w:r>
      <w:r>
        <w:t>(DISCUSSION) Subscription-based restrictions on attach without PDN connection. (Source: Qualcomm Incorporated, Intel).</w:t>
      </w:r>
      <w:r>
        <w:br/>
      </w:r>
      <w:r w:rsidRPr="001A15BA">
        <w:rPr>
          <w:b/>
        </w:rPr>
        <w:t>Abstract:</w:t>
      </w:r>
      <w:r w:rsidRPr="001A15BA">
        <w:t xml:space="preserve"> </w:t>
      </w:r>
      <w:r>
        <w:t>Discusses the state of play for the 'Attach without PDN connection' subscription control and proposes a way forward.</w:t>
      </w:r>
    </w:p>
    <w:p w:rsidR="00695BC9" w:rsidRPr="001A15BA" w:rsidRDefault="00695BC9" w:rsidP="00695BC9">
      <w:pPr>
        <w:keepNext/>
        <w:keepLines/>
      </w:pPr>
      <w:r>
        <w:rPr>
          <w:b/>
        </w:rPr>
        <w:t>Discussion and conclusion:</w:t>
      </w:r>
    </w:p>
    <w:p w:rsidR="00695BC9" w:rsidRPr="001A15BA" w:rsidRDefault="00FC0C0E" w:rsidP="00695BC9">
      <w:pPr>
        <w:keepLines/>
      </w:pPr>
      <w:r>
        <w:t xml:space="preserve">This was </w:t>
      </w:r>
      <w:r w:rsidRPr="00FC0C0E">
        <w:rPr>
          <w:color w:val="0000FF"/>
        </w:rPr>
        <w:t>not handled</w:t>
      </w:r>
      <w:r>
        <w:t>.</w:t>
      </w:r>
    </w:p>
    <w:p w:rsidR="00695BC9" w:rsidRDefault="00695BC9" w:rsidP="00695BC9">
      <w:pPr>
        <w:pStyle w:val="NormTop"/>
      </w:pPr>
      <w:r w:rsidRPr="001A15BA">
        <w:rPr>
          <w:color w:val="0000FF"/>
        </w:rPr>
        <w:t>TD S2</w:t>
      </w:r>
      <w:r w:rsidRPr="001A15BA">
        <w:rPr>
          <w:color w:val="0000FF"/>
        </w:rPr>
        <w:noBreakHyphen/>
        <w:t>170964</w:t>
      </w:r>
      <w:r w:rsidRPr="001A15BA">
        <w:t xml:space="preserve"> </w:t>
      </w:r>
      <w:r>
        <w:t>(DISCUSSION) Discussion Related to PDN connection Restriction Flag. (Source: HTC).</w:t>
      </w:r>
      <w:r>
        <w:br/>
      </w:r>
      <w:r w:rsidRPr="001A15BA">
        <w:rPr>
          <w:b/>
        </w:rPr>
        <w:t>Abstract:</w:t>
      </w:r>
      <w:r w:rsidRPr="001A15BA">
        <w:t xml:space="preserve"> </w:t>
      </w:r>
      <w:r>
        <w:t>Discussion Related to PDN Connection Restriction flag.</w:t>
      </w:r>
    </w:p>
    <w:p w:rsidR="00695BC9" w:rsidRPr="001A15BA" w:rsidRDefault="00695BC9" w:rsidP="00695BC9">
      <w:pPr>
        <w:keepNext/>
        <w:keepLines/>
      </w:pPr>
      <w:r>
        <w:rPr>
          <w:b/>
        </w:rPr>
        <w:t>Discussion and conclusion:</w:t>
      </w:r>
    </w:p>
    <w:p w:rsidR="00695BC9" w:rsidRPr="001A15BA" w:rsidRDefault="00FC0C0E" w:rsidP="00695BC9">
      <w:pPr>
        <w:keepLines/>
      </w:pPr>
      <w:r>
        <w:t xml:space="preserve">This was </w:t>
      </w:r>
      <w:r w:rsidRPr="00FC0C0E">
        <w:rPr>
          <w:color w:val="0000FF"/>
        </w:rPr>
        <w:t>not handled</w:t>
      </w:r>
      <w:r>
        <w:t>.</w:t>
      </w:r>
    </w:p>
    <w:p w:rsidR="00695BC9" w:rsidRDefault="00695BC9" w:rsidP="00695BC9">
      <w:pPr>
        <w:pStyle w:val="NormTop"/>
      </w:pPr>
      <w:r w:rsidRPr="001A15BA">
        <w:rPr>
          <w:color w:val="0000FF"/>
        </w:rPr>
        <w:lastRenderedPageBreak/>
        <w:t>TD S2</w:t>
      </w:r>
      <w:r w:rsidRPr="001A15BA">
        <w:rPr>
          <w:color w:val="0000FF"/>
        </w:rPr>
        <w:noBreakHyphen/>
        <w:t>171159</w:t>
      </w:r>
      <w:r w:rsidRPr="001A15BA">
        <w:t xml:space="preserve"> </w:t>
      </w:r>
      <w:r>
        <w:t xml:space="preserve">(DISCUSSION) Justification for PDN connection restriction flag. (Source: Nokia, Alcatel-Lucent Shanghai Bell, Huawei, </w:t>
      </w:r>
      <w:r w:rsidRPr="001A15BA">
        <w:rPr>
          <w:noProof/>
        </w:rPr>
        <w:t>HiSilicon</w:t>
      </w:r>
      <w:r>
        <w:t>, Verizon).</w:t>
      </w:r>
      <w:r>
        <w:br/>
      </w:r>
      <w:r w:rsidRPr="001A15BA">
        <w:rPr>
          <w:b/>
        </w:rPr>
        <w:t>Abstract:</w:t>
      </w:r>
      <w:r w:rsidRPr="001A15BA">
        <w:t xml:space="preserve"> </w:t>
      </w:r>
      <w:r>
        <w:t>Background for the design choices behind the PDN connection restriction flag.</w:t>
      </w:r>
    </w:p>
    <w:p w:rsidR="00695BC9" w:rsidRPr="001A15BA" w:rsidRDefault="00695BC9" w:rsidP="00695BC9">
      <w:pPr>
        <w:keepNext/>
        <w:keepLines/>
      </w:pPr>
      <w:r>
        <w:rPr>
          <w:b/>
        </w:rPr>
        <w:t>Discussion and conclusion:</w:t>
      </w:r>
    </w:p>
    <w:p w:rsidR="00695BC9" w:rsidRPr="001A15BA" w:rsidRDefault="00FC0C0E" w:rsidP="00695BC9">
      <w:pPr>
        <w:keepLines/>
      </w:pPr>
      <w:r>
        <w:t xml:space="preserve">This was </w:t>
      </w:r>
      <w:r w:rsidRPr="00FC0C0E">
        <w:rPr>
          <w:color w:val="0000FF"/>
        </w:rPr>
        <w:t>not handled</w:t>
      </w:r>
      <w:r>
        <w:t>.</w:t>
      </w:r>
    </w:p>
    <w:p w:rsidR="00635478" w:rsidRDefault="00635478" w:rsidP="00635478">
      <w:pPr>
        <w:pStyle w:val="NormTop"/>
      </w:pPr>
      <w:r w:rsidRPr="001A15BA">
        <w:rPr>
          <w:color w:val="0000FF"/>
        </w:rPr>
        <w:t>TD S2</w:t>
      </w:r>
      <w:r w:rsidRPr="001A15BA">
        <w:rPr>
          <w:color w:val="0000FF"/>
        </w:rPr>
        <w:noBreakHyphen/>
        <w:t>170774</w:t>
      </w:r>
      <w:r w:rsidRPr="001A15BA">
        <w:t xml:space="preserve"> </w:t>
      </w:r>
      <w:r>
        <w:t>23.401 CR3201 (Rel</w:t>
      </w:r>
      <w:r>
        <w:noBreakHyphen/>
        <w:t>13, 'B'): Restriction to establish PDN connection. (Source: Qualcomm Incorporated).</w:t>
      </w:r>
      <w:r>
        <w:br/>
      </w:r>
      <w:r w:rsidRPr="001A15BA">
        <w:rPr>
          <w:b/>
        </w:rPr>
        <w:t>Abstract:</w:t>
      </w:r>
      <w:r w:rsidRPr="001A15BA">
        <w:t xml:space="preserve"> </w:t>
      </w:r>
      <w:r>
        <w:t>Summary of change:</w:t>
      </w:r>
      <w:r>
        <w:br/>
        <w:t>-</w:t>
      </w:r>
      <w:r>
        <w:tab/>
        <w:t xml:space="preserve">Provisioning for restriction to establish a PDN connection is defined in UE or UICC for UEs that </w:t>
      </w:r>
      <w:r>
        <w:br/>
      </w:r>
      <w:r>
        <w:tab/>
        <w:t>support Attach without PDN connection</w:t>
      </w:r>
      <w:r>
        <w:br/>
        <w:t>-</w:t>
      </w:r>
      <w:r>
        <w:tab/>
        <w:t>UEs Capability for 'Attach without PDN connection' is added in CDR generated by MME.</w:t>
      </w:r>
    </w:p>
    <w:p w:rsidR="00635478" w:rsidRPr="001A15BA" w:rsidRDefault="00635478" w:rsidP="00635478">
      <w:pPr>
        <w:keepNext/>
        <w:keepLines/>
      </w:pPr>
      <w:r>
        <w:rPr>
          <w:b/>
        </w:rPr>
        <w:t>Discussion and conclusion:</w:t>
      </w:r>
    </w:p>
    <w:p w:rsidR="00635478" w:rsidRPr="001A15BA" w:rsidRDefault="00FC0C0E" w:rsidP="00635478">
      <w:pPr>
        <w:keepLines/>
      </w:pPr>
      <w:r>
        <w:t xml:space="preserve">This was </w:t>
      </w:r>
      <w:r w:rsidRPr="00FC0C0E">
        <w:rPr>
          <w:color w:val="0000FF"/>
        </w:rPr>
        <w:t>not handled</w:t>
      </w:r>
      <w:r>
        <w:t>.</w:t>
      </w:r>
    </w:p>
    <w:p w:rsidR="00695BC9" w:rsidRDefault="00695BC9" w:rsidP="00695BC9">
      <w:pPr>
        <w:pStyle w:val="NormTop"/>
      </w:pPr>
      <w:r w:rsidRPr="001A15BA">
        <w:rPr>
          <w:color w:val="0000FF"/>
        </w:rPr>
        <w:t>TD S2</w:t>
      </w:r>
      <w:r w:rsidRPr="001A15BA">
        <w:rPr>
          <w:color w:val="0000FF"/>
        </w:rPr>
        <w:noBreakHyphen/>
        <w:t>170965</w:t>
      </w:r>
      <w:r w:rsidRPr="001A15BA">
        <w:t xml:space="preserve"> </w:t>
      </w:r>
      <w:r>
        <w:t>23.401 CR3204 (Rel</w:t>
      </w:r>
      <w:r>
        <w:noBreakHyphen/>
        <w:t>13, 'C'): PDN connection Restriction Requirement. (Source: HTC).</w:t>
      </w:r>
      <w:r>
        <w:br/>
      </w:r>
      <w:r w:rsidRPr="001A15BA">
        <w:rPr>
          <w:b/>
        </w:rPr>
        <w:t>Abstract:</w:t>
      </w:r>
      <w:r w:rsidRPr="001A15BA">
        <w:t xml:space="preserve"> </w:t>
      </w:r>
      <w:r>
        <w:t xml:space="preserve">Summary of change: </w:t>
      </w:r>
      <w:r>
        <w:br/>
        <w:t>1.</w:t>
      </w:r>
      <w:r>
        <w:tab/>
        <w:t xml:space="preserve">Define an element PDN-Connection-Restricted flag in HSS and MME information storage. </w:t>
      </w:r>
      <w:r>
        <w:br/>
        <w:t>2.</w:t>
      </w:r>
      <w:r>
        <w:tab/>
        <w:t xml:space="preserve">Send an Indicator in ATTACH ACCEPT message indicating to the UE that it is not allowed to </w:t>
      </w:r>
      <w:r>
        <w:br/>
      </w:r>
      <w:r>
        <w:tab/>
        <w:t xml:space="preserve">activate PDN connection. </w:t>
      </w:r>
      <w:r>
        <w:br/>
        <w:t xml:space="preserve">When a MME receives ATTACH REQUEST message, it checks if the PDN connection is allowed for the UE or not. If the PDN connection establishment is not allowed then it will send an indicator in ATTACH ACCEPT message indicating to the UE that the PDN connection establishment is not allowed. </w:t>
      </w:r>
      <w:r>
        <w:br/>
        <w:t>If the ATTACH REQUEST message contains PDN CONNECTIVITY REQUEST the MME sends ESM DUMMY Message to the UE otherwise the MME send ATTACH ACCEPT without any ESM container. When the UE receives a ATTACH ACCEPT message containing an Indicator indicating PDN connection is not allowed then the UE will not initiate any PDN connection establishment.</w:t>
      </w:r>
    </w:p>
    <w:p w:rsidR="00695BC9" w:rsidRPr="001A15BA" w:rsidRDefault="00695BC9" w:rsidP="00695BC9">
      <w:pPr>
        <w:keepNext/>
        <w:keepLines/>
      </w:pPr>
      <w:r>
        <w:rPr>
          <w:b/>
        </w:rPr>
        <w:t>Discussion and conclusion:</w:t>
      </w:r>
    </w:p>
    <w:p w:rsidR="00695BC9" w:rsidRPr="00FC0C0E" w:rsidRDefault="00FC0C0E" w:rsidP="00695BC9">
      <w:pPr>
        <w:keepLines/>
      </w:pPr>
      <w:r>
        <w:t xml:space="preserve">This was </w:t>
      </w:r>
      <w:r w:rsidRPr="00FC0C0E">
        <w:rPr>
          <w:color w:val="0000FF"/>
        </w:rPr>
        <w:t>not handled</w:t>
      </w:r>
      <w:r>
        <w:t>.</w:t>
      </w:r>
    </w:p>
    <w:p w:rsidR="00922194" w:rsidRDefault="00922194" w:rsidP="00922194">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71384</w:t>
      </w:r>
      <w:r w:rsidRPr="00922194">
        <w:t xml:space="preserve"> </w:t>
      </w:r>
      <w:r>
        <w:t>(LS OUT) [DRAFT] LS on PDN connection Restriction. To: CT WG1, CT WG4.</w:t>
      </w:r>
    </w:p>
    <w:p w:rsidR="00922194" w:rsidRDefault="00922194" w:rsidP="00922194">
      <w:pPr>
        <w:keepNext/>
        <w:keepLines/>
        <w:rPr>
          <w:b/>
        </w:rPr>
      </w:pPr>
      <w:r w:rsidRPr="00922194">
        <w:rPr>
          <w:b/>
        </w:rPr>
        <w:t>Discussion and conclusion:</w:t>
      </w:r>
    </w:p>
    <w:p w:rsidR="00922194" w:rsidRPr="00922194" w:rsidRDefault="00922194" w:rsidP="00922194">
      <w:pPr>
        <w:keepLines/>
      </w:pPr>
      <w:r>
        <w:t xml:space="preserve">Created in parallel session. </w:t>
      </w:r>
      <w:r w:rsidR="00B65D71">
        <w:t xml:space="preserve">Revised in parallel session to </w:t>
      </w:r>
      <w:r w:rsidR="00B65D71" w:rsidRPr="00365E9C">
        <w:rPr>
          <w:color w:val="0000FF"/>
        </w:rPr>
        <w:t>TD S2</w:t>
      </w:r>
      <w:r w:rsidR="00B65D71" w:rsidRPr="00365E9C">
        <w:rPr>
          <w:color w:val="0000FF"/>
        </w:rPr>
        <w:noBreakHyphen/>
      </w:r>
      <w:r w:rsidR="00B65D71">
        <w:rPr>
          <w:color w:val="0000FF"/>
        </w:rPr>
        <w:t>171408</w:t>
      </w:r>
      <w:r w:rsidR="00B65D71">
        <w:t xml:space="preserve">. </w:t>
      </w:r>
      <w:r w:rsidR="00715F84" w:rsidRPr="00715F84">
        <w:rPr>
          <w:color w:val="FF0000"/>
        </w:rPr>
        <w:t>Agreed</w:t>
      </w:r>
      <w:r w:rsidR="00715F84">
        <w:t xml:space="preserve"> in parallel session</w:t>
      </w:r>
      <w:r w:rsidR="00B65D71">
        <w:t>.</w:t>
      </w:r>
      <w:r w:rsidR="00CD494C">
        <w:t xml:space="preserve"> This was </w:t>
      </w:r>
      <w:r w:rsidR="00CD494C" w:rsidRPr="00CD494C">
        <w:rPr>
          <w:color w:val="FF0000"/>
        </w:rPr>
        <w:t>block approved</w:t>
      </w:r>
      <w:r w:rsidR="00CD494C">
        <w:t>.</w:t>
      </w:r>
    </w:p>
    <w:p w:rsidR="00695BC9" w:rsidRDefault="00695BC9" w:rsidP="00695BC9">
      <w:pPr>
        <w:pStyle w:val="NormTop"/>
      </w:pPr>
      <w:r w:rsidRPr="001A15BA">
        <w:rPr>
          <w:color w:val="0000FF"/>
        </w:rPr>
        <w:t>TD S2</w:t>
      </w:r>
      <w:r w:rsidRPr="001A15BA">
        <w:rPr>
          <w:color w:val="0000FF"/>
        </w:rPr>
        <w:noBreakHyphen/>
        <w:t>171150</w:t>
      </w:r>
      <w:r w:rsidRPr="001A15BA">
        <w:t xml:space="preserve"> </w:t>
      </w:r>
      <w:r>
        <w:t>23.401 CR3208 (Rel</w:t>
      </w:r>
      <w:r>
        <w:noBreakHyphen/>
        <w:t>14, 'A'): Restriction to establish PDN connection. (Source: Qualcomm Incorporated).</w:t>
      </w:r>
      <w:r>
        <w:br/>
      </w:r>
      <w:r w:rsidRPr="001A15BA">
        <w:rPr>
          <w:b/>
        </w:rPr>
        <w:t>Abstract:</w:t>
      </w:r>
      <w:r w:rsidRPr="001A15BA">
        <w:t xml:space="preserve"> </w:t>
      </w:r>
      <w:r>
        <w:t>Rel</w:t>
      </w:r>
      <w:r>
        <w:noBreakHyphen/>
        <w:t>14 mirror CR: Summary of change:</w:t>
      </w:r>
      <w:r>
        <w:br/>
        <w:t>-</w:t>
      </w:r>
      <w:r>
        <w:tab/>
        <w:t xml:space="preserve">Provisioning for restriction to establish a PDN connection is defined in UE or UICC for UEs that </w:t>
      </w:r>
      <w:r>
        <w:br/>
      </w:r>
      <w:r>
        <w:tab/>
        <w:t>support Attach without PDN connection</w:t>
      </w:r>
      <w:r>
        <w:br/>
        <w:t>-</w:t>
      </w:r>
      <w:r>
        <w:tab/>
        <w:t xml:space="preserve">UEs Capability for 'Attach without PDN connection' is added in CDR generated by MME </w:t>
      </w:r>
      <w:r>
        <w:br/>
        <w:t>(Mirror CR of CR 3201).</w:t>
      </w:r>
    </w:p>
    <w:p w:rsidR="00695BC9" w:rsidRPr="001A15BA" w:rsidRDefault="00695BC9" w:rsidP="00695BC9">
      <w:pPr>
        <w:keepNext/>
        <w:keepLines/>
      </w:pPr>
      <w:r>
        <w:rPr>
          <w:b/>
        </w:rPr>
        <w:t>Discussion and conclusion:</w:t>
      </w:r>
    </w:p>
    <w:p w:rsidR="00695BC9" w:rsidRDefault="00FC0C0E" w:rsidP="00695BC9">
      <w:pPr>
        <w:keepLines/>
      </w:pPr>
      <w:r>
        <w:t xml:space="preserve">This was </w:t>
      </w:r>
      <w:r w:rsidRPr="00FC0C0E">
        <w:rPr>
          <w:color w:val="0000FF"/>
        </w:rPr>
        <w:t>not handled</w:t>
      </w:r>
      <w:r>
        <w:t>.</w:t>
      </w:r>
    </w:p>
    <w:p w:rsidR="00695BC9" w:rsidRDefault="00695BC9" w:rsidP="00695BC9">
      <w:pPr>
        <w:pStyle w:val="H6"/>
        <w:rPr>
          <w:color w:val="0000FF"/>
        </w:rPr>
      </w:pPr>
      <w:r>
        <w:rPr>
          <w:color w:val="0000FF"/>
        </w:rPr>
        <w:lastRenderedPageBreak/>
        <w:t>Light Connection</w:t>
      </w:r>
    </w:p>
    <w:p w:rsidR="00695BC9" w:rsidRDefault="00695BC9" w:rsidP="00695BC9">
      <w:pPr>
        <w:pStyle w:val="NormTop"/>
        <w:pBdr>
          <w:top w:val="none" w:sz="0" w:space="0" w:color="auto"/>
        </w:pBdr>
      </w:pPr>
      <w:r w:rsidRPr="001A15BA">
        <w:rPr>
          <w:color w:val="0000FF"/>
        </w:rPr>
        <w:t>TD S2</w:t>
      </w:r>
      <w:r w:rsidRPr="001A15BA">
        <w:rPr>
          <w:color w:val="0000FF"/>
        </w:rPr>
        <w:noBreakHyphen/>
        <w:t>170708</w:t>
      </w:r>
      <w:r w:rsidRPr="001A15BA">
        <w:t xml:space="preserve"> </w:t>
      </w:r>
      <w:r>
        <w:t xml:space="preserve">LS from RAN WG3: Reply LS on The progress and questions for the light connection. (RAN WG3) (Revision of </w:t>
      </w:r>
      <w:r w:rsidRPr="001A15BA">
        <w:rPr>
          <w:color w:val="0000FF"/>
        </w:rPr>
        <w:t>TD S2</w:t>
      </w:r>
      <w:r w:rsidRPr="001A15BA">
        <w:rPr>
          <w:color w:val="0000FF"/>
        </w:rPr>
        <w:noBreakHyphen/>
        <w:t>170027</w:t>
      </w:r>
      <w:r w:rsidRPr="001A15BA">
        <w:t>).</w:t>
      </w:r>
      <w:r>
        <w:br/>
      </w:r>
      <w:r w:rsidRPr="001A15BA">
        <w:rPr>
          <w:b/>
        </w:rPr>
        <w:t>Abstract:</w:t>
      </w:r>
      <w:r w:rsidRPr="001A15BA">
        <w:t xml:space="preserve"> </w:t>
      </w:r>
      <w:r>
        <w:t xml:space="preserve">RAN WG3 would like to thank RAN WG2 for their LS on The progress and questions for the light connection. </w:t>
      </w:r>
      <w:r>
        <w:br/>
        <w:t xml:space="preserve">RAN WG3 has discussed the RAN-initiated paging and would like to provide the feedback to the following point: RAN WG2 would kindly ask to RAN WG3 to provide their input on the following aspects: </w:t>
      </w:r>
      <w:r>
        <w:br/>
        <w:t xml:space="preserve">As agreed in this meeting 'For the RAN-initiated paging occasion calculation, the preferred UE ID is 'IMSI mod x' design.' </w:t>
      </w:r>
      <w:r>
        <w:br/>
        <w:t xml:space="preserve">Q3: RAN WG2 would kindly like to ask RAN WG3 whether there are any concerns to enable the signalling to provide the 'UE IMSI mod X' to the </w:t>
      </w:r>
      <w:r w:rsidRPr="001A15BA">
        <w:rPr>
          <w:noProof/>
        </w:rPr>
        <w:t>eNB</w:t>
      </w:r>
      <w:r>
        <w:t xml:space="preserve"> when the UE is in ECM_CONNECTED from MME point of view. </w:t>
      </w:r>
      <w:r>
        <w:br/>
        <w:t xml:space="preserve">To support RAN initiated Paging occasion calculation, the 'UE IMSI mod X' has to be received by the </w:t>
      </w:r>
      <w:r w:rsidRPr="001A15BA">
        <w:rPr>
          <w:noProof/>
        </w:rPr>
        <w:t>eNB</w:t>
      </w:r>
      <w:r>
        <w:t xml:space="preserve"> from MME before move UE to light connection mode, RAN WG3 agreed that this information will be carried in the S1AP messages include: </w:t>
      </w:r>
      <w:r>
        <w:br/>
        <w:t>INITIAL CONTEXT SETUP REQUEST, UE CONTEXT MODIFICATION REQUEST, HANDOVER REQUEST, PATH SWITCH REQUEST ACKNOWLEDGE.</w:t>
      </w:r>
    </w:p>
    <w:p w:rsidR="00695BC9" w:rsidRPr="001A15BA" w:rsidRDefault="00695BC9" w:rsidP="00695BC9">
      <w:pPr>
        <w:keepNext/>
        <w:keepLines/>
      </w:pPr>
      <w:r>
        <w:rPr>
          <w:b/>
        </w:rPr>
        <w:t>Discussion and conclusion:</w:t>
      </w:r>
    </w:p>
    <w:p w:rsidR="00695BC9" w:rsidRPr="001A15BA" w:rsidRDefault="00695BC9" w:rsidP="00695BC9">
      <w:pPr>
        <w:keepLines/>
      </w:pPr>
      <w:r>
        <w:t xml:space="preserve">Postponed </w:t>
      </w:r>
      <w:r w:rsidRPr="001A15BA">
        <w:rPr>
          <w:color w:val="0000FF"/>
        </w:rPr>
        <w:t>TD S2</w:t>
      </w:r>
      <w:r w:rsidRPr="001A15BA">
        <w:rPr>
          <w:color w:val="0000FF"/>
        </w:rPr>
        <w:noBreakHyphen/>
        <w:t>170027</w:t>
      </w:r>
      <w:r>
        <w:t xml:space="preserve"> from S2#119. </w:t>
      </w:r>
      <w:r w:rsidR="00FC0C0E" w:rsidRPr="00FC0C0E">
        <w:rPr>
          <w:color w:val="0000FF"/>
        </w:rPr>
        <w:t>Postponed</w:t>
      </w:r>
      <w:r w:rsidR="00FC0C0E">
        <w:t xml:space="preserve"> to meeting #120.</w:t>
      </w:r>
    </w:p>
    <w:p w:rsidR="00695BC9" w:rsidRDefault="00695BC9" w:rsidP="00695BC9">
      <w:pPr>
        <w:pStyle w:val="NormTop"/>
      </w:pPr>
      <w:r w:rsidRPr="001A15BA">
        <w:rPr>
          <w:color w:val="0000FF"/>
        </w:rPr>
        <w:t>TD S2</w:t>
      </w:r>
      <w:r w:rsidRPr="001A15BA">
        <w:rPr>
          <w:color w:val="0000FF"/>
        </w:rPr>
        <w:noBreakHyphen/>
        <w:t>170731</w:t>
      </w:r>
      <w:r w:rsidRPr="001A15BA">
        <w:t xml:space="preserve"> </w:t>
      </w:r>
      <w:r>
        <w:t>LS from CT WG1: LS on progress of CT WG1 work on LTE light connection. (CT WG1)</w:t>
      </w:r>
      <w:r>
        <w:br/>
      </w:r>
      <w:r w:rsidRPr="001A15BA">
        <w:rPr>
          <w:b/>
        </w:rPr>
        <w:t>Abstract:</w:t>
      </w:r>
      <w:r w:rsidRPr="001A15BA">
        <w:t xml:space="preserve"> </w:t>
      </w:r>
      <w:r>
        <w:t xml:space="preserve">CT WG1 would like to inform RAN WG2 and SA WG2 that CT WG1 has discussed the NAS impacts of LTE light connection, and has reached the following conclusions: </w:t>
      </w:r>
      <w:r>
        <w:br/>
        <w:t>1)</w:t>
      </w:r>
      <w:r>
        <w:tab/>
        <w:t xml:space="preserve">CT WG1 confirmed RAN WG2's assumption that the UE is in EMM-CONNECTED mode when the </w:t>
      </w:r>
      <w:r>
        <w:br/>
      </w:r>
      <w:r>
        <w:tab/>
        <w:t>UE is light.</w:t>
      </w:r>
    </w:p>
    <w:p w:rsidR="00695BC9" w:rsidRPr="001A15BA" w:rsidRDefault="00695BC9" w:rsidP="00695BC9">
      <w:pPr>
        <w:keepNext/>
        <w:keepLines/>
      </w:pPr>
      <w:r>
        <w:rPr>
          <w:b/>
        </w:rPr>
        <w:t>Discussion and conclusion:</w:t>
      </w:r>
    </w:p>
    <w:p w:rsidR="00695BC9" w:rsidRPr="001A15BA" w:rsidRDefault="00FC0C0E" w:rsidP="00695BC9">
      <w:pPr>
        <w:keepLines/>
      </w:pPr>
      <w:r w:rsidRPr="00FC0C0E">
        <w:rPr>
          <w:color w:val="0000FF"/>
        </w:rPr>
        <w:t>Postponed</w:t>
      </w:r>
      <w:r>
        <w:t xml:space="preserve"> to meeting #120.</w:t>
      </w:r>
    </w:p>
    <w:p w:rsidR="00695BC9" w:rsidRDefault="00695BC9" w:rsidP="00695BC9">
      <w:pPr>
        <w:pStyle w:val="NormTop"/>
      </w:pPr>
      <w:r w:rsidRPr="001A15BA">
        <w:rPr>
          <w:color w:val="0000FF"/>
        </w:rPr>
        <w:t>TD S2</w:t>
      </w:r>
      <w:r w:rsidRPr="001A15BA">
        <w:rPr>
          <w:color w:val="0000FF"/>
        </w:rPr>
        <w:noBreakHyphen/>
        <w:t>170763</w:t>
      </w:r>
      <w:r w:rsidRPr="001A15BA">
        <w:t xml:space="preserve"> </w:t>
      </w:r>
      <w:r>
        <w:t>LS from SA WG3LI: Reply LS on SA WG2 involvement for the light connection. (SA WG3LI)</w:t>
      </w:r>
      <w:r>
        <w:br/>
      </w:r>
      <w:r w:rsidRPr="001A15BA">
        <w:rPr>
          <w:b/>
        </w:rPr>
        <w:t>Abstract:</w:t>
      </w:r>
      <w:r w:rsidRPr="001A15BA">
        <w:t xml:space="preserve"> </w:t>
      </w:r>
      <w:r>
        <w:t xml:space="preserve">SA WG3-LI would like to thank SA WG2 for their LS in </w:t>
      </w:r>
      <w:r w:rsidRPr="001A15BA">
        <w:rPr>
          <w:color w:val="0000FF"/>
        </w:rPr>
        <w:t>TD S2</w:t>
      </w:r>
      <w:r w:rsidRPr="001A15BA">
        <w:rPr>
          <w:color w:val="0000FF"/>
        </w:rPr>
        <w:noBreakHyphen/>
        <w:t>170695</w:t>
      </w:r>
      <w:r>
        <w:t xml:space="preserve">. SA WG3-LI had an initial discussion to consider the potential implication for LI in terms of location information and would provide as feedback that location information to be reported for LI purposes shall have the same level of granularity known to the Core Network. </w:t>
      </w:r>
      <w:r>
        <w:br/>
        <w:t xml:space="preserve">It is SA WG3-LI understanding that location information provided in the LI events in case of light connection will not differ from the one currently reported. </w:t>
      </w:r>
      <w:r>
        <w:br/>
        <w:t xml:space="preserve">From LI perspective, if in case of light connection the location information reported when LI events occur cannot be considered as updated, SA WG3-LI would recommend that location information is reported together with the time the location was obtained. SA WG3-LI will further study the potential LI implications for light connection and may provide additional feedback. </w:t>
      </w:r>
      <w:r>
        <w:br/>
      </w:r>
      <w:r w:rsidRPr="001A15BA">
        <w:rPr>
          <w:b/>
        </w:rPr>
        <w:t>Action:</w:t>
      </w:r>
      <w:r>
        <w:t xml:space="preserve"> SA WG3-LI asks SA WG2 group to take the above into account.</w:t>
      </w:r>
    </w:p>
    <w:p w:rsidR="00695BC9" w:rsidRPr="001A15BA" w:rsidRDefault="00695BC9" w:rsidP="00695BC9">
      <w:pPr>
        <w:keepNext/>
        <w:keepLines/>
      </w:pPr>
      <w:r>
        <w:rPr>
          <w:b/>
        </w:rPr>
        <w:t>Discussion and conclusion:</w:t>
      </w:r>
    </w:p>
    <w:p w:rsidR="00695BC9" w:rsidRDefault="00FC0C0E" w:rsidP="00695BC9">
      <w:pPr>
        <w:keepLines/>
      </w:pPr>
      <w:r w:rsidRPr="00FC0C0E">
        <w:rPr>
          <w:color w:val="0000FF"/>
        </w:rPr>
        <w:t>Postponed</w:t>
      </w:r>
      <w:r>
        <w:t xml:space="preserve"> to meeting #120.</w:t>
      </w:r>
    </w:p>
    <w:p w:rsidR="00843247" w:rsidRDefault="00843247" w:rsidP="00843247">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71480</w:t>
      </w:r>
      <w:r w:rsidRPr="00916E52">
        <w:rPr>
          <w:lang w:eastAsia="en-US"/>
        </w:rPr>
        <w:t xml:space="preserve"> </w:t>
      </w:r>
      <w:r>
        <w:rPr>
          <w:lang w:eastAsia="en-US"/>
        </w:rPr>
        <w:t>(LS IN) LS from RAN WG2: LS Response to LS on SA WG2 involvement for the light connection. (RAN WG2).</w:t>
      </w:r>
      <w:r>
        <w:rPr>
          <w:lang w:eastAsia="en-US"/>
        </w:rPr>
        <w:br/>
      </w:r>
      <w:r w:rsidRPr="001A15BA">
        <w:rPr>
          <w:b/>
        </w:rPr>
        <w:t>Abstract:</w:t>
      </w:r>
      <w:r>
        <w:t xml:space="preserve"> </w:t>
      </w:r>
      <w:r>
        <w:rPr>
          <w:lang w:eastAsia="en-US"/>
        </w:rPr>
        <w:t xml:space="preserve">RAN WG2 thanks CT WG1 for their LS and provides their inputs on the identified issues with potential RAN/CT impact based on RAN WG2#97 meeting agreements (which are also listed in the Annex for further reference): </w:t>
      </w:r>
      <w:r>
        <w:rPr>
          <w:lang w:eastAsia="en-US"/>
        </w:rPr>
        <w:br/>
        <w:t xml:space="preserve">[...] </w:t>
      </w:r>
      <w:r>
        <w:rPr>
          <w:lang w:eastAsia="en-US"/>
        </w:rPr>
        <w:br/>
      </w:r>
      <w:r w:rsidRPr="00843247">
        <w:rPr>
          <w:b/>
          <w:lang w:eastAsia="en-US"/>
        </w:rPr>
        <w:t>Action:</w:t>
      </w:r>
      <w:r>
        <w:rPr>
          <w:lang w:eastAsia="en-US"/>
        </w:rPr>
        <w:t xml:space="preserve"> RAN WG2 kindly asks SA WG2 to take the information above into consideration in their work.</w:t>
      </w:r>
    </w:p>
    <w:p w:rsidR="00843247" w:rsidRDefault="00843247" w:rsidP="00843247">
      <w:pPr>
        <w:keepNext/>
        <w:keepLines/>
        <w:rPr>
          <w:b/>
          <w:lang w:eastAsia="en-US"/>
        </w:rPr>
      </w:pPr>
      <w:r w:rsidRPr="00843247">
        <w:rPr>
          <w:b/>
          <w:lang w:eastAsia="en-US"/>
        </w:rPr>
        <w:t>Discussion and conclusion:</w:t>
      </w:r>
    </w:p>
    <w:p w:rsidR="00843247" w:rsidRPr="00843247" w:rsidRDefault="00FC0C0E" w:rsidP="00843247">
      <w:pPr>
        <w:keepLines/>
      </w:pPr>
      <w:r w:rsidRPr="00FC0C0E">
        <w:rPr>
          <w:color w:val="0000FF"/>
        </w:rPr>
        <w:t>Postponed</w:t>
      </w:r>
      <w:r>
        <w:t xml:space="preserve"> to meeting #120.</w:t>
      </w:r>
    </w:p>
    <w:p w:rsidR="00843247" w:rsidRDefault="00843247" w:rsidP="00843247">
      <w:pPr>
        <w:keepNext/>
        <w:keepLines/>
        <w:pBdr>
          <w:top w:val="single" w:sz="4" w:space="1" w:color="auto"/>
        </w:pBdr>
        <w:rPr>
          <w:lang w:eastAsia="en-US"/>
        </w:rPr>
      </w:pPr>
      <w:r w:rsidRPr="00916E52">
        <w:rPr>
          <w:rFonts w:cs="Arial"/>
          <w:color w:val="0000FF"/>
          <w:szCs w:val="16"/>
          <w:lang w:eastAsia="en-US"/>
        </w:rPr>
        <w:lastRenderedPageBreak/>
        <w:t>TD S2</w:t>
      </w:r>
      <w:r w:rsidRPr="00916E52">
        <w:rPr>
          <w:rFonts w:cs="Arial"/>
          <w:color w:val="0000FF"/>
          <w:szCs w:val="16"/>
          <w:lang w:eastAsia="en-US"/>
        </w:rPr>
        <w:noBreakHyphen/>
        <w:t>1</w:t>
      </w:r>
      <w:r>
        <w:rPr>
          <w:rFonts w:cs="Arial"/>
          <w:color w:val="0000FF"/>
          <w:szCs w:val="16"/>
          <w:lang w:eastAsia="en-US"/>
        </w:rPr>
        <w:t>71481</w:t>
      </w:r>
      <w:r w:rsidRPr="00916E52">
        <w:rPr>
          <w:lang w:eastAsia="en-US"/>
        </w:rPr>
        <w:t xml:space="preserve"> </w:t>
      </w:r>
      <w:r>
        <w:rPr>
          <w:lang w:eastAsia="en-US"/>
        </w:rPr>
        <w:t>(LS IN) LS from RAN WG2: LS response to CT WG1 work on LTE Light Connection.</w:t>
      </w:r>
      <w:r w:rsidRPr="00843247">
        <w:rPr>
          <w:lang w:eastAsia="en-US"/>
        </w:rPr>
        <w:t xml:space="preserve"> </w:t>
      </w:r>
      <w:r>
        <w:rPr>
          <w:lang w:eastAsia="en-US"/>
        </w:rPr>
        <w:t>(RAN WG2).</w:t>
      </w:r>
      <w:r>
        <w:rPr>
          <w:lang w:eastAsia="en-US"/>
        </w:rPr>
        <w:br/>
      </w:r>
      <w:r w:rsidRPr="001A15BA">
        <w:rPr>
          <w:b/>
        </w:rPr>
        <w:t>Abstract:</w:t>
      </w:r>
      <w:r>
        <w:rPr>
          <w:lang w:eastAsia="en-US"/>
        </w:rPr>
        <w:t xml:space="preserve"> RAN WG2 thanks CT WG1 for their LS and provides their inputs on each conclusion and recommendation based on RAN WG2#97 meeting agreements (which are also listed in the Annex for further reference). </w:t>
      </w:r>
      <w:r>
        <w:rPr>
          <w:lang w:eastAsia="en-US"/>
        </w:rPr>
        <w:br/>
        <w:t>[...].</w:t>
      </w:r>
    </w:p>
    <w:p w:rsidR="00843247" w:rsidRDefault="00843247" w:rsidP="00843247">
      <w:pPr>
        <w:keepNext/>
        <w:keepLines/>
        <w:rPr>
          <w:b/>
          <w:lang w:eastAsia="en-US"/>
        </w:rPr>
      </w:pPr>
      <w:r w:rsidRPr="00843247">
        <w:rPr>
          <w:b/>
          <w:lang w:eastAsia="en-US"/>
        </w:rPr>
        <w:t>Discussion and conclusion:</w:t>
      </w:r>
    </w:p>
    <w:p w:rsidR="00843247" w:rsidRPr="00843247" w:rsidRDefault="00FC0C0E" w:rsidP="00843247">
      <w:pPr>
        <w:keepLines/>
      </w:pPr>
      <w:r w:rsidRPr="00FC0C0E">
        <w:rPr>
          <w:color w:val="0000FF"/>
        </w:rPr>
        <w:t>Postponed</w:t>
      </w:r>
      <w:r>
        <w:t xml:space="preserve"> to meeting #120.</w:t>
      </w:r>
    </w:p>
    <w:p w:rsidR="00695BC9" w:rsidRDefault="00695BC9" w:rsidP="00695BC9">
      <w:pPr>
        <w:pStyle w:val="NormTop"/>
      </w:pPr>
      <w:r w:rsidRPr="001A15BA">
        <w:rPr>
          <w:color w:val="0000FF"/>
        </w:rPr>
        <w:t>TD S2</w:t>
      </w:r>
      <w:r w:rsidRPr="001A15BA">
        <w:rPr>
          <w:color w:val="0000FF"/>
        </w:rPr>
        <w:noBreakHyphen/>
        <w:t>170873</w:t>
      </w:r>
      <w:r w:rsidRPr="001A15BA">
        <w:t xml:space="preserve"> </w:t>
      </w:r>
      <w:r>
        <w:t>23.401 CR3196R1 (Rel</w:t>
      </w:r>
      <w:r>
        <w:noBreakHyphen/>
        <w:t xml:space="preserve">14, 'B'): System aspects of RRC-CONNECTED with light connection feature. (Source: Qualcomm Incorporated, Huawei , </w:t>
      </w:r>
      <w:r w:rsidRPr="001A15BA">
        <w:rPr>
          <w:noProof/>
        </w:rPr>
        <w:t>HiSilicon</w:t>
      </w:r>
      <w:r>
        <w:t xml:space="preserve">, Intel). (Revision of </w:t>
      </w:r>
      <w:r w:rsidRPr="001A15BA">
        <w:rPr>
          <w:color w:val="0000FF"/>
        </w:rPr>
        <w:t>TD S2</w:t>
      </w:r>
      <w:r w:rsidRPr="001A15BA">
        <w:rPr>
          <w:color w:val="0000FF"/>
        </w:rPr>
        <w:noBreakHyphen/>
        <w:t>170224</w:t>
      </w:r>
      <w:r w:rsidRPr="001A15BA">
        <w:t>).</w:t>
      </w:r>
      <w:r>
        <w:br/>
      </w:r>
      <w:r w:rsidRPr="001A15BA">
        <w:rPr>
          <w:b/>
        </w:rPr>
        <w:t>Abstract:</w:t>
      </w:r>
      <w:r w:rsidRPr="001A15BA">
        <w:t xml:space="preserve"> </w:t>
      </w:r>
      <w:r>
        <w:t xml:space="preserve">Summary of change: </w:t>
      </w:r>
      <w:r>
        <w:br/>
        <w:t>1.</w:t>
      </w:r>
      <w:r>
        <w:tab/>
        <w:t xml:space="preserve">Introduce the feature of light RRC connection as a </w:t>
      </w:r>
      <w:r w:rsidRPr="001A15BA">
        <w:rPr>
          <w:noProof/>
        </w:rPr>
        <w:t>substate</w:t>
      </w:r>
      <w:r>
        <w:t xml:space="preserve"> of ECM-CONNECTED mode. </w:t>
      </w:r>
      <w:r>
        <w:br/>
        <w:t>2.</w:t>
      </w:r>
      <w:r>
        <w:tab/>
        <w:t xml:space="preserve">Use of X2-based handover when a UE in ECM-CONNECTED with light RRC connection resumes </w:t>
      </w:r>
      <w:r>
        <w:br/>
      </w:r>
      <w:r>
        <w:tab/>
        <w:t xml:space="preserve">the RRC connection in an </w:t>
      </w:r>
      <w:r w:rsidRPr="00843247">
        <w:rPr>
          <w:noProof/>
        </w:rPr>
        <w:t>eNB</w:t>
      </w:r>
      <w:r>
        <w:t xml:space="preserve"> different from the anchor </w:t>
      </w:r>
      <w:r w:rsidRPr="00843247">
        <w:rPr>
          <w:noProof/>
        </w:rPr>
        <w:t>eNB</w:t>
      </w:r>
      <w:r>
        <w:t>.</w:t>
      </w:r>
    </w:p>
    <w:p w:rsidR="00695BC9" w:rsidRPr="001A15BA" w:rsidRDefault="00695BC9" w:rsidP="00695BC9">
      <w:pPr>
        <w:keepNext/>
        <w:keepLines/>
      </w:pPr>
      <w:r>
        <w:rPr>
          <w:b/>
        </w:rPr>
        <w:t>Discussion and conclusion:</w:t>
      </w:r>
    </w:p>
    <w:p w:rsidR="00695BC9" w:rsidRPr="001A15BA" w:rsidRDefault="00695BC9" w:rsidP="00695BC9">
      <w:pPr>
        <w:keepLines/>
      </w:pPr>
      <w:r>
        <w:t xml:space="preserve">Revision of </w:t>
      </w:r>
      <w:r w:rsidRPr="001A15BA">
        <w:rPr>
          <w:color w:val="0000FF"/>
        </w:rPr>
        <w:t>TD S2</w:t>
      </w:r>
      <w:r w:rsidRPr="001A15BA">
        <w:rPr>
          <w:color w:val="0000FF"/>
        </w:rPr>
        <w:noBreakHyphen/>
        <w:t>170224</w:t>
      </w:r>
      <w:r>
        <w:t xml:space="preserve"> from SA2#118BIS. </w:t>
      </w:r>
      <w:r w:rsidR="00FC0C0E">
        <w:t xml:space="preserve">This was </w:t>
      </w:r>
      <w:r w:rsidR="00FC0C0E" w:rsidRPr="00FC0C0E">
        <w:rPr>
          <w:color w:val="0000FF"/>
        </w:rPr>
        <w:t>not handled</w:t>
      </w:r>
      <w:r w:rsidR="00FC0C0E">
        <w:t>.</w:t>
      </w:r>
    </w:p>
    <w:p w:rsidR="00695BC9" w:rsidRDefault="00695BC9" w:rsidP="00695BC9">
      <w:pPr>
        <w:pStyle w:val="NormTop"/>
      </w:pPr>
      <w:r w:rsidRPr="001A15BA">
        <w:rPr>
          <w:color w:val="0000FF"/>
        </w:rPr>
        <w:t>TD S2</w:t>
      </w:r>
      <w:r w:rsidRPr="001A15BA">
        <w:rPr>
          <w:color w:val="0000FF"/>
        </w:rPr>
        <w:noBreakHyphen/>
        <w:t>170969</w:t>
      </w:r>
      <w:r w:rsidRPr="001A15BA">
        <w:t xml:space="preserve"> </w:t>
      </w:r>
      <w:r>
        <w:t>23.272 CR0967 (Rel</w:t>
      </w:r>
      <w:r>
        <w:noBreakHyphen/>
        <w:t xml:space="preserve">14, 'B'): MT-CSFB/MT-SMS handling with Light Connection. (Source: Huawei, </w:t>
      </w:r>
      <w:r w:rsidRPr="001A15BA">
        <w:rPr>
          <w:noProof/>
        </w:rPr>
        <w:t>HiSilicon</w:t>
      </w:r>
      <w:r>
        <w:t>, Qualcomm Incorporated, Intel).</w:t>
      </w:r>
      <w:r>
        <w:br/>
      </w:r>
      <w:r w:rsidRPr="001A15BA">
        <w:rPr>
          <w:b/>
        </w:rPr>
        <w:t>Abstract:</w:t>
      </w:r>
      <w:r w:rsidRPr="001A15BA">
        <w:t xml:space="preserve"> </w:t>
      </w:r>
      <w:r>
        <w:t xml:space="preserve">Summary of change: If the UE is in ECM-CONNECTED, the MME waits until receives UE response before sending indication over SGs to MSC in case the MME enabled Light RRC Connection by providing the Light RRC Connection Assistance Information IE to the </w:t>
      </w:r>
      <w:r w:rsidRPr="001A15BA">
        <w:rPr>
          <w:noProof/>
        </w:rPr>
        <w:t>eNB</w:t>
      </w:r>
      <w:r>
        <w:t>.</w:t>
      </w:r>
    </w:p>
    <w:p w:rsidR="00695BC9" w:rsidRPr="001A15BA" w:rsidRDefault="00695BC9" w:rsidP="00695BC9">
      <w:pPr>
        <w:keepNext/>
        <w:keepLines/>
      </w:pPr>
      <w:r>
        <w:rPr>
          <w:b/>
        </w:rPr>
        <w:t>Discussion and conclusion:</w:t>
      </w:r>
    </w:p>
    <w:p w:rsidR="00695BC9" w:rsidRPr="001A15BA" w:rsidRDefault="00FC0C0E" w:rsidP="00695BC9">
      <w:pPr>
        <w:keepLines/>
      </w:pPr>
      <w:r>
        <w:t xml:space="preserve">This was </w:t>
      </w:r>
      <w:r w:rsidRPr="00FC0C0E">
        <w:rPr>
          <w:color w:val="0000FF"/>
        </w:rPr>
        <w:t>not handled</w:t>
      </w:r>
      <w:r>
        <w:t>.</w:t>
      </w:r>
    </w:p>
    <w:p w:rsidR="00695BC9" w:rsidRDefault="00695BC9" w:rsidP="00695BC9">
      <w:pPr>
        <w:pStyle w:val="NormTop"/>
      </w:pPr>
      <w:r w:rsidRPr="001A15BA">
        <w:rPr>
          <w:color w:val="0000FF"/>
        </w:rPr>
        <w:t>TD S2</w:t>
      </w:r>
      <w:r w:rsidRPr="001A15BA">
        <w:rPr>
          <w:color w:val="0000FF"/>
        </w:rPr>
        <w:noBreakHyphen/>
        <w:t>171073</w:t>
      </w:r>
      <w:r w:rsidRPr="001A15BA">
        <w:t xml:space="preserve"> </w:t>
      </w:r>
      <w:r>
        <w:t>23.682 CR0273 (Rel</w:t>
      </w:r>
      <w:r>
        <w:noBreakHyphen/>
        <w:t>14, 'C'): Monitoring event: location reporting to cover UE in light connected. (Source: Samsung).</w:t>
      </w:r>
      <w:r>
        <w:br/>
      </w:r>
      <w:r w:rsidRPr="001A15BA">
        <w:rPr>
          <w:b/>
        </w:rPr>
        <w:t>Abstract:</w:t>
      </w:r>
      <w:r w:rsidRPr="001A15BA">
        <w:t xml:space="preserve"> </w:t>
      </w:r>
      <w:r>
        <w:t xml:space="preserve">Summary of change: </w:t>
      </w:r>
      <w:r>
        <w:br/>
        <w:t>1.</w:t>
      </w:r>
      <w:r>
        <w:tab/>
        <w:t xml:space="preserve">Updated 5.6.1.5 specific parameters for monitoring event: location reporting clause to specify </w:t>
      </w:r>
      <w:r>
        <w:br/>
      </w:r>
      <w:r>
        <w:tab/>
        <w:t xml:space="preserve">MME/SGSN behaviour to include the age of the location information in the location report. </w:t>
      </w:r>
      <w:r>
        <w:br/>
        <w:t>2.</w:t>
      </w:r>
      <w:r>
        <w:tab/>
        <w:t>Added reference of clause 5.6.3.1 to refer monitoring report procedure.</w:t>
      </w:r>
    </w:p>
    <w:p w:rsidR="00695BC9" w:rsidRPr="001A15BA" w:rsidRDefault="00695BC9" w:rsidP="00695BC9">
      <w:pPr>
        <w:keepNext/>
        <w:keepLines/>
      </w:pPr>
      <w:r>
        <w:rPr>
          <w:b/>
        </w:rPr>
        <w:t>Discussion and conclusion:</w:t>
      </w:r>
    </w:p>
    <w:p w:rsidR="00695BC9" w:rsidRPr="001A15BA" w:rsidRDefault="00695BC9" w:rsidP="00695BC9">
      <w:pPr>
        <w:keepLines/>
      </w:pPr>
      <w:r>
        <w:t xml:space="preserve">Wrong Release reserved, CR is Release 15. </w:t>
      </w:r>
      <w:r w:rsidR="00FC0C0E">
        <w:t xml:space="preserve">This was </w:t>
      </w:r>
      <w:r w:rsidR="00FC0C0E" w:rsidRPr="00FC0C0E">
        <w:rPr>
          <w:color w:val="0000FF"/>
        </w:rPr>
        <w:t>not handled</w:t>
      </w:r>
      <w:r w:rsidR="00FC0C0E">
        <w:t>.</w:t>
      </w:r>
    </w:p>
    <w:p w:rsidR="00695BC9" w:rsidRDefault="00695BC9" w:rsidP="00695BC9">
      <w:pPr>
        <w:pStyle w:val="NormTop"/>
      </w:pPr>
      <w:r w:rsidRPr="001A15BA">
        <w:rPr>
          <w:color w:val="0000FF"/>
        </w:rPr>
        <w:t>TD S2</w:t>
      </w:r>
      <w:r w:rsidRPr="001A15BA">
        <w:rPr>
          <w:color w:val="0000FF"/>
        </w:rPr>
        <w:noBreakHyphen/>
        <w:t>171076</w:t>
      </w:r>
      <w:r w:rsidRPr="001A15BA">
        <w:t xml:space="preserve"> </w:t>
      </w:r>
      <w:r>
        <w:t>(DISCUSSION) Discussion paper for location reporting of UE in light connection. (Source: Samsung).</w:t>
      </w:r>
      <w:r>
        <w:br/>
      </w:r>
      <w:r w:rsidRPr="001A15BA">
        <w:rPr>
          <w:b/>
        </w:rPr>
        <w:t>Abstract:</w:t>
      </w:r>
      <w:r w:rsidRPr="001A15BA">
        <w:t xml:space="preserve"> </w:t>
      </w:r>
      <w:r>
        <w:t xml:space="preserve">Discussion paper for MONTE: location reporting for the UE in light connected. Related CR is submitted as </w:t>
      </w:r>
      <w:r w:rsidRPr="001A15BA">
        <w:rPr>
          <w:color w:val="0000FF"/>
        </w:rPr>
        <w:t>TD S2</w:t>
      </w:r>
      <w:r w:rsidRPr="001A15BA">
        <w:rPr>
          <w:color w:val="0000FF"/>
        </w:rPr>
        <w:noBreakHyphen/>
        <w:t>171073</w:t>
      </w:r>
      <w:r>
        <w:t>.</w:t>
      </w:r>
    </w:p>
    <w:p w:rsidR="00695BC9" w:rsidRPr="001A15BA" w:rsidRDefault="00695BC9" w:rsidP="00695BC9">
      <w:pPr>
        <w:keepNext/>
        <w:keepLines/>
      </w:pPr>
      <w:r>
        <w:rPr>
          <w:b/>
        </w:rPr>
        <w:t>Discussion and conclusion:</w:t>
      </w:r>
    </w:p>
    <w:p w:rsidR="00695BC9" w:rsidRPr="001A15BA" w:rsidRDefault="00FC0C0E" w:rsidP="00695BC9">
      <w:pPr>
        <w:keepLines/>
      </w:pPr>
      <w:r>
        <w:t xml:space="preserve">This was </w:t>
      </w:r>
      <w:r w:rsidRPr="00FC0C0E">
        <w:rPr>
          <w:color w:val="0000FF"/>
        </w:rPr>
        <w:t>not handled</w:t>
      </w:r>
      <w:r>
        <w:t>.</w:t>
      </w:r>
    </w:p>
    <w:p w:rsidR="00695BC9" w:rsidRDefault="00695BC9" w:rsidP="00695BC9">
      <w:pPr>
        <w:pStyle w:val="H6"/>
        <w:rPr>
          <w:color w:val="0000FF"/>
        </w:rPr>
      </w:pPr>
      <w:r>
        <w:rPr>
          <w:color w:val="0000FF"/>
        </w:rPr>
        <w:lastRenderedPageBreak/>
        <w:t>V2X</w:t>
      </w:r>
    </w:p>
    <w:p w:rsidR="00695BC9" w:rsidRDefault="00695BC9" w:rsidP="00695BC9">
      <w:pPr>
        <w:pStyle w:val="NormTop"/>
        <w:pBdr>
          <w:top w:val="none" w:sz="0" w:space="0" w:color="auto"/>
        </w:pBdr>
      </w:pPr>
      <w:r w:rsidRPr="001A15BA">
        <w:rPr>
          <w:color w:val="0000FF"/>
        </w:rPr>
        <w:t>TD S2</w:t>
      </w:r>
      <w:r w:rsidRPr="001A15BA">
        <w:rPr>
          <w:color w:val="0000FF"/>
        </w:rPr>
        <w:noBreakHyphen/>
        <w:t>170736</w:t>
      </w:r>
      <w:r w:rsidRPr="001A15BA">
        <w:t xml:space="preserve"> </w:t>
      </w:r>
      <w:r>
        <w:t>LS from SA WG5: Reply LS to LS from SA WG2 and CT WG1 to SA WG5 on charging support for V2X Communication. (SA WG5)</w:t>
      </w:r>
      <w:r>
        <w:br/>
      </w:r>
      <w:r w:rsidRPr="001A15BA">
        <w:rPr>
          <w:b/>
        </w:rPr>
        <w:t>Abstract:</w:t>
      </w:r>
      <w:r w:rsidRPr="001A15BA">
        <w:t xml:space="preserve"> </w:t>
      </w:r>
      <w:r>
        <w:t xml:space="preserve">SA WG5 thanks SA WG2 for their LS on charging support for V2X Communication, and CT WG1 for their reply LS. </w:t>
      </w:r>
      <w:r>
        <w:br/>
        <w:t xml:space="preserve">SA WG5 would like to inform SA WG2 that no activity has been initiated so far in SA WG5 on V2X communication charging. Therefore, SA WG5 cannot confirm whether the existing stage 2 and stage 3 charging specifications can be re-used as such in order to satisfy the requirements for V2X Communication charging, based on the areas identified by SA WG2. </w:t>
      </w:r>
      <w:r>
        <w:br/>
        <w:t>SA WG5 discussed the particular ProSe Direct Communication topic, and concluded the V2X communication charging requirements on ProSe may be done together with other ProSe charging requirements, under a Rel</w:t>
      </w:r>
      <w:r>
        <w:noBreakHyphen/>
        <w:t xml:space="preserve">15 Work Item. </w:t>
      </w:r>
      <w:r>
        <w:br/>
        <w:t>SA WG5 would like to inform CT WG1 that the raised aspects on UE reporting configurations for V2X communication over PC5 reference point, will be considered by SA WG5 for ProSe Direct Communication charging for V2X communication during this Rel</w:t>
      </w:r>
      <w:r>
        <w:noBreakHyphen/>
        <w:t xml:space="preserve">15 Work Item. </w:t>
      </w:r>
      <w:r>
        <w:br/>
      </w:r>
      <w:r w:rsidRPr="001A15BA">
        <w:rPr>
          <w:b/>
        </w:rPr>
        <w:t>Action:</w:t>
      </w:r>
      <w:r>
        <w:t xml:space="preserve"> SA WG5 kindly asks SA WG2 and CT WG1 to take the above responses into account.</w:t>
      </w:r>
    </w:p>
    <w:p w:rsidR="00695BC9" w:rsidRPr="001A15BA" w:rsidRDefault="00695BC9" w:rsidP="00695BC9">
      <w:pPr>
        <w:keepNext/>
        <w:keepLines/>
      </w:pPr>
      <w:r>
        <w:rPr>
          <w:b/>
        </w:rPr>
        <w:t>Discussion and conclusion:</w:t>
      </w:r>
    </w:p>
    <w:p w:rsidR="00695BC9" w:rsidRPr="001A15BA" w:rsidRDefault="00695BC9" w:rsidP="00695BC9">
      <w:pPr>
        <w:keepLines/>
      </w:pPr>
      <w:r>
        <w:t xml:space="preserve">Response drafted in </w:t>
      </w:r>
      <w:r w:rsidRPr="001A15BA">
        <w:rPr>
          <w:color w:val="0000FF"/>
        </w:rPr>
        <w:t>TD S2</w:t>
      </w:r>
      <w:r w:rsidRPr="001A15BA">
        <w:rPr>
          <w:color w:val="0000FF"/>
        </w:rPr>
        <w:noBreakHyphen/>
        <w:t>170901</w:t>
      </w:r>
      <w:r>
        <w:t xml:space="preserve">. </w:t>
      </w:r>
      <w:r w:rsidR="00AC6C1C">
        <w:t xml:space="preserve">Final response in </w:t>
      </w:r>
      <w:r w:rsidR="00AC6C1C" w:rsidRPr="00AC6C1C">
        <w:rPr>
          <w:color w:val="0000FF"/>
        </w:rPr>
        <w:t>TD S2</w:t>
      </w:r>
      <w:r w:rsidR="00AC6C1C" w:rsidRPr="00AC6C1C">
        <w:rPr>
          <w:color w:val="0000FF"/>
        </w:rPr>
        <w:noBreakHyphen/>
        <w:t>171349</w:t>
      </w:r>
      <w:r w:rsidR="00AC6C1C">
        <w:t>.</w:t>
      </w:r>
    </w:p>
    <w:p w:rsidR="00695BC9" w:rsidRDefault="00695BC9" w:rsidP="00695BC9">
      <w:pPr>
        <w:pStyle w:val="NormTop"/>
      </w:pPr>
      <w:r w:rsidRPr="001A15BA">
        <w:rPr>
          <w:color w:val="0000FF"/>
        </w:rPr>
        <w:t>TD S2</w:t>
      </w:r>
      <w:r w:rsidRPr="001A15BA">
        <w:rPr>
          <w:color w:val="0000FF"/>
        </w:rPr>
        <w:noBreakHyphen/>
        <w:t>170762</w:t>
      </w:r>
      <w:r w:rsidRPr="001A15BA">
        <w:t xml:space="preserve"> </w:t>
      </w:r>
      <w:r>
        <w:t>LS from CT WG1: Reply LS on charging support for V2X Communication. (CT WG1)</w:t>
      </w:r>
      <w:r>
        <w:br/>
      </w:r>
      <w:r w:rsidRPr="001A15BA">
        <w:rPr>
          <w:b/>
        </w:rPr>
        <w:t>Abstract:</w:t>
      </w:r>
      <w:r w:rsidRPr="001A15BA">
        <w:t xml:space="preserve"> </w:t>
      </w:r>
      <w:r>
        <w:t xml:space="preserve">CT WG1 would like to thank SA WG2 for their LS on charging support for V2X communication. In the LS, SA WG2 agreed </w:t>
      </w:r>
      <w:r>
        <w:br/>
        <w:t>-</w:t>
      </w:r>
      <w:r>
        <w:tab/>
        <w:t xml:space="preserve">For V2X communication over PC5 reference point, the charging mechanism specified in TS 32.277 </w:t>
      </w:r>
      <w:r>
        <w:br/>
      </w:r>
      <w:r>
        <w:tab/>
        <w:t xml:space="preserve">for ProSe Direct Communication can be reused, with necessary UE reporting configurations for </w:t>
      </w:r>
      <w:r>
        <w:br/>
      </w:r>
      <w:r>
        <w:tab/>
        <w:t xml:space="preserve">V2X use specified by CT WG1. </w:t>
      </w:r>
      <w:r>
        <w:br/>
        <w:t xml:space="preserve">During discussion on UE reporting configurations for V2X communication over PC5 reference point, CT WG1 identified the followings which further need to be considered: </w:t>
      </w:r>
      <w:r>
        <w:br/>
        <w:t>-</w:t>
      </w:r>
      <w:r>
        <w:tab/>
        <w:t xml:space="preserve">Usage information report list should not include ProSe group specific parameters. </w:t>
      </w:r>
      <w:r>
        <w:br/>
        <w:t>-</w:t>
      </w:r>
      <w:r>
        <w:tab/>
        <w:t xml:space="preserve">To support the following SA WG1 privacy requirements specified in TS 22.185, inclusion of the </w:t>
      </w:r>
      <w:r>
        <w:br/>
      </w:r>
      <w:r>
        <w:tab/>
        <w:t xml:space="preserve">source IP address, the source Layer-2 ID and the location information (ECGI) should be conditional </w:t>
      </w:r>
      <w:r>
        <w:br/>
      </w:r>
      <w:r>
        <w:tab/>
        <w:t xml:space="preserve">on operator policy. </w:t>
      </w:r>
      <w:r>
        <w:br/>
        <w:t>-</w:t>
      </w:r>
      <w:r>
        <w:tab/>
        <w:t xml:space="preserve">[R.5.3-006] Subject to regional regulatory requirements and/or operator policy for a V2V/V2I </w:t>
      </w:r>
      <w:r>
        <w:br/>
      </w:r>
      <w:r>
        <w:tab/>
        <w:t xml:space="preserve">application, the 3GPP system shall support </w:t>
      </w:r>
      <w:r w:rsidRPr="001A15BA">
        <w:rPr>
          <w:noProof/>
        </w:rPr>
        <w:t>pseudonymity</w:t>
      </w:r>
      <w:r>
        <w:t xml:space="preserve"> and privacy of a UE in the use of a </w:t>
      </w:r>
      <w:r>
        <w:br/>
      </w:r>
      <w:r>
        <w:tab/>
        <w:t xml:space="preserve">V2V/V2I application, such that no single party (operator or third party) can track a UE identity in that </w:t>
      </w:r>
      <w:r>
        <w:br/>
      </w:r>
      <w:r>
        <w:tab/>
        <w:t xml:space="preserve">region. </w:t>
      </w:r>
      <w:r>
        <w:br/>
        <w:t>-</w:t>
      </w:r>
      <w:r>
        <w:tab/>
        <w:t xml:space="preserve">The UE reports the V2X usage information to the V2X control function CTF (ADF) similarly as a UE </w:t>
      </w:r>
      <w:r>
        <w:br/>
      </w:r>
      <w:r>
        <w:tab/>
        <w:t xml:space="preserve">reports a ProSe usage information to the ProSe Function over the PC3ch reference point as </w:t>
      </w:r>
      <w:r>
        <w:br/>
      </w:r>
      <w:r>
        <w:tab/>
        <w:t>specified in TS 32.277.</w:t>
      </w:r>
    </w:p>
    <w:p w:rsidR="00695BC9" w:rsidRPr="001A15BA" w:rsidRDefault="00695BC9" w:rsidP="00695BC9">
      <w:pPr>
        <w:keepNext/>
        <w:keepLines/>
      </w:pPr>
      <w:r>
        <w:rPr>
          <w:b/>
        </w:rPr>
        <w:t>Discussion and conclusion:</w:t>
      </w:r>
    </w:p>
    <w:p w:rsidR="00695BC9" w:rsidRPr="001A15BA" w:rsidRDefault="00695BC9" w:rsidP="00695BC9">
      <w:pPr>
        <w:keepLines/>
      </w:pPr>
      <w:r>
        <w:t xml:space="preserve">Response drafted in </w:t>
      </w:r>
      <w:r w:rsidRPr="001A15BA">
        <w:rPr>
          <w:color w:val="0000FF"/>
        </w:rPr>
        <w:t>TD S2</w:t>
      </w:r>
      <w:r w:rsidRPr="001A15BA">
        <w:rPr>
          <w:color w:val="0000FF"/>
        </w:rPr>
        <w:noBreakHyphen/>
        <w:t>170901</w:t>
      </w:r>
      <w:r>
        <w:t xml:space="preserve">. </w:t>
      </w:r>
      <w:r w:rsidR="00AC6C1C">
        <w:t xml:space="preserve">Final response in </w:t>
      </w:r>
      <w:r w:rsidR="00AC6C1C" w:rsidRPr="00AC6C1C">
        <w:rPr>
          <w:color w:val="0000FF"/>
        </w:rPr>
        <w:t>TD S2</w:t>
      </w:r>
      <w:r w:rsidR="00AC6C1C" w:rsidRPr="00AC6C1C">
        <w:rPr>
          <w:color w:val="0000FF"/>
        </w:rPr>
        <w:noBreakHyphen/>
        <w:t>171349</w:t>
      </w:r>
      <w:r w:rsidR="00AC6C1C">
        <w:t>.</w:t>
      </w:r>
    </w:p>
    <w:p w:rsidR="00695BC9" w:rsidRDefault="00695BC9" w:rsidP="00695BC9">
      <w:pPr>
        <w:pStyle w:val="NormTop"/>
      </w:pPr>
      <w:r w:rsidRPr="001A15BA">
        <w:rPr>
          <w:color w:val="0000FF"/>
        </w:rPr>
        <w:t>TD S2</w:t>
      </w:r>
      <w:r w:rsidRPr="001A15BA">
        <w:rPr>
          <w:color w:val="0000FF"/>
        </w:rPr>
        <w:noBreakHyphen/>
        <w:t>170901</w:t>
      </w:r>
      <w:r>
        <w:t> [DRAFT] Reply LS on charging support for V2X Communication. (LG Electronics)</w:t>
      </w:r>
      <w:r>
        <w:br/>
      </w:r>
      <w:r w:rsidRPr="001A15BA">
        <w:rPr>
          <w:b/>
        </w:rPr>
        <w:t>Abstract:</w:t>
      </w:r>
      <w:r w:rsidRPr="001A15BA">
        <w:t xml:space="preserve"> </w:t>
      </w:r>
      <w:r>
        <w:t>Reply to LS from SA WG5 on charging support for V2X Communication (</w:t>
      </w:r>
      <w:r w:rsidRPr="001A15BA">
        <w:rPr>
          <w:color w:val="0000FF"/>
        </w:rPr>
        <w:t>TD S2</w:t>
      </w:r>
      <w:r w:rsidRPr="001A15BA">
        <w:rPr>
          <w:color w:val="0000FF"/>
        </w:rPr>
        <w:noBreakHyphen/>
        <w:t>170736</w:t>
      </w:r>
      <w:r>
        <w:t>/</w:t>
      </w:r>
      <w:r w:rsidRPr="001A15BA">
        <w:rPr>
          <w:color w:val="00B050"/>
        </w:rPr>
        <w:t>TD S5</w:t>
      </w:r>
      <w:r w:rsidRPr="001A15BA">
        <w:rPr>
          <w:color w:val="00B050"/>
        </w:rPr>
        <w:noBreakHyphen/>
        <w:t>171225</w:t>
      </w:r>
      <w:r>
        <w:t>), Reply to LS from CT WG1 on charging support for V2X Communication (</w:t>
      </w:r>
      <w:r w:rsidRPr="001A15BA">
        <w:rPr>
          <w:color w:val="0000FF"/>
        </w:rPr>
        <w:t>TD S2</w:t>
      </w:r>
      <w:r w:rsidRPr="001A15BA">
        <w:rPr>
          <w:color w:val="0000FF"/>
        </w:rPr>
        <w:noBreakHyphen/>
        <w:t>170762</w:t>
      </w:r>
      <w:r>
        <w:t>/</w:t>
      </w:r>
      <w:r w:rsidRPr="001A15BA">
        <w:rPr>
          <w:color w:val="008000"/>
        </w:rPr>
        <w:t>TD C1</w:t>
      </w:r>
      <w:r w:rsidRPr="001A15BA">
        <w:rPr>
          <w:color w:val="008000"/>
        </w:rPr>
        <w:noBreakHyphen/>
        <w:t>170335</w:t>
      </w:r>
      <w:r>
        <w:t>).</w:t>
      </w:r>
    </w:p>
    <w:p w:rsidR="00695BC9" w:rsidRPr="001A15BA" w:rsidRDefault="00695BC9" w:rsidP="00695BC9">
      <w:pPr>
        <w:keepNext/>
        <w:keepLines/>
      </w:pPr>
      <w:r>
        <w:rPr>
          <w:b/>
        </w:rPr>
        <w:t>Discussion and conclusion:</w:t>
      </w:r>
    </w:p>
    <w:p w:rsidR="000B63E2" w:rsidRPr="000B63E2" w:rsidRDefault="00695BC9" w:rsidP="000B63E2">
      <w:pPr>
        <w:keepLines/>
      </w:pPr>
      <w:r>
        <w:t xml:space="preserve">Response to </w:t>
      </w:r>
      <w:r w:rsidRPr="001A15BA">
        <w:rPr>
          <w:color w:val="0000FF"/>
        </w:rPr>
        <w:t>TD S2</w:t>
      </w:r>
      <w:r w:rsidRPr="001A15BA">
        <w:rPr>
          <w:color w:val="0000FF"/>
        </w:rPr>
        <w:noBreakHyphen/>
        <w:t>170736</w:t>
      </w:r>
      <w:r>
        <w:t xml:space="preserve"> and </w:t>
      </w:r>
      <w:r w:rsidRPr="001A15BA">
        <w:rPr>
          <w:color w:val="0000FF"/>
        </w:rPr>
        <w:t>TD S2</w:t>
      </w:r>
      <w:r w:rsidRPr="001A15BA">
        <w:rPr>
          <w:color w:val="0000FF"/>
        </w:rPr>
        <w:noBreakHyphen/>
        <w:t>170762</w:t>
      </w:r>
      <w:r>
        <w:t>.</w:t>
      </w:r>
      <w:r w:rsidR="000B63E2" w:rsidRPr="000B63E2">
        <w:t xml:space="preserve"> </w:t>
      </w:r>
      <w:r w:rsidR="000B63E2">
        <w:t xml:space="preserve">Revised in parallel session to </w:t>
      </w:r>
      <w:r w:rsidR="000B63E2" w:rsidRPr="000B63E2">
        <w:rPr>
          <w:color w:val="0000FF"/>
        </w:rPr>
        <w:t>TD S2</w:t>
      </w:r>
      <w:r w:rsidR="000B63E2" w:rsidRPr="000B63E2">
        <w:rPr>
          <w:color w:val="0000FF"/>
        </w:rPr>
        <w:noBreakHyphen/>
      </w:r>
      <w:r w:rsidR="000B63E2">
        <w:rPr>
          <w:color w:val="0000FF"/>
        </w:rPr>
        <w:t>171349</w:t>
      </w:r>
      <w:r w:rsidR="000B63E2">
        <w:t xml:space="preserve">. </w:t>
      </w:r>
      <w:r w:rsidR="00715F84" w:rsidRPr="00715F84">
        <w:rPr>
          <w:color w:val="FF0000"/>
        </w:rPr>
        <w:t>Agreed</w:t>
      </w:r>
      <w:r w:rsidR="00715F84">
        <w:t xml:space="preserve"> in parallel session</w:t>
      </w:r>
      <w:r w:rsidR="000B63E2">
        <w:t>.</w:t>
      </w:r>
      <w:r w:rsidR="00CD494C">
        <w:t xml:space="preserve"> This was </w:t>
      </w:r>
      <w:r w:rsidR="00CD494C" w:rsidRPr="00CD494C">
        <w:rPr>
          <w:color w:val="FF0000"/>
        </w:rPr>
        <w:t>block approved</w:t>
      </w:r>
      <w:r w:rsidR="00CD494C">
        <w:t>.</w:t>
      </w:r>
    </w:p>
    <w:p w:rsidR="000B63E2" w:rsidRDefault="000B63E2" w:rsidP="000B63E2">
      <w:pPr>
        <w:pStyle w:val="NormTop"/>
      </w:pPr>
      <w:r w:rsidRPr="001A15BA">
        <w:rPr>
          <w:color w:val="0000FF"/>
        </w:rPr>
        <w:t>TD S2</w:t>
      </w:r>
      <w:r w:rsidRPr="001A15BA">
        <w:rPr>
          <w:color w:val="0000FF"/>
        </w:rPr>
        <w:noBreakHyphen/>
        <w:t>170908</w:t>
      </w:r>
      <w:r w:rsidRPr="001A15BA">
        <w:t xml:space="preserve"> </w:t>
      </w:r>
      <w:r>
        <w:t>23.285 CR0028 (Rel</w:t>
      </w:r>
      <w:r>
        <w:noBreakHyphen/>
        <w:t>14, 'F'): Clarification for V2X charging. (Source: Qualcomm Incorporated, LG Electronics).</w:t>
      </w:r>
      <w:r>
        <w:br/>
      </w:r>
      <w:r w:rsidRPr="001A15BA">
        <w:rPr>
          <w:b/>
        </w:rPr>
        <w:t>Abstract:</w:t>
      </w:r>
      <w:r w:rsidRPr="001A15BA">
        <w:t xml:space="preserve"> </w:t>
      </w:r>
      <w:r>
        <w:t>Summary of change: Clarify that the existing charging mechanisms can be used for V2X where applicable, but no V2X enhancement is specified in this release. Remove the text referring to CT WG1 specification on PC5 V2X charging configurations.</w:t>
      </w:r>
    </w:p>
    <w:p w:rsidR="000B63E2" w:rsidRPr="001A15BA" w:rsidRDefault="000B63E2" w:rsidP="000B63E2">
      <w:pPr>
        <w:keepNext/>
        <w:keepLines/>
      </w:pPr>
      <w:r>
        <w:rPr>
          <w:b/>
        </w:rPr>
        <w:t>Discussion and conclusion:</w:t>
      </w:r>
    </w:p>
    <w:p w:rsidR="000B63E2" w:rsidRPr="000B63E2" w:rsidRDefault="000B63E2" w:rsidP="000B63E2">
      <w:pPr>
        <w:keepLines/>
      </w:pPr>
      <w:r>
        <w:t xml:space="preserve">Revised in parallel session to </w:t>
      </w:r>
      <w:r w:rsidRPr="000B63E2">
        <w:rPr>
          <w:color w:val="0000FF"/>
        </w:rPr>
        <w:t>TD S2</w:t>
      </w:r>
      <w:r w:rsidRPr="000B63E2">
        <w:rPr>
          <w:color w:val="0000FF"/>
        </w:rPr>
        <w:noBreakHyphen/>
        <w:t>171348</w:t>
      </w:r>
      <w:r>
        <w:t xml:space="preserve">. </w:t>
      </w:r>
      <w:r w:rsidR="00AC6C1C" w:rsidRPr="00715F84">
        <w:rPr>
          <w:color w:val="FF0000"/>
        </w:rPr>
        <w:t>Agreed</w:t>
      </w:r>
      <w:r w:rsidR="00AC6C1C">
        <w:t xml:space="preserve"> in parallel session. This was </w:t>
      </w:r>
      <w:r w:rsidR="00AC6C1C" w:rsidRPr="00CD494C">
        <w:rPr>
          <w:color w:val="FF0000"/>
        </w:rPr>
        <w:t>block approved</w:t>
      </w:r>
      <w:r w:rsidR="00AC6C1C">
        <w:t>.</w:t>
      </w:r>
    </w:p>
    <w:p w:rsidR="000B63E2" w:rsidRDefault="000B63E2" w:rsidP="000B63E2">
      <w:pPr>
        <w:keepNext/>
        <w:keepLines/>
        <w:pBdr>
          <w:top w:val="single" w:sz="4" w:space="1" w:color="auto"/>
        </w:pBdr>
        <w:rPr>
          <w:lang w:eastAsia="en-US"/>
        </w:rPr>
      </w:pPr>
      <w:r w:rsidRPr="00916E52">
        <w:rPr>
          <w:rFonts w:cs="Arial"/>
          <w:color w:val="0000FF"/>
          <w:szCs w:val="16"/>
          <w:lang w:eastAsia="en-US"/>
        </w:rPr>
        <w:lastRenderedPageBreak/>
        <w:t>TD S2</w:t>
      </w:r>
      <w:r w:rsidRPr="00916E52">
        <w:rPr>
          <w:rFonts w:cs="Arial"/>
          <w:color w:val="0000FF"/>
          <w:szCs w:val="16"/>
          <w:lang w:eastAsia="en-US"/>
        </w:rPr>
        <w:noBreakHyphen/>
        <w:t>1</w:t>
      </w:r>
      <w:r>
        <w:rPr>
          <w:rFonts w:cs="Arial"/>
          <w:color w:val="0000FF"/>
          <w:szCs w:val="16"/>
          <w:lang w:eastAsia="en-US"/>
        </w:rPr>
        <w:t>71209</w:t>
      </w:r>
      <w:r w:rsidRPr="00916E52">
        <w:rPr>
          <w:lang w:eastAsia="en-US"/>
        </w:rPr>
        <w:t xml:space="preserve"> </w:t>
      </w:r>
      <w:r>
        <w:rPr>
          <w:lang w:eastAsia="en-US"/>
        </w:rPr>
        <w:t>(LS IN) LS from SA WG1: Reply LS on inter-carrier/inter-PLMN. SA WG1 would like to thank RAN WG2 for the LS on inter-PLMN support for V2X. As per the LS received, these are the current RAN WG2 assumptions:</w:t>
      </w:r>
      <w:r>
        <w:rPr>
          <w:lang w:eastAsia="en-US"/>
        </w:rPr>
        <w:br/>
        <w:t>-</w:t>
      </w:r>
      <w:r>
        <w:rPr>
          <w:lang w:eastAsia="en-US"/>
        </w:rPr>
        <w:tab/>
        <w:t xml:space="preserve">For </w:t>
      </w:r>
      <w:r w:rsidRPr="00AD16BA">
        <w:rPr>
          <w:noProof/>
          <w:lang w:eastAsia="en-US"/>
        </w:rPr>
        <w:t>sidelink</w:t>
      </w:r>
      <w:r>
        <w:rPr>
          <w:lang w:eastAsia="en-US"/>
        </w:rPr>
        <w:t xml:space="preserve"> V2V, we assume that the number of receiver chains is at least equal to number of ITS </w:t>
      </w:r>
      <w:r>
        <w:rPr>
          <w:lang w:eastAsia="en-US"/>
        </w:rPr>
        <w:br/>
      </w:r>
      <w:r>
        <w:rPr>
          <w:lang w:eastAsia="en-US"/>
        </w:rPr>
        <w:tab/>
        <w:t xml:space="preserve">dedicated carriers (FFS if this is for safety only carriers or for all dedicated carriers) in addition to the </w:t>
      </w:r>
      <w:r>
        <w:rPr>
          <w:lang w:eastAsia="en-US"/>
        </w:rPr>
        <w:br/>
      </w:r>
      <w:r>
        <w:rPr>
          <w:lang w:eastAsia="en-US"/>
        </w:rPr>
        <w:tab/>
        <w:t xml:space="preserve">receiver chain required for </w:t>
      </w:r>
      <w:r w:rsidRPr="00AD16BA">
        <w:rPr>
          <w:noProof/>
          <w:lang w:eastAsia="en-US"/>
        </w:rPr>
        <w:t>Uu</w:t>
      </w:r>
      <w:r>
        <w:rPr>
          <w:lang w:eastAsia="en-US"/>
        </w:rPr>
        <w:t>.</w:t>
      </w:r>
      <w:r>
        <w:rPr>
          <w:lang w:eastAsia="en-US"/>
        </w:rPr>
        <w:br/>
        <w:t>-</w:t>
      </w:r>
      <w:r>
        <w:rPr>
          <w:lang w:eastAsia="en-US"/>
        </w:rPr>
        <w:tab/>
        <w:t xml:space="preserve">For UEs supporting </w:t>
      </w:r>
      <w:r w:rsidRPr="00AD16BA">
        <w:rPr>
          <w:noProof/>
          <w:lang w:eastAsia="en-US"/>
        </w:rPr>
        <w:t>Uu</w:t>
      </w:r>
      <w:r>
        <w:rPr>
          <w:lang w:eastAsia="en-US"/>
        </w:rPr>
        <w:t xml:space="preserve"> broadcast, reception of DL V2X broadcast in different carriers/PLMNs it will </w:t>
      </w:r>
      <w:r>
        <w:rPr>
          <w:lang w:eastAsia="en-US"/>
        </w:rPr>
        <w:br/>
      </w:r>
      <w:r>
        <w:rPr>
          <w:lang w:eastAsia="en-US"/>
        </w:rPr>
        <w:tab/>
        <w:t xml:space="preserve">be supported by having multiple receiver chain in the UE. </w:t>
      </w:r>
      <w:r>
        <w:rPr>
          <w:lang w:eastAsia="en-US"/>
        </w:rPr>
        <w:br/>
      </w:r>
      <w:r>
        <w:rPr>
          <w:lang w:eastAsia="en-US"/>
        </w:rPr>
        <w:tab/>
        <w:t xml:space="preserve">The number of maximum carriers/PLMN and RF chains needed is FFS. </w:t>
      </w:r>
      <w:r>
        <w:rPr>
          <w:lang w:eastAsia="en-US"/>
        </w:rPr>
        <w:br/>
      </w:r>
      <w:r w:rsidRPr="00AD16BA">
        <w:rPr>
          <w:b/>
          <w:lang w:eastAsia="en-US"/>
        </w:rPr>
        <w:t>RAN WG2 question</w:t>
      </w:r>
      <w:r>
        <w:rPr>
          <w:lang w:eastAsia="en-US"/>
        </w:rPr>
        <w:t xml:space="preserve"> related to the above assumptions: </w:t>
      </w:r>
      <w:r>
        <w:rPr>
          <w:lang w:eastAsia="en-US"/>
        </w:rPr>
        <w:br/>
        <w:t xml:space="preserve">Are there any guidelines or requirements on the number of carriers/PLMNs in which the UE should receive V2X messages via </w:t>
      </w:r>
      <w:r w:rsidRPr="00AD16BA">
        <w:rPr>
          <w:noProof/>
          <w:lang w:eastAsia="en-US"/>
        </w:rPr>
        <w:t>Uu</w:t>
      </w:r>
      <w:r>
        <w:rPr>
          <w:lang w:eastAsia="en-US"/>
        </w:rPr>
        <w:t xml:space="preserve"> interface or PC5? </w:t>
      </w:r>
      <w:r>
        <w:rPr>
          <w:lang w:eastAsia="en-US"/>
        </w:rPr>
        <w:br/>
        <w:t xml:space="preserve">Or what is the maximum number of carriers [including intra/inter-PLMN operation] in which the UE should receive V2X messages via </w:t>
      </w:r>
      <w:r w:rsidRPr="00AD16BA">
        <w:rPr>
          <w:noProof/>
          <w:lang w:eastAsia="en-US"/>
        </w:rPr>
        <w:t>Uu</w:t>
      </w:r>
      <w:r>
        <w:rPr>
          <w:lang w:eastAsia="en-US"/>
        </w:rPr>
        <w:t xml:space="preserve"> interface or PC5? </w:t>
      </w:r>
      <w:r>
        <w:rPr>
          <w:lang w:eastAsia="en-US"/>
        </w:rPr>
        <w:br/>
      </w:r>
      <w:r w:rsidRPr="00AD16BA">
        <w:rPr>
          <w:b/>
          <w:lang w:eastAsia="en-US"/>
        </w:rPr>
        <w:t>SA WG1 response:</w:t>
      </w:r>
      <w:r>
        <w:rPr>
          <w:lang w:eastAsia="en-US"/>
        </w:rPr>
        <w:t xml:space="preserve"> For </w:t>
      </w:r>
      <w:r w:rsidRPr="00AD16BA">
        <w:rPr>
          <w:noProof/>
          <w:lang w:eastAsia="en-US"/>
        </w:rPr>
        <w:t>Uu</w:t>
      </w:r>
      <w:r>
        <w:rPr>
          <w:lang w:eastAsia="en-US"/>
        </w:rPr>
        <w:t xml:space="preserve"> operation, the application server should be responsible for disseminating V2X messages to all relevant PLMNs. </w:t>
      </w:r>
      <w:r>
        <w:rPr>
          <w:lang w:eastAsia="en-US"/>
        </w:rPr>
        <w:br/>
        <w:t xml:space="preserve">SA WG1 understands that RAN WG2 identified a special case where the UE would potentially need to be connected to two PLMNs: if a given PLMN shares its V2X services with other PLMNs in the area, the UE may need to receive data from its own PLMN and plus V2X messages from the PLMN that is providing the V2X services. </w:t>
      </w:r>
      <w:r>
        <w:rPr>
          <w:lang w:eastAsia="en-US"/>
        </w:rPr>
        <w:br/>
        <w:t xml:space="preserve">This could especially happen across countries boarders. SA WG1 has not specified explicit 3GPP service requirements to support this in V2X. </w:t>
      </w:r>
      <w:r>
        <w:rPr>
          <w:lang w:eastAsia="en-US"/>
        </w:rPr>
        <w:br/>
        <w:t xml:space="preserve">The current assumption is that the UE will always connect to a single PLMN at a point in time, and that PLMN provides V2X and non-V2X services to the UE. For PC5 interface, in any given region and point in time, different PLMNs should share the same carrier for V2X communication. </w:t>
      </w:r>
      <w:r>
        <w:rPr>
          <w:lang w:eastAsia="en-US"/>
        </w:rPr>
        <w:br/>
        <w:t xml:space="preserve">RAN WG2 should consider if it is necessary to support a second carrier for the purposes of handling countries boarders and/or to provide redundancy for safety-messages. </w:t>
      </w:r>
      <w:r>
        <w:rPr>
          <w:lang w:eastAsia="en-US"/>
        </w:rPr>
        <w:br/>
        <w:t xml:space="preserve">Moreover, as there may be other services provided by a PLMN that may require communication over the PC5 interface (for instance, location based services, or other non-safety V2X services), the UE may need to support another carrier for these other services. </w:t>
      </w:r>
      <w:r>
        <w:rPr>
          <w:lang w:eastAsia="en-US"/>
        </w:rPr>
        <w:br/>
        <w:t xml:space="preserve">Therefore, the recommendation from SA WG1 is that, for the PC5 interface, the UE should support one carrier for V2X safety services and optionally support a second carrier for redundancy of V2X services and / or, non-safety and supplementary services. </w:t>
      </w:r>
      <w:r>
        <w:rPr>
          <w:lang w:eastAsia="en-US"/>
        </w:rPr>
        <w:br/>
        <w:t xml:space="preserve">SA WG1 would like to note that spectrum allocation will also depend on national policy and regulations, some of which are not yet defined. </w:t>
      </w:r>
      <w:r>
        <w:rPr>
          <w:lang w:eastAsia="en-US"/>
        </w:rPr>
        <w:br/>
      </w:r>
      <w:r w:rsidRPr="00AD16BA">
        <w:rPr>
          <w:b/>
          <w:lang w:eastAsia="en-US"/>
        </w:rPr>
        <w:t>Action:</w:t>
      </w:r>
      <w:r>
        <w:rPr>
          <w:lang w:eastAsia="en-US"/>
        </w:rPr>
        <w:t xml:space="preserve"> SA WG1 kindly asks to RAN WG2 and SA WG2 to take the information above in consideration.</w:t>
      </w:r>
    </w:p>
    <w:p w:rsidR="000B63E2" w:rsidRDefault="000B63E2" w:rsidP="000B63E2">
      <w:pPr>
        <w:keepNext/>
        <w:keepLines/>
        <w:rPr>
          <w:b/>
          <w:lang w:eastAsia="en-US"/>
        </w:rPr>
      </w:pPr>
      <w:r w:rsidRPr="00AD16BA">
        <w:rPr>
          <w:b/>
          <w:lang w:eastAsia="en-US"/>
        </w:rPr>
        <w:t>Discussion and conclusion:</w:t>
      </w:r>
    </w:p>
    <w:p w:rsidR="000B63E2" w:rsidRPr="000B63E2" w:rsidRDefault="00715F84" w:rsidP="000B63E2">
      <w:pPr>
        <w:keepLines/>
      </w:pPr>
      <w:r w:rsidRPr="00715F84">
        <w:rPr>
          <w:color w:val="0000FF"/>
        </w:rPr>
        <w:t>Noted</w:t>
      </w:r>
      <w:r>
        <w:t xml:space="preserve"> in parallel session</w:t>
      </w:r>
      <w:r w:rsidR="000B63E2">
        <w:t>.</w:t>
      </w:r>
    </w:p>
    <w:p w:rsidR="000B63E2" w:rsidRDefault="000B63E2" w:rsidP="000B63E2">
      <w:pPr>
        <w:pStyle w:val="NormTop"/>
      </w:pPr>
      <w:r w:rsidRPr="001A15BA">
        <w:rPr>
          <w:color w:val="0000FF"/>
        </w:rPr>
        <w:t>TD S2</w:t>
      </w:r>
      <w:r w:rsidRPr="001A15BA">
        <w:rPr>
          <w:color w:val="0000FF"/>
        </w:rPr>
        <w:noBreakHyphen/>
        <w:t>170909</w:t>
      </w:r>
      <w:r w:rsidRPr="001A15BA">
        <w:t xml:space="preserve"> </w:t>
      </w:r>
      <w:r>
        <w:t>23.285 CR0029 (Rel</w:t>
      </w:r>
      <w:r>
        <w:noBreakHyphen/>
        <w:t>14, 'B'): Clarification for V2X Security. (Source: Qualcomm Incorporated).</w:t>
      </w:r>
      <w:r>
        <w:br/>
      </w:r>
      <w:r w:rsidRPr="001A15BA">
        <w:rPr>
          <w:b/>
        </w:rPr>
        <w:t>Abstract:</w:t>
      </w:r>
      <w:r w:rsidRPr="001A15BA">
        <w:t xml:space="preserve"> </w:t>
      </w:r>
      <w:r>
        <w:t>Summary of change: Adding clarification of the security aspect of V2X communication, and adding reference to SA WG3 V2X specifications.</w:t>
      </w:r>
    </w:p>
    <w:p w:rsidR="000B63E2" w:rsidRPr="001A15BA" w:rsidRDefault="000B63E2" w:rsidP="000B63E2">
      <w:pPr>
        <w:keepNext/>
        <w:keepLines/>
      </w:pPr>
      <w:r>
        <w:rPr>
          <w:b/>
        </w:rPr>
        <w:t>Discussion and conclusion:</w:t>
      </w:r>
    </w:p>
    <w:p w:rsidR="000B63E2" w:rsidRPr="000B63E2" w:rsidRDefault="000B63E2" w:rsidP="000B63E2">
      <w:pPr>
        <w:keepLines/>
      </w:pPr>
      <w:r>
        <w:t xml:space="preserve">Revised in parallel session to </w:t>
      </w:r>
      <w:r w:rsidRPr="000B63E2">
        <w:rPr>
          <w:color w:val="0000FF"/>
        </w:rPr>
        <w:t>TD S2</w:t>
      </w:r>
      <w:r w:rsidRPr="000B63E2">
        <w:rPr>
          <w:color w:val="0000FF"/>
        </w:rPr>
        <w:noBreakHyphen/>
      </w:r>
      <w:r>
        <w:rPr>
          <w:color w:val="0000FF"/>
        </w:rPr>
        <w:t>171350</w:t>
      </w:r>
      <w:r>
        <w:t xml:space="preserve">. </w:t>
      </w:r>
      <w:r w:rsidR="00715F84" w:rsidRPr="00715F84">
        <w:rPr>
          <w:color w:val="FF0000"/>
        </w:rPr>
        <w:t>Agreed</w:t>
      </w:r>
      <w:r w:rsidR="00715F84">
        <w:t xml:space="preserve"> in parallel session</w:t>
      </w:r>
      <w:r w:rsidR="00B65D71">
        <w:t>.</w:t>
      </w:r>
      <w:r w:rsidR="00CD494C">
        <w:t xml:space="preserve"> This was </w:t>
      </w:r>
      <w:r w:rsidR="00CD494C" w:rsidRPr="00CD494C">
        <w:rPr>
          <w:color w:val="FF0000"/>
        </w:rPr>
        <w:t>block approved</w:t>
      </w:r>
      <w:r w:rsidR="00CD494C">
        <w:t>.</w:t>
      </w:r>
    </w:p>
    <w:p w:rsidR="00695BC9" w:rsidRDefault="00695BC9" w:rsidP="00695BC9">
      <w:pPr>
        <w:pStyle w:val="NormTop"/>
      </w:pPr>
      <w:r w:rsidRPr="001A15BA">
        <w:rPr>
          <w:color w:val="0000FF"/>
        </w:rPr>
        <w:t>TD S2</w:t>
      </w:r>
      <w:r w:rsidRPr="001A15BA">
        <w:rPr>
          <w:color w:val="0000FF"/>
        </w:rPr>
        <w:noBreakHyphen/>
        <w:t>170910</w:t>
      </w:r>
      <w:r w:rsidRPr="001A15BA">
        <w:t xml:space="preserve"> </w:t>
      </w:r>
      <w:r>
        <w:t>23.285 CR0025R2 (Rel</w:t>
      </w:r>
      <w:r>
        <w:noBreakHyphen/>
        <w:t xml:space="preserve">14, 'F'): Clarify IP routing of V2X service over LTE </w:t>
      </w:r>
      <w:r w:rsidRPr="00AD16BA">
        <w:rPr>
          <w:noProof/>
          <w:lang w:eastAsia="en-US"/>
        </w:rPr>
        <w:t>Uu</w:t>
      </w:r>
      <w:r>
        <w:t xml:space="preserve"> with PSID, ITS-AID. (Source: Ericsson?, Qualcomm Incorporated, LG Electronics). (Revision of </w:t>
      </w:r>
      <w:r w:rsidRPr="001A15BA">
        <w:rPr>
          <w:color w:val="0000FF"/>
        </w:rPr>
        <w:t>TD S2</w:t>
      </w:r>
      <w:r w:rsidRPr="001A15BA">
        <w:rPr>
          <w:color w:val="0000FF"/>
        </w:rPr>
        <w:noBreakHyphen/>
        <w:t>170375</w:t>
      </w:r>
      <w:r w:rsidRPr="001A15BA">
        <w:t>).</w:t>
      </w:r>
      <w:r>
        <w:br/>
      </w:r>
      <w:r w:rsidRPr="001A15BA">
        <w:rPr>
          <w:b/>
        </w:rPr>
        <w:t>Abstract:</w:t>
      </w:r>
      <w:r w:rsidRPr="001A15BA">
        <w:t xml:space="preserve"> </w:t>
      </w:r>
      <w:r>
        <w:t>Summary of change: Clarify that the UE can also route these messages using pure destination IP address not tied to PC5 configuration.</w:t>
      </w:r>
    </w:p>
    <w:p w:rsidR="00695BC9" w:rsidRPr="001A15BA" w:rsidRDefault="00695BC9" w:rsidP="00695BC9">
      <w:pPr>
        <w:keepNext/>
        <w:keepLines/>
      </w:pPr>
      <w:r>
        <w:rPr>
          <w:b/>
        </w:rPr>
        <w:t>Discussion and conclusion:</w:t>
      </w:r>
    </w:p>
    <w:p w:rsidR="000B63E2" w:rsidRPr="000B63E2" w:rsidRDefault="00695BC9" w:rsidP="000B63E2">
      <w:pPr>
        <w:keepLines/>
      </w:pPr>
      <w:r>
        <w:t xml:space="preserve">Revision of </w:t>
      </w:r>
      <w:r w:rsidRPr="001A15BA">
        <w:rPr>
          <w:color w:val="0000FF"/>
        </w:rPr>
        <w:t>TD S2</w:t>
      </w:r>
      <w:r w:rsidRPr="001A15BA">
        <w:rPr>
          <w:color w:val="0000FF"/>
        </w:rPr>
        <w:noBreakHyphen/>
        <w:t>170375</w:t>
      </w:r>
      <w:r>
        <w:t xml:space="preserve"> from S2#118BIS. </w:t>
      </w:r>
      <w:r w:rsidRPr="001A15BA">
        <w:rPr>
          <w:color w:val="0000FF"/>
        </w:rPr>
        <w:t>Confirm Sources!</w:t>
      </w:r>
      <w:r>
        <w:t xml:space="preserve">. </w:t>
      </w:r>
      <w:r w:rsidR="000B63E2">
        <w:t xml:space="preserve">Revised in parallel session to </w:t>
      </w:r>
      <w:r w:rsidR="000B63E2" w:rsidRPr="000B63E2">
        <w:rPr>
          <w:color w:val="0000FF"/>
        </w:rPr>
        <w:t>TD S2</w:t>
      </w:r>
      <w:r w:rsidR="000B63E2" w:rsidRPr="000B63E2">
        <w:rPr>
          <w:color w:val="0000FF"/>
        </w:rPr>
        <w:noBreakHyphen/>
      </w:r>
      <w:r w:rsidR="000B63E2">
        <w:rPr>
          <w:color w:val="0000FF"/>
        </w:rPr>
        <w:t>171351</w:t>
      </w:r>
      <w:r w:rsidR="000B63E2">
        <w:t xml:space="preserve">. </w:t>
      </w:r>
      <w:r w:rsidR="00AC6C1C">
        <w:t xml:space="preserve">This was </w:t>
      </w:r>
      <w:r w:rsidR="00AC6C1C" w:rsidRPr="00AC6C1C">
        <w:rPr>
          <w:color w:val="FF0000"/>
        </w:rPr>
        <w:t>withdrawn</w:t>
      </w:r>
      <w:r w:rsidR="00AC6C1C">
        <w:t xml:space="preserve"> (not provided).</w:t>
      </w:r>
    </w:p>
    <w:p w:rsidR="00695BC9" w:rsidRDefault="00695BC9" w:rsidP="00695BC9">
      <w:pPr>
        <w:pStyle w:val="NormTop"/>
      </w:pPr>
      <w:r w:rsidRPr="001A15BA">
        <w:rPr>
          <w:color w:val="0000FF"/>
        </w:rPr>
        <w:lastRenderedPageBreak/>
        <w:t>TD S2</w:t>
      </w:r>
      <w:r w:rsidRPr="001A15BA">
        <w:rPr>
          <w:color w:val="0000FF"/>
        </w:rPr>
        <w:noBreakHyphen/>
        <w:t>171204</w:t>
      </w:r>
      <w:r w:rsidRPr="001A15BA">
        <w:t xml:space="preserve"> </w:t>
      </w:r>
      <w:r>
        <w:t>23.285 CR0027R1 (Rel</w:t>
      </w:r>
      <w:r>
        <w:noBreakHyphen/>
        <w:t xml:space="preserve">14, 'C'): Support of V2X communication over PC5 during IMS </w:t>
      </w:r>
      <w:r w:rsidRPr="001A15BA">
        <w:rPr>
          <w:noProof/>
        </w:rPr>
        <w:t>eCall</w:t>
      </w:r>
      <w:r>
        <w:t>. (Source: Ericsson, Qualcomm Incorporated).</w:t>
      </w:r>
      <w:r>
        <w:br/>
      </w:r>
      <w:r w:rsidRPr="001A15BA">
        <w:rPr>
          <w:b/>
        </w:rPr>
        <w:t>Abstract:</w:t>
      </w:r>
      <w:r w:rsidRPr="001A15BA">
        <w:t xml:space="preserve"> </w:t>
      </w:r>
      <w:r>
        <w:t>Summary of change: Support proper V2X communication over PC5 during emergency call with the following changes:</w:t>
      </w:r>
      <w:r>
        <w:br/>
        <w:t>-</w:t>
      </w:r>
      <w:r>
        <w:tab/>
        <w:t xml:space="preserve">clarify that the UE shall not trigger PLMN selection due to V2X communication over PC5 when it has </w:t>
      </w:r>
      <w:r>
        <w:br/>
      </w:r>
      <w:r>
        <w:tab/>
        <w:t>an active emergency PDN Connection;</w:t>
      </w:r>
      <w:r>
        <w:br/>
        <w:t>-</w:t>
      </w:r>
      <w:r>
        <w:tab/>
        <w:t xml:space="preserve">clarify that the communication over the emergency PDN connection shall be prioritized over V2X </w:t>
      </w:r>
      <w:r>
        <w:br/>
      </w:r>
      <w:r>
        <w:tab/>
        <w:t>communication over PC5;</w:t>
      </w:r>
      <w:r>
        <w:br/>
        <w:t>-</w:t>
      </w:r>
      <w:r>
        <w:tab/>
        <w:t xml:space="preserve">remove limitation on using V2X communication over PC5 when UE enters ECM-CONNECTED </w:t>
      </w:r>
      <w:r>
        <w:br/>
      </w:r>
      <w:r>
        <w:tab/>
        <w:t>mode from limited service state;</w:t>
      </w:r>
    </w:p>
    <w:p w:rsidR="00695BC9" w:rsidRPr="001A15BA" w:rsidRDefault="00695BC9" w:rsidP="00695BC9">
      <w:pPr>
        <w:keepNext/>
        <w:keepLines/>
      </w:pPr>
      <w:r>
        <w:rPr>
          <w:b/>
        </w:rPr>
        <w:t>Discussion and conclusion:</w:t>
      </w:r>
    </w:p>
    <w:p w:rsidR="00695BC9" w:rsidRDefault="00695BC9" w:rsidP="00695BC9">
      <w:pPr>
        <w:keepLines/>
      </w:pPr>
      <w:r w:rsidRPr="001A15BA">
        <w:rPr>
          <w:color w:val="0000FF"/>
        </w:rPr>
        <w:t>LATE REQ</w:t>
      </w:r>
      <w:r>
        <w:t xml:space="preserve">: </w:t>
      </w:r>
      <w:r w:rsidRPr="001A15BA">
        <w:rPr>
          <w:color w:val="FF0000"/>
        </w:rPr>
        <w:t>LATE DOC</w:t>
      </w:r>
      <w:r>
        <w:t xml:space="preserve">: Revision of </w:t>
      </w:r>
      <w:r w:rsidRPr="001A15BA">
        <w:rPr>
          <w:color w:val="0000FF"/>
        </w:rPr>
        <w:t>TD S2</w:t>
      </w:r>
      <w:r w:rsidRPr="001A15BA">
        <w:rPr>
          <w:color w:val="0000FF"/>
        </w:rPr>
        <w:noBreakHyphen/>
        <w:t>170188</w:t>
      </w:r>
      <w:r>
        <w:t xml:space="preserve"> from S2#118BIS. </w:t>
      </w:r>
      <w:r w:rsidR="000B63E2">
        <w:t xml:space="preserve">Revised in parallel session to </w:t>
      </w:r>
      <w:r w:rsidR="000B63E2" w:rsidRPr="000B63E2">
        <w:rPr>
          <w:color w:val="0000FF"/>
        </w:rPr>
        <w:t>TD S2</w:t>
      </w:r>
      <w:r w:rsidR="000B63E2" w:rsidRPr="000B63E2">
        <w:rPr>
          <w:color w:val="0000FF"/>
        </w:rPr>
        <w:noBreakHyphen/>
      </w:r>
      <w:r w:rsidR="000B63E2">
        <w:rPr>
          <w:color w:val="0000FF"/>
        </w:rPr>
        <w:t>171352</w:t>
      </w:r>
      <w:r w:rsidR="000B63E2">
        <w:t xml:space="preserve">. </w:t>
      </w:r>
      <w:r w:rsidR="00715F84" w:rsidRPr="00715F84">
        <w:rPr>
          <w:color w:val="FF0000"/>
        </w:rPr>
        <w:t>Agreed</w:t>
      </w:r>
      <w:r w:rsidR="00715F84">
        <w:t xml:space="preserve"> in parallel session</w:t>
      </w:r>
      <w:r w:rsidR="000B63E2">
        <w:t xml:space="preserve">. </w:t>
      </w:r>
      <w:r w:rsidR="005907A3" w:rsidRPr="005907A3">
        <w:rPr>
          <w:color w:val="FF0000"/>
        </w:rPr>
        <w:t>Approved</w:t>
      </w:r>
      <w:r w:rsidR="005907A3">
        <w:t xml:space="preserve"> by overnight e-mail.</w:t>
      </w:r>
    </w:p>
    <w:p w:rsidR="00695BC9" w:rsidRDefault="00695BC9" w:rsidP="00695BC9">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71212</w:t>
      </w:r>
      <w:r w:rsidRPr="00916E52">
        <w:rPr>
          <w:lang w:eastAsia="en-US"/>
        </w:rPr>
        <w:t xml:space="preserve"> </w:t>
      </w:r>
      <w:r w:rsidR="000B63E2">
        <w:rPr>
          <w:lang w:eastAsia="en-US"/>
        </w:rPr>
        <w:t>(LS OUT) LS on IMS emergency call prioritized over V2X Communication over PC5</w:t>
      </w:r>
      <w:r>
        <w:rPr>
          <w:lang w:eastAsia="en-US"/>
        </w:rPr>
        <w:t>. To: CT WG1, RAN WG2. Attachment:</w:t>
      </w:r>
      <w:r w:rsidR="000B63E2">
        <w:rPr>
          <w:lang w:eastAsia="en-US"/>
        </w:rPr>
        <w:t xml:space="preserve"> </w:t>
      </w:r>
      <w:r w:rsidR="000B63E2" w:rsidRPr="000B63E2">
        <w:rPr>
          <w:color w:val="0000FF"/>
          <w:lang w:eastAsia="en-US"/>
        </w:rPr>
        <w:t>TD S2</w:t>
      </w:r>
      <w:r w:rsidR="000B63E2" w:rsidRPr="000B63E2">
        <w:rPr>
          <w:color w:val="0000FF"/>
          <w:lang w:eastAsia="en-US"/>
        </w:rPr>
        <w:noBreakHyphen/>
        <w:t>171352</w:t>
      </w:r>
      <w:r w:rsidR="000B63E2">
        <w:rPr>
          <w:lang w:eastAsia="en-US"/>
        </w:rPr>
        <w:t xml:space="preserve"> (TS 23.285 CR0027)</w:t>
      </w:r>
      <w:r>
        <w:rPr>
          <w:lang w:eastAsia="en-US"/>
        </w:rPr>
        <w:t>.</w:t>
      </w:r>
    </w:p>
    <w:p w:rsidR="00695BC9" w:rsidRDefault="00695BC9" w:rsidP="00695BC9">
      <w:pPr>
        <w:keepNext/>
        <w:keepLines/>
        <w:rPr>
          <w:b/>
          <w:lang w:eastAsia="en-US"/>
        </w:rPr>
      </w:pPr>
      <w:r w:rsidRPr="00AD16BA">
        <w:rPr>
          <w:b/>
          <w:lang w:eastAsia="en-US"/>
        </w:rPr>
        <w:t>Discussion and conclusion:</w:t>
      </w:r>
    </w:p>
    <w:p w:rsidR="00695BC9" w:rsidRPr="00AD16BA" w:rsidRDefault="00695BC9" w:rsidP="00695BC9">
      <w:pPr>
        <w:keepLines/>
      </w:pPr>
      <w:r w:rsidRPr="00AD16BA">
        <w:rPr>
          <w:color w:val="0000FF"/>
        </w:rPr>
        <w:t>LATE REQ</w:t>
      </w:r>
      <w:r>
        <w:t xml:space="preserve">: </w:t>
      </w:r>
      <w:r w:rsidRPr="00AD16BA">
        <w:rPr>
          <w:color w:val="FF0000"/>
        </w:rPr>
        <w:t>LATE DOC</w:t>
      </w:r>
      <w:r>
        <w:t>: Rx 11/02 08:40.</w:t>
      </w:r>
      <w:r w:rsidRPr="00AD16BA">
        <w:t xml:space="preserve"> </w:t>
      </w:r>
      <w:r w:rsidR="000B63E2">
        <w:t xml:space="preserve">Revised in parallel session to </w:t>
      </w:r>
      <w:r w:rsidR="000B63E2" w:rsidRPr="000B63E2">
        <w:rPr>
          <w:color w:val="0000FF"/>
        </w:rPr>
        <w:t>TD S2</w:t>
      </w:r>
      <w:r w:rsidR="000B63E2" w:rsidRPr="000B63E2">
        <w:rPr>
          <w:color w:val="0000FF"/>
        </w:rPr>
        <w:noBreakHyphen/>
      </w:r>
      <w:r w:rsidR="000B63E2">
        <w:rPr>
          <w:color w:val="0000FF"/>
        </w:rPr>
        <w:t>171353</w:t>
      </w:r>
      <w:r w:rsidR="000B63E2">
        <w:t xml:space="preserve">. </w:t>
      </w:r>
      <w:r w:rsidR="00715F84" w:rsidRPr="00715F84">
        <w:rPr>
          <w:color w:val="FF0000"/>
        </w:rPr>
        <w:t>Agreed</w:t>
      </w:r>
      <w:r w:rsidR="00715F84">
        <w:t xml:space="preserve"> in parallel session</w:t>
      </w:r>
      <w:r w:rsidR="000B63E2">
        <w:t xml:space="preserve">. </w:t>
      </w:r>
      <w:r w:rsidR="005907A3" w:rsidRPr="005907A3">
        <w:rPr>
          <w:color w:val="FF0000"/>
        </w:rPr>
        <w:t>Approved</w:t>
      </w:r>
      <w:r w:rsidR="005907A3">
        <w:t xml:space="preserve"> by overnight e-mail.</w:t>
      </w:r>
    </w:p>
    <w:p w:rsidR="00695BC9" w:rsidRDefault="00695BC9" w:rsidP="00695BC9">
      <w:pPr>
        <w:pStyle w:val="H6"/>
        <w:rPr>
          <w:color w:val="0000FF"/>
        </w:rPr>
      </w:pPr>
      <w:r>
        <w:rPr>
          <w:color w:val="0000FF"/>
        </w:rPr>
        <w:t>CUPS</w:t>
      </w:r>
    </w:p>
    <w:p w:rsidR="00695BC9" w:rsidRDefault="00695BC9" w:rsidP="00695BC9">
      <w:pPr>
        <w:pStyle w:val="NormTop"/>
        <w:pBdr>
          <w:top w:val="none" w:sz="0" w:space="0" w:color="auto"/>
        </w:pBdr>
      </w:pPr>
      <w:r w:rsidRPr="001A15BA">
        <w:rPr>
          <w:color w:val="0000FF"/>
        </w:rPr>
        <w:t>TD S2</w:t>
      </w:r>
      <w:r w:rsidRPr="001A15BA">
        <w:rPr>
          <w:color w:val="0000FF"/>
        </w:rPr>
        <w:noBreakHyphen/>
        <w:t>170764</w:t>
      </w:r>
      <w:r w:rsidRPr="001A15BA">
        <w:t xml:space="preserve"> </w:t>
      </w:r>
      <w:r>
        <w:t>LS from SA WG3LI: Reply LS on 'Conclusion on lawful interception in split EPC architecture'. (SA WG3LI)</w:t>
      </w:r>
      <w:r>
        <w:br/>
      </w:r>
      <w:r w:rsidRPr="001A15BA">
        <w:rPr>
          <w:b/>
        </w:rPr>
        <w:t>Abstract:</w:t>
      </w:r>
      <w:r w:rsidRPr="001A15BA">
        <w:t xml:space="preserve"> </w:t>
      </w:r>
      <w:r>
        <w:t>SA WG3LI thanks SA WG2 for the LS on 'Conclusion on lawful interception in split EPC architecture'. SA WG3 LI has identified that the following three areas which will be impacted by the CUPS architecture:</w:t>
      </w:r>
      <w:r>
        <w:br/>
        <w:t>-</w:t>
      </w:r>
      <w:r>
        <w:tab/>
        <w:t>EPC packet data interception</w:t>
      </w:r>
      <w:r>
        <w:br/>
        <w:t>-</w:t>
      </w:r>
      <w:r>
        <w:tab/>
        <w:t>CC interception for IMS-based VoIP</w:t>
      </w:r>
      <w:r>
        <w:br/>
        <w:t>-</w:t>
      </w:r>
      <w:r>
        <w:tab/>
        <w:t xml:space="preserve">S8HR LI. </w:t>
      </w:r>
      <w:r>
        <w:br/>
        <w:t xml:space="preserve">The following outlines the LI solution for the above three cases: </w:t>
      </w:r>
      <w:r>
        <w:br/>
        <w:t xml:space="preserve">EPC packet Data Interception: The LI architecture for EPC packet data interception has been enhanced to include an LI specific logical function referred to as Split X3 LI Interworking Function (SX3LIF) which can be co-located with the CP function, or with the UP function or be a standalone function. The SA WG2 defined CP function shall instruct the UP function to duplicate and forward the intercepted packets to the SX3LIF. The details of the LI architecture for CUPS are described in the attached CR (S3170047). In addition to the LI specific logical function, the architecture introduces LI specific reference points X3u (to transfer the user plane packets from the UP function to the SX3LIF) and X3c (to transfer the target intercept information from the CP function to the SX3LIF). Packet detection rules (that allows the UP function to identify the intercepted packets) and forwarding action rules (that allows the UP function where to forward the duplicated intercepted packets) can be transferred from the CP function to the UP function over the </w:t>
      </w:r>
      <w:r w:rsidRPr="00AD16BA">
        <w:rPr>
          <w:noProof/>
        </w:rPr>
        <w:t>Sxa'</w:t>
      </w:r>
      <w:r>
        <w:t xml:space="preserve"> and </w:t>
      </w:r>
      <w:r w:rsidRPr="00AD16BA">
        <w:rPr>
          <w:noProof/>
        </w:rPr>
        <w:t>Sxb'</w:t>
      </w:r>
      <w:r>
        <w:t xml:space="preserve">. It is the intention of SA WG3 LI to reuse the existing protocol </w:t>
      </w:r>
      <w:r w:rsidRPr="00AD16BA">
        <w:rPr>
          <w:noProof/>
        </w:rPr>
        <w:t>Sxa</w:t>
      </w:r>
      <w:r>
        <w:t xml:space="preserve"> and </w:t>
      </w:r>
      <w:r w:rsidRPr="00AD16BA">
        <w:rPr>
          <w:noProof/>
        </w:rPr>
        <w:t>Sxb</w:t>
      </w:r>
      <w:r>
        <w:t xml:space="preserve"> as the basis of LI specific </w:t>
      </w:r>
      <w:r w:rsidRPr="00AD16BA">
        <w:rPr>
          <w:noProof/>
        </w:rPr>
        <w:t>Sxa'</w:t>
      </w:r>
      <w:r>
        <w:t xml:space="preserve"> and </w:t>
      </w:r>
      <w:r w:rsidRPr="00AD16BA">
        <w:rPr>
          <w:noProof/>
        </w:rPr>
        <w:t>Sxb'</w:t>
      </w:r>
      <w:r>
        <w:t xml:space="preserve"> in order to comply with security requirements specified in clause 8 of 3GPP TS 33.107. </w:t>
      </w:r>
      <w:r>
        <w:br/>
        <w:t xml:space="preserve">CC Interception for IMS-based VoIP: When the CC interception is performed at the PDN GW, the architecture defined for EPC packet data interception (defined) is extended so that the PGW-C derives the target intercept related information from the intercept trigger that it receives from the P-CSCF. </w:t>
      </w:r>
      <w:r>
        <w:br/>
        <w:t xml:space="preserve">S8HR LI: SA WG3 LI is still studying the implications of CUPS on S8HR LI. However, SA WG3 LI has not identified any major issues that would prevent the use of CUPS with S8HR LI. The above defined LI solution assumes that the UP function is located in the same security domain as the CP function or implemented by a trusted third party located in the same country/jurisdiction. Additional complexities that may exist due to CUPS architecture accommodating the possibility of having </w:t>
      </w:r>
      <w:r w:rsidRPr="001A15BA">
        <w:rPr>
          <w:noProof/>
        </w:rPr>
        <w:t>untrusted</w:t>
      </w:r>
      <w:r>
        <w:t xml:space="preserve"> third party UP function or the UP function in a different country/jurisdiction have not been considered by SA WG3 LI. </w:t>
      </w:r>
      <w:r>
        <w:br/>
      </w:r>
      <w:r w:rsidRPr="001A15BA">
        <w:rPr>
          <w:b/>
        </w:rPr>
        <w:t>Action:</w:t>
      </w:r>
      <w:r>
        <w:t xml:space="preserve"> SA WG3-LI asks SA WG2 group to take note of the LI architecture for CUPS.</w:t>
      </w:r>
    </w:p>
    <w:p w:rsidR="00695BC9" w:rsidRPr="001A15BA" w:rsidRDefault="00695BC9" w:rsidP="00695BC9">
      <w:pPr>
        <w:keepNext/>
        <w:keepLines/>
      </w:pPr>
      <w:r>
        <w:rPr>
          <w:b/>
        </w:rPr>
        <w:t>Discussion and conclusion:</w:t>
      </w:r>
    </w:p>
    <w:p w:rsidR="00695BC9" w:rsidRPr="000B63E2" w:rsidRDefault="00715F84" w:rsidP="00695BC9">
      <w:pPr>
        <w:keepLines/>
      </w:pPr>
      <w:r w:rsidRPr="00715F84">
        <w:rPr>
          <w:color w:val="0000FF"/>
        </w:rPr>
        <w:t>Noted</w:t>
      </w:r>
      <w:r>
        <w:t xml:space="preserve"> in parallel session</w:t>
      </w:r>
      <w:r w:rsidR="000B63E2">
        <w:t>.</w:t>
      </w:r>
    </w:p>
    <w:p w:rsidR="00695BC9" w:rsidRDefault="00695BC9" w:rsidP="00695BC9">
      <w:pPr>
        <w:pStyle w:val="NormTop"/>
      </w:pPr>
      <w:r w:rsidRPr="001A15BA">
        <w:rPr>
          <w:color w:val="0000FF"/>
        </w:rPr>
        <w:lastRenderedPageBreak/>
        <w:t>TD S2</w:t>
      </w:r>
      <w:r w:rsidRPr="001A15BA">
        <w:rPr>
          <w:color w:val="0000FF"/>
        </w:rPr>
        <w:noBreakHyphen/>
        <w:t>170734</w:t>
      </w:r>
      <w:r w:rsidRPr="001A15BA">
        <w:t xml:space="preserve"> </w:t>
      </w:r>
      <w:r>
        <w:t xml:space="preserve">LS from CT WG4: LS on Priority handling over </w:t>
      </w:r>
      <w:r w:rsidRPr="001A15BA">
        <w:rPr>
          <w:noProof/>
        </w:rPr>
        <w:t>Sx</w:t>
      </w:r>
      <w:r>
        <w:t xml:space="preserve"> interface. (CT WG4)</w:t>
      </w:r>
      <w:r>
        <w:br/>
      </w:r>
      <w:r w:rsidRPr="001A15BA">
        <w:rPr>
          <w:b/>
        </w:rPr>
        <w:t>Abstract:</w:t>
      </w:r>
      <w:r w:rsidRPr="001A15BA">
        <w:t xml:space="preserve"> </w:t>
      </w:r>
      <w:r>
        <w:t xml:space="preserve">CT WG4 is wondering how to provide preferential treatment over </w:t>
      </w:r>
      <w:r w:rsidRPr="001A15BA">
        <w:rPr>
          <w:noProof/>
        </w:rPr>
        <w:t>Sx</w:t>
      </w:r>
      <w:r>
        <w:t xml:space="preserve"> when the corresponding PDN connection is associated with the following services, such as IMS Emergency Session, Multimedia Priority Support. </w:t>
      </w:r>
      <w:r>
        <w:br/>
        <w:t xml:space="preserve">CT WG4 is also wondering how the UP function is able to send a second DDN message upon receiving the downlink packets with higher priority. </w:t>
      </w:r>
      <w:r>
        <w:br/>
        <w:t xml:space="preserve">CT WG4 would like to request SA WG2 to provide guidance on how to address the issues described above. </w:t>
      </w:r>
      <w:r>
        <w:br/>
      </w:r>
      <w:r w:rsidRPr="001A15BA">
        <w:rPr>
          <w:b/>
        </w:rPr>
        <w:t>Action:</w:t>
      </w:r>
      <w:r>
        <w:t xml:space="preserve"> CT WG4 kindly asks SA WG2 to provide guidance on how to address the issues described above.</w:t>
      </w:r>
    </w:p>
    <w:p w:rsidR="00695BC9" w:rsidRPr="001A15BA" w:rsidRDefault="00695BC9" w:rsidP="00695BC9">
      <w:pPr>
        <w:keepNext/>
        <w:keepLines/>
      </w:pPr>
      <w:r>
        <w:rPr>
          <w:b/>
        </w:rPr>
        <w:t>Discussion and conclusion:</w:t>
      </w:r>
    </w:p>
    <w:p w:rsidR="00695BC9" w:rsidRPr="001A15BA" w:rsidRDefault="00695BC9" w:rsidP="00695BC9">
      <w:pPr>
        <w:keepLines/>
      </w:pPr>
      <w:r>
        <w:t xml:space="preserve">Response drafted in </w:t>
      </w:r>
      <w:r w:rsidRPr="001A15BA">
        <w:rPr>
          <w:color w:val="0000FF"/>
        </w:rPr>
        <w:t>TD S2</w:t>
      </w:r>
      <w:r w:rsidRPr="001A15BA">
        <w:rPr>
          <w:color w:val="0000FF"/>
        </w:rPr>
        <w:noBreakHyphen/>
        <w:t>171099</w:t>
      </w:r>
      <w:r>
        <w:t xml:space="preserve">. </w:t>
      </w:r>
      <w:r w:rsidR="00AC6C1C">
        <w:t xml:space="preserve">Final response in </w:t>
      </w:r>
      <w:r w:rsidR="00AC6C1C" w:rsidRPr="00AC6C1C">
        <w:rPr>
          <w:color w:val="0000FF"/>
        </w:rPr>
        <w:t>TD S2</w:t>
      </w:r>
      <w:r w:rsidR="00AC6C1C" w:rsidRPr="00AC6C1C">
        <w:rPr>
          <w:color w:val="0000FF"/>
        </w:rPr>
        <w:noBreakHyphen/>
        <w:t>171392</w:t>
      </w:r>
      <w:r w:rsidR="00AC6C1C">
        <w:t>.</w:t>
      </w:r>
    </w:p>
    <w:p w:rsidR="00695BC9" w:rsidRDefault="00695BC9" w:rsidP="00695BC9">
      <w:pPr>
        <w:pStyle w:val="NormTop"/>
      </w:pPr>
      <w:r w:rsidRPr="001A15BA">
        <w:rPr>
          <w:color w:val="0000FF"/>
        </w:rPr>
        <w:t>TD S2</w:t>
      </w:r>
      <w:r w:rsidRPr="001A15BA">
        <w:rPr>
          <w:color w:val="0000FF"/>
        </w:rPr>
        <w:noBreakHyphen/>
        <w:t>171099</w:t>
      </w:r>
      <w:r>
        <w:t xml:space="preserve"> [DRAFT] LS on Priority handling over </w:t>
      </w:r>
      <w:r w:rsidRPr="001A15BA">
        <w:rPr>
          <w:noProof/>
        </w:rPr>
        <w:t>Sx</w:t>
      </w:r>
      <w:r>
        <w:t xml:space="preserve"> interface. (Nokia, Alcatel-Lucent Shanghai Bell)</w:t>
      </w:r>
      <w:r>
        <w:br/>
      </w:r>
      <w:r w:rsidRPr="001A15BA">
        <w:rPr>
          <w:b/>
        </w:rPr>
        <w:t>Abstract:</w:t>
      </w:r>
      <w:r w:rsidRPr="001A15BA">
        <w:t xml:space="preserve"> </w:t>
      </w:r>
      <w:r>
        <w:t xml:space="preserve">LS proposes to say that </w:t>
      </w:r>
      <w:r>
        <w:br/>
        <w:t xml:space="preserve">1) in order to inform the User Plane function that preferential treatment shall apply for a particular </w:t>
      </w:r>
      <w:r w:rsidRPr="001A15BA">
        <w:rPr>
          <w:noProof/>
        </w:rPr>
        <w:t>Sx</w:t>
      </w:r>
      <w:r>
        <w:t xml:space="preserve"> session, SA WG2 has agreed to add the ARP priority level as new </w:t>
      </w:r>
      <w:r w:rsidRPr="001A15BA">
        <w:rPr>
          <w:noProof/>
        </w:rPr>
        <w:t>Sx</w:t>
      </w:r>
      <w:r>
        <w:t xml:space="preserve"> parameter to </w:t>
      </w:r>
      <w:r w:rsidRPr="001A15BA">
        <w:rPr>
          <w:noProof/>
        </w:rPr>
        <w:t>Sx</w:t>
      </w:r>
      <w:r>
        <w:t xml:space="preserve"> Session messages from the Control Plane fu.</w:t>
      </w:r>
    </w:p>
    <w:p w:rsidR="00695BC9" w:rsidRPr="001A15BA" w:rsidRDefault="00695BC9" w:rsidP="00695BC9">
      <w:pPr>
        <w:keepNext/>
        <w:keepLines/>
      </w:pPr>
      <w:r>
        <w:rPr>
          <w:b/>
        </w:rPr>
        <w:t>Discussion and conclusion:</w:t>
      </w:r>
    </w:p>
    <w:p w:rsidR="00695BC9" w:rsidRPr="001A15BA" w:rsidRDefault="00695BC9" w:rsidP="00695BC9">
      <w:pPr>
        <w:keepLines/>
      </w:pPr>
      <w:r>
        <w:t xml:space="preserve">Response to </w:t>
      </w:r>
      <w:r w:rsidRPr="001A15BA">
        <w:rPr>
          <w:color w:val="0000FF"/>
        </w:rPr>
        <w:t>TD S2</w:t>
      </w:r>
      <w:r w:rsidRPr="001A15BA">
        <w:rPr>
          <w:color w:val="0000FF"/>
        </w:rPr>
        <w:noBreakHyphen/>
        <w:t>170734</w:t>
      </w:r>
      <w:r>
        <w:t xml:space="preserve">. </w:t>
      </w:r>
      <w:r w:rsidR="000B63E2">
        <w:t xml:space="preserve">Revised in parallel session to </w:t>
      </w:r>
      <w:r w:rsidR="000B63E2" w:rsidRPr="000B63E2">
        <w:rPr>
          <w:color w:val="0000FF"/>
        </w:rPr>
        <w:t>TD S2</w:t>
      </w:r>
      <w:r w:rsidR="000B63E2" w:rsidRPr="000B63E2">
        <w:rPr>
          <w:color w:val="0000FF"/>
        </w:rPr>
        <w:noBreakHyphen/>
        <w:t>171354</w:t>
      </w:r>
      <w:r w:rsidR="000B63E2">
        <w:t xml:space="preserve">. </w:t>
      </w:r>
      <w:r w:rsidR="00922194">
        <w:t xml:space="preserve">Revised in parallel session to </w:t>
      </w:r>
      <w:r w:rsidR="00922194" w:rsidRPr="000B63E2">
        <w:rPr>
          <w:color w:val="0000FF"/>
        </w:rPr>
        <w:t>TD S2</w:t>
      </w:r>
      <w:r w:rsidR="00922194" w:rsidRPr="000B63E2">
        <w:rPr>
          <w:color w:val="0000FF"/>
        </w:rPr>
        <w:noBreakHyphen/>
      </w:r>
      <w:r w:rsidR="00922194">
        <w:rPr>
          <w:color w:val="0000FF"/>
        </w:rPr>
        <w:t>171392</w:t>
      </w:r>
      <w:r w:rsidR="00922194">
        <w:t>.</w:t>
      </w:r>
      <w:r w:rsidR="000B63E2">
        <w:rPr>
          <w:lang w:eastAsia="en-US"/>
        </w:rPr>
        <w:t xml:space="preserve"> </w:t>
      </w:r>
      <w:r w:rsidR="00715F84" w:rsidRPr="00715F84">
        <w:rPr>
          <w:color w:val="FF0000"/>
        </w:rPr>
        <w:t>Agreed</w:t>
      </w:r>
      <w:r w:rsidR="00715F84">
        <w:t xml:space="preserve"> in parallel session</w:t>
      </w:r>
      <w:r w:rsidR="00B65D71">
        <w:rPr>
          <w:lang w:eastAsia="en-US"/>
        </w:rPr>
        <w:t>.</w:t>
      </w:r>
      <w:r w:rsidR="00CD494C">
        <w:rPr>
          <w:lang w:eastAsia="en-US"/>
        </w:rPr>
        <w:t xml:space="preserve"> </w:t>
      </w:r>
      <w:r w:rsidR="00CD494C">
        <w:t xml:space="preserve">This was </w:t>
      </w:r>
      <w:r w:rsidR="00CD494C" w:rsidRPr="00CD494C">
        <w:rPr>
          <w:color w:val="FF0000"/>
        </w:rPr>
        <w:t>block approved</w:t>
      </w:r>
      <w:r w:rsidR="00CD494C">
        <w:t>.</w:t>
      </w:r>
    </w:p>
    <w:p w:rsidR="00695BC9" w:rsidRDefault="00695BC9" w:rsidP="00695BC9">
      <w:pPr>
        <w:pStyle w:val="NormTop"/>
      </w:pPr>
      <w:r w:rsidRPr="001A15BA">
        <w:rPr>
          <w:color w:val="0000FF"/>
        </w:rPr>
        <w:t>TD S2</w:t>
      </w:r>
      <w:r w:rsidRPr="001A15BA">
        <w:rPr>
          <w:color w:val="0000FF"/>
        </w:rPr>
        <w:noBreakHyphen/>
        <w:t>171098</w:t>
      </w:r>
      <w:r w:rsidRPr="001A15BA">
        <w:t xml:space="preserve"> </w:t>
      </w:r>
      <w:r>
        <w:t>23.214 CR0030 (Rel</w:t>
      </w:r>
      <w:r>
        <w:noBreakHyphen/>
        <w:t>14, 'F'): Correction to priority treatment and detection of downlink data. (Source: Nokia, Alcatel-Lucent Shanghai Bell).</w:t>
      </w:r>
      <w:r>
        <w:br/>
      </w:r>
      <w:r w:rsidRPr="001A15BA">
        <w:rPr>
          <w:b/>
        </w:rPr>
        <w:t>Abstract:</w:t>
      </w:r>
      <w:r w:rsidRPr="001A15BA">
        <w:t xml:space="preserve"> </w:t>
      </w:r>
      <w:r>
        <w:t>Summary of change:</w:t>
      </w:r>
      <w:r>
        <w:br/>
        <w:t>-</w:t>
      </w:r>
      <w:r>
        <w:tab/>
        <w:t>The ARP priority level is added to the PDR.</w:t>
      </w:r>
    </w:p>
    <w:p w:rsidR="00695BC9" w:rsidRPr="001A15BA" w:rsidRDefault="00695BC9" w:rsidP="00695BC9">
      <w:pPr>
        <w:keepNext/>
        <w:keepLines/>
      </w:pPr>
      <w:r>
        <w:rPr>
          <w:b/>
        </w:rPr>
        <w:t>Discussion and conclusion:</w:t>
      </w:r>
    </w:p>
    <w:p w:rsidR="00695BC9" w:rsidRPr="000B63E2" w:rsidRDefault="00922194" w:rsidP="00695BC9">
      <w:pPr>
        <w:keepLines/>
      </w:pPr>
      <w:r w:rsidRPr="00922194">
        <w:t xml:space="preserve">This was </w:t>
      </w:r>
      <w:r>
        <w:rPr>
          <w:color w:val="FF0000"/>
        </w:rPr>
        <w:t>withdrawn</w:t>
      </w:r>
      <w:r w:rsidRPr="00922194">
        <w:t>.</w:t>
      </w:r>
    </w:p>
    <w:p w:rsidR="00695BC9" w:rsidRDefault="00695BC9" w:rsidP="00695BC9">
      <w:pPr>
        <w:pStyle w:val="NormTop"/>
      </w:pPr>
      <w:r w:rsidRPr="001A15BA">
        <w:rPr>
          <w:color w:val="0000FF"/>
        </w:rPr>
        <w:t>TD S2</w:t>
      </w:r>
      <w:r w:rsidRPr="001A15BA">
        <w:rPr>
          <w:color w:val="0000FF"/>
        </w:rPr>
        <w:noBreakHyphen/>
        <w:t>171202</w:t>
      </w:r>
      <w:r w:rsidRPr="001A15BA">
        <w:t xml:space="preserve"> </w:t>
      </w:r>
      <w:r>
        <w:t>23.214 CR0032 (Rel</w:t>
      </w:r>
      <w:r>
        <w:noBreakHyphen/>
        <w:t xml:space="preserve">14, 'F'): Updates procedures in TS 23.060. (Source: Huawei, </w:t>
      </w:r>
      <w:r w:rsidRPr="001A15BA">
        <w:rPr>
          <w:noProof/>
        </w:rPr>
        <w:t>HiSilicon</w:t>
      </w:r>
      <w:r>
        <w:t>).</w:t>
      </w:r>
      <w:r>
        <w:br/>
      </w:r>
      <w:r w:rsidRPr="001A15BA">
        <w:rPr>
          <w:b/>
        </w:rPr>
        <w:t>Abstract:</w:t>
      </w:r>
      <w:r w:rsidRPr="001A15BA">
        <w:t xml:space="preserve"> </w:t>
      </w:r>
      <w:r>
        <w:t>This paper proposes updates of procedures in TS 23.060.</w:t>
      </w:r>
    </w:p>
    <w:p w:rsidR="00695BC9" w:rsidRPr="001A15BA" w:rsidRDefault="00695BC9" w:rsidP="00695BC9">
      <w:pPr>
        <w:keepNext/>
        <w:keepLines/>
      </w:pPr>
      <w:r>
        <w:rPr>
          <w:b/>
        </w:rPr>
        <w:t>Discussion and conclusion:</w:t>
      </w:r>
    </w:p>
    <w:p w:rsidR="00695BC9" w:rsidRPr="001A15BA" w:rsidRDefault="00695BC9" w:rsidP="00695BC9">
      <w:pPr>
        <w:keepLines/>
      </w:pPr>
      <w:r w:rsidRPr="001A15BA">
        <w:rPr>
          <w:color w:val="FF0000"/>
        </w:rPr>
        <w:t>LATE DOC</w:t>
      </w:r>
      <w:r>
        <w:t xml:space="preserve">: </w:t>
      </w:r>
      <w:r w:rsidR="000B63E2">
        <w:t xml:space="preserve">Rx 09/02 10:30. </w:t>
      </w:r>
      <w:r w:rsidR="00922194">
        <w:t xml:space="preserve">Revised in parallel session to </w:t>
      </w:r>
      <w:r w:rsidR="00922194" w:rsidRPr="000B63E2">
        <w:rPr>
          <w:color w:val="0000FF"/>
        </w:rPr>
        <w:t>TD S2</w:t>
      </w:r>
      <w:r w:rsidR="00922194" w:rsidRPr="000B63E2">
        <w:rPr>
          <w:color w:val="0000FF"/>
        </w:rPr>
        <w:noBreakHyphen/>
      </w:r>
      <w:r w:rsidR="00922194">
        <w:rPr>
          <w:color w:val="0000FF"/>
        </w:rPr>
        <w:t>171391</w:t>
      </w:r>
      <w:r w:rsidR="00922194">
        <w:t xml:space="preserve">. </w:t>
      </w:r>
      <w:r w:rsidR="00715F84" w:rsidRPr="00715F84">
        <w:rPr>
          <w:color w:val="FF0000"/>
        </w:rPr>
        <w:t>Agreed</w:t>
      </w:r>
      <w:r w:rsidR="00715F84">
        <w:t xml:space="preserve"> in parallel session</w:t>
      </w:r>
      <w:r w:rsidR="00B65D71">
        <w:rPr>
          <w:lang w:eastAsia="en-US"/>
        </w:rPr>
        <w:t>.</w:t>
      </w:r>
      <w:r w:rsidR="00CD494C">
        <w:rPr>
          <w:lang w:eastAsia="en-US"/>
        </w:rPr>
        <w:t xml:space="preserve"> </w:t>
      </w:r>
      <w:r w:rsidR="00CD494C">
        <w:t xml:space="preserve">This was </w:t>
      </w:r>
      <w:r w:rsidR="00CD494C" w:rsidRPr="00CD494C">
        <w:rPr>
          <w:color w:val="FF0000"/>
        </w:rPr>
        <w:t>block approved</w:t>
      </w:r>
      <w:r w:rsidR="00CD494C">
        <w:t>.</w:t>
      </w:r>
    </w:p>
    <w:p w:rsidR="00695BC9" w:rsidRDefault="00695BC9" w:rsidP="00695BC9">
      <w:pPr>
        <w:pStyle w:val="H6"/>
        <w:rPr>
          <w:color w:val="0000FF"/>
        </w:rPr>
      </w:pPr>
      <w:r>
        <w:rPr>
          <w:color w:val="0000FF"/>
        </w:rPr>
        <w:t>AESE/MONTE</w:t>
      </w:r>
    </w:p>
    <w:p w:rsidR="00695BC9" w:rsidRDefault="00695BC9" w:rsidP="00695BC9">
      <w:pPr>
        <w:pStyle w:val="NormTop"/>
        <w:pBdr>
          <w:top w:val="none" w:sz="0" w:space="0" w:color="auto"/>
        </w:pBdr>
      </w:pPr>
      <w:r w:rsidRPr="001A15BA">
        <w:rPr>
          <w:color w:val="0000FF"/>
        </w:rPr>
        <w:t>TD S2</w:t>
      </w:r>
      <w:r w:rsidRPr="001A15BA">
        <w:rPr>
          <w:color w:val="0000FF"/>
        </w:rPr>
        <w:noBreakHyphen/>
        <w:t>170921</w:t>
      </w:r>
      <w:r w:rsidRPr="001A15BA">
        <w:t xml:space="preserve"> </w:t>
      </w:r>
      <w:r>
        <w:t>23.682 CR0262 (Rel</w:t>
      </w:r>
      <w:r>
        <w:noBreakHyphen/>
        <w:t xml:space="preserve">14, 'F'): Background Data Transfer Policy Activation via the SCEF. (Source: </w:t>
      </w:r>
      <w:r w:rsidRPr="001A15BA">
        <w:rPr>
          <w:noProof/>
        </w:rPr>
        <w:t>Convida</w:t>
      </w:r>
      <w:r>
        <w:t xml:space="preserve"> Wireless, ZTE, Oracle).</w:t>
      </w:r>
      <w:r>
        <w:br/>
      </w:r>
      <w:r w:rsidRPr="001A15BA">
        <w:rPr>
          <w:b/>
        </w:rPr>
        <w:t>Abstract:</w:t>
      </w:r>
      <w:r w:rsidRPr="001A15BA">
        <w:t xml:space="preserve"> </w:t>
      </w:r>
      <w:r>
        <w:t xml:space="preserve">Summary of change: </w:t>
      </w:r>
      <w:r>
        <w:br/>
        <w:t>1.</w:t>
      </w:r>
      <w:r>
        <w:tab/>
        <w:t xml:space="preserve">Updated the background data transfer procedure to show that the SCEF, acting as an AF, can </w:t>
      </w:r>
      <w:r>
        <w:br/>
      </w:r>
      <w:r>
        <w:tab/>
        <w:t xml:space="preserve">activate the background data transfer policy based on a request from the SCS/AS. </w:t>
      </w:r>
      <w:r>
        <w:br/>
        <w:t>2.</w:t>
      </w:r>
      <w:r>
        <w:tab/>
        <w:t>Fixed steps 4 and 6 of section 5.9 to say that the SCEF returns the SCS/AS Reference ID.</w:t>
      </w:r>
    </w:p>
    <w:p w:rsidR="00695BC9" w:rsidRPr="001A15BA" w:rsidRDefault="00695BC9" w:rsidP="00695BC9">
      <w:pPr>
        <w:keepNext/>
        <w:keepLines/>
      </w:pPr>
      <w:r>
        <w:rPr>
          <w:b/>
        </w:rPr>
        <w:t>Discussion and conclusion:</w:t>
      </w:r>
    </w:p>
    <w:p w:rsidR="00695BC9" w:rsidRPr="000B63E2" w:rsidRDefault="000B63E2" w:rsidP="00695BC9">
      <w:pPr>
        <w:keepLines/>
      </w:pPr>
      <w:r>
        <w:t xml:space="preserve">Revised in parallel session to </w:t>
      </w:r>
      <w:r w:rsidRPr="000B63E2">
        <w:rPr>
          <w:color w:val="0000FF"/>
        </w:rPr>
        <w:t>TD S2</w:t>
      </w:r>
      <w:r w:rsidRPr="000B63E2">
        <w:rPr>
          <w:color w:val="0000FF"/>
        </w:rPr>
        <w:noBreakHyphen/>
        <w:t>171355</w:t>
      </w:r>
      <w:r>
        <w:t xml:space="preserve">. </w:t>
      </w:r>
      <w:r w:rsidR="00042070">
        <w:t xml:space="preserve">The release should show Rel-14 on the cover sheet. This was revised accordingly in </w:t>
      </w:r>
      <w:r w:rsidR="00042070" w:rsidRPr="00916E52">
        <w:rPr>
          <w:rFonts w:cs="Arial"/>
          <w:color w:val="0000FF"/>
          <w:szCs w:val="16"/>
          <w:lang w:eastAsia="en-US"/>
        </w:rPr>
        <w:t>TD S2</w:t>
      </w:r>
      <w:r w:rsidR="00042070" w:rsidRPr="00916E52">
        <w:rPr>
          <w:rFonts w:cs="Arial"/>
          <w:color w:val="0000FF"/>
          <w:szCs w:val="16"/>
          <w:lang w:eastAsia="en-US"/>
        </w:rPr>
        <w:noBreakHyphen/>
        <w:t>1</w:t>
      </w:r>
      <w:r w:rsidR="00042070">
        <w:rPr>
          <w:rFonts w:cs="Arial"/>
          <w:color w:val="0000FF"/>
          <w:szCs w:val="16"/>
          <w:lang w:eastAsia="en-US"/>
        </w:rPr>
        <w:t>71597</w:t>
      </w:r>
      <w:r w:rsidR="00042070" w:rsidRPr="00916E52">
        <w:rPr>
          <w:lang w:eastAsia="en-US"/>
        </w:rPr>
        <w:t xml:space="preserve"> </w:t>
      </w:r>
      <w:r w:rsidR="00042070">
        <w:t xml:space="preserve">which was </w:t>
      </w:r>
      <w:r w:rsidR="00042070">
        <w:rPr>
          <w:color w:val="FF0000"/>
        </w:rPr>
        <w:t>approved</w:t>
      </w:r>
      <w:r w:rsidR="00042070">
        <w:t>.</w:t>
      </w:r>
    </w:p>
    <w:p w:rsidR="00695BC9" w:rsidRDefault="00695BC9" w:rsidP="00695BC9">
      <w:pPr>
        <w:pStyle w:val="NormTop"/>
      </w:pPr>
      <w:r w:rsidRPr="001A15BA">
        <w:rPr>
          <w:color w:val="0000FF"/>
        </w:rPr>
        <w:t>TD S2</w:t>
      </w:r>
      <w:r w:rsidRPr="001A15BA">
        <w:rPr>
          <w:color w:val="0000FF"/>
        </w:rPr>
        <w:noBreakHyphen/>
        <w:t>170924</w:t>
      </w:r>
      <w:r w:rsidRPr="001A15BA">
        <w:t xml:space="preserve"> </w:t>
      </w:r>
      <w:r>
        <w:t>23.682 CR0264 (Rel</w:t>
      </w:r>
      <w:r>
        <w:noBreakHyphen/>
        <w:t xml:space="preserve">14, 'B'): UE Detach Monitoring Event. (Source: </w:t>
      </w:r>
      <w:r w:rsidRPr="001A15BA">
        <w:rPr>
          <w:noProof/>
        </w:rPr>
        <w:t>Convida</w:t>
      </w:r>
      <w:r>
        <w:t xml:space="preserve"> Wireless, Oracle).</w:t>
      </w:r>
      <w:r>
        <w:br/>
      </w:r>
      <w:r w:rsidRPr="001A15BA">
        <w:rPr>
          <w:b/>
        </w:rPr>
        <w:t>Abstract:</w:t>
      </w:r>
      <w:r w:rsidRPr="001A15BA">
        <w:t xml:space="preserve"> </w:t>
      </w:r>
      <w:r>
        <w:t>Summary of change: Added a UE monitoring event for UE Detach. Fixed the typo in 5.6.6.7.</w:t>
      </w:r>
    </w:p>
    <w:p w:rsidR="00695BC9" w:rsidRPr="001A15BA" w:rsidRDefault="00695BC9" w:rsidP="00695BC9">
      <w:pPr>
        <w:keepNext/>
        <w:keepLines/>
      </w:pPr>
      <w:r>
        <w:rPr>
          <w:b/>
        </w:rPr>
        <w:t>Discussion and conclusion:</w:t>
      </w:r>
    </w:p>
    <w:p w:rsidR="000B63E2" w:rsidRPr="000B63E2" w:rsidRDefault="000B63E2" w:rsidP="000B63E2">
      <w:pPr>
        <w:keepLines/>
      </w:pPr>
      <w:r>
        <w:t xml:space="preserve">Revised in parallel session to </w:t>
      </w:r>
      <w:r w:rsidRPr="000B63E2">
        <w:rPr>
          <w:color w:val="0000FF"/>
        </w:rPr>
        <w:t>TD S2</w:t>
      </w:r>
      <w:r w:rsidRPr="000B63E2">
        <w:rPr>
          <w:color w:val="0000FF"/>
        </w:rPr>
        <w:noBreakHyphen/>
      </w:r>
      <w:r>
        <w:rPr>
          <w:color w:val="0000FF"/>
        </w:rPr>
        <w:t>171356</w:t>
      </w:r>
      <w:r>
        <w:t xml:space="preserve">. </w:t>
      </w:r>
      <w:r w:rsidR="00042070">
        <w:t xml:space="preserve">Some corrections were needed and this was further discussed off-line and revised in </w:t>
      </w:r>
      <w:r w:rsidR="00042070" w:rsidRPr="00916E52">
        <w:rPr>
          <w:rFonts w:cs="Arial"/>
          <w:color w:val="0000FF"/>
          <w:szCs w:val="16"/>
          <w:lang w:eastAsia="en-US"/>
        </w:rPr>
        <w:t>TD S2</w:t>
      </w:r>
      <w:r w:rsidR="00042070" w:rsidRPr="00916E52">
        <w:rPr>
          <w:rFonts w:cs="Arial"/>
          <w:color w:val="0000FF"/>
          <w:szCs w:val="16"/>
          <w:lang w:eastAsia="en-US"/>
        </w:rPr>
        <w:noBreakHyphen/>
        <w:t>1</w:t>
      </w:r>
      <w:r w:rsidR="00042070">
        <w:rPr>
          <w:rFonts w:cs="Arial"/>
          <w:color w:val="0000FF"/>
          <w:szCs w:val="16"/>
          <w:lang w:eastAsia="en-US"/>
        </w:rPr>
        <w:t>71598</w:t>
      </w:r>
      <w:r w:rsidR="00042070">
        <w:t>.</w:t>
      </w:r>
      <w:r w:rsidR="00042070" w:rsidRPr="00916E52">
        <w:rPr>
          <w:lang w:eastAsia="en-US"/>
        </w:rPr>
        <w:t xml:space="preserve"> </w:t>
      </w:r>
      <w:r w:rsidR="00CD494C">
        <w:rPr>
          <w:lang w:eastAsia="en-US"/>
        </w:rPr>
        <w:t xml:space="preserve">This was </w:t>
      </w:r>
      <w:r w:rsidR="00CD494C" w:rsidRPr="00CD494C">
        <w:rPr>
          <w:color w:val="FF0000"/>
          <w:lang w:eastAsia="en-US"/>
        </w:rPr>
        <w:t>withdrawn</w:t>
      </w:r>
      <w:r w:rsidR="00CD494C">
        <w:rPr>
          <w:lang w:eastAsia="en-US"/>
        </w:rPr>
        <w:t xml:space="preserve"> (not provided).</w:t>
      </w:r>
    </w:p>
    <w:p w:rsidR="00695BC9" w:rsidRDefault="00695BC9" w:rsidP="00695BC9">
      <w:pPr>
        <w:pStyle w:val="NormTop"/>
      </w:pPr>
      <w:r w:rsidRPr="001A15BA">
        <w:rPr>
          <w:color w:val="0000FF"/>
        </w:rPr>
        <w:t>TD S2</w:t>
      </w:r>
      <w:r w:rsidRPr="001A15BA">
        <w:rPr>
          <w:color w:val="0000FF"/>
        </w:rPr>
        <w:noBreakHyphen/>
        <w:t>170925</w:t>
      </w:r>
      <w:r w:rsidRPr="001A15BA">
        <w:t xml:space="preserve"> </w:t>
      </w:r>
      <w:r>
        <w:t>23.682 CR0265 (Rel</w:t>
      </w:r>
      <w:r>
        <w:noBreakHyphen/>
        <w:t xml:space="preserve">14, 'B'): UE Detach Monitoring Event. (Source: </w:t>
      </w:r>
      <w:r w:rsidRPr="001A15BA">
        <w:rPr>
          <w:noProof/>
        </w:rPr>
        <w:t>Convida</w:t>
      </w:r>
      <w:r>
        <w:t xml:space="preserve"> Wireless, Oracle).</w:t>
      </w:r>
      <w:r>
        <w:br/>
      </w:r>
      <w:r w:rsidRPr="001A15BA">
        <w:rPr>
          <w:b/>
        </w:rPr>
        <w:t>Abstract:</w:t>
      </w:r>
      <w:r w:rsidRPr="001A15BA">
        <w:t xml:space="preserve"> </w:t>
      </w:r>
      <w:r>
        <w:t>Summary of change: Added a UE monitoring event for UE Detach.</w:t>
      </w:r>
    </w:p>
    <w:p w:rsidR="00695BC9" w:rsidRPr="001A15BA" w:rsidRDefault="00695BC9" w:rsidP="00695BC9">
      <w:pPr>
        <w:keepNext/>
        <w:keepLines/>
      </w:pPr>
      <w:r>
        <w:rPr>
          <w:b/>
        </w:rPr>
        <w:t>Discussion and conclusion:</w:t>
      </w:r>
    </w:p>
    <w:p w:rsidR="00695BC9" w:rsidRPr="001A15BA" w:rsidRDefault="00695BC9" w:rsidP="00695BC9">
      <w:pPr>
        <w:keepLines/>
      </w:pPr>
      <w:r>
        <w:t>Wrong TS requested</w:t>
      </w:r>
      <w:r w:rsidR="00042070">
        <w:t xml:space="preserve"> </w:t>
      </w:r>
      <w:r>
        <w:t>-</w:t>
      </w:r>
      <w:r w:rsidR="00042070">
        <w:t xml:space="preserve"> </w:t>
      </w:r>
      <w:r>
        <w:t xml:space="preserve">CR to 23.401 submitted!. </w:t>
      </w:r>
      <w:r w:rsidR="00FC0C0E">
        <w:t xml:space="preserve">This was </w:t>
      </w:r>
      <w:r w:rsidR="00FC0C0E" w:rsidRPr="00FC0C0E">
        <w:rPr>
          <w:color w:val="0000FF"/>
        </w:rPr>
        <w:t>not handled</w:t>
      </w:r>
      <w:r w:rsidR="00FC0C0E">
        <w:t>.</w:t>
      </w:r>
    </w:p>
    <w:p w:rsidR="00695BC9" w:rsidRDefault="00695BC9" w:rsidP="00695BC9">
      <w:pPr>
        <w:pStyle w:val="NormTop"/>
      </w:pPr>
      <w:r w:rsidRPr="001A15BA">
        <w:rPr>
          <w:color w:val="0000FF"/>
        </w:rPr>
        <w:lastRenderedPageBreak/>
        <w:t>TD S2</w:t>
      </w:r>
      <w:r w:rsidRPr="001A15BA">
        <w:rPr>
          <w:color w:val="0000FF"/>
        </w:rPr>
        <w:noBreakHyphen/>
        <w:t>170926</w:t>
      </w:r>
      <w:r w:rsidRPr="001A15BA">
        <w:t xml:space="preserve"> </w:t>
      </w:r>
      <w:r>
        <w:t>23.682 CR0266 (Rel</w:t>
      </w:r>
      <w:r>
        <w:noBreakHyphen/>
        <w:t xml:space="preserve">14, 'B'): UE Detach Monitoring Event. (Source: </w:t>
      </w:r>
      <w:r w:rsidRPr="001A15BA">
        <w:rPr>
          <w:noProof/>
        </w:rPr>
        <w:t>Convida</w:t>
      </w:r>
      <w:r>
        <w:t xml:space="preserve"> Wireless, Oracle).</w:t>
      </w:r>
      <w:r>
        <w:br/>
      </w:r>
      <w:r w:rsidRPr="001A15BA">
        <w:rPr>
          <w:b/>
        </w:rPr>
        <w:t>Abstract:</w:t>
      </w:r>
      <w:r w:rsidRPr="001A15BA">
        <w:t xml:space="preserve"> </w:t>
      </w:r>
      <w:r>
        <w:t>Summary of change: Added a UE monitoring event for UE Detach.</w:t>
      </w:r>
    </w:p>
    <w:p w:rsidR="00695BC9" w:rsidRPr="001A15BA" w:rsidRDefault="00695BC9" w:rsidP="00695BC9">
      <w:pPr>
        <w:keepNext/>
        <w:keepLines/>
      </w:pPr>
      <w:r>
        <w:rPr>
          <w:b/>
        </w:rPr>
        <w:t>Discussion and conclusion:</w:t>
      </w:r>
    </w:p>
    <w:p w:rsidR="00695BC9" w:rsidRPr="001A15BA" w:rsidRDefault="00695BC9" w:rsidP="00695BC9">
      <w:pPr>
        <w:keepLines/>
      </w:pPr>
      <w:r>
        <w:t>Wrong TS requested</w:t>
      </w:r>
      <w:r w:rsidR="00042070">
        <w:t xml:space="preserve"> - </w:t>
      </w:r>
      <w:r>
        <w:t xml:space="preserve">CR to 23.060 submitted!. </w:t>
      </w:r>
      <w:r w:rsidR="00FC0C0E">
        <w:t xml:space="preserve">This was </w:t>
      </w:r>
      <w:r w:rsidR="00FC0C0E" w:rsidRPr="00FC0C0E">
        <w:rPr>
          <w:color w:val="0000FF"/>
        </w:rPr>
        <w:t>not handled</w:t>
      </w:r>
      <w:r w:rsidR="00FC0C0E">
        <w:t>.</w:t>
      </w:r>
    </w:p>
    <w:p w:rsidR="00695BC9" w:rsidRPr="001A15BA" w:rsidRDefault="00695BC9" w:rsidP="00695BC9">
      <w:pPr>
        <w:pStyle w:val="H6"/>
        <w:rPr>
          <w:color w:val="0000FF"/>
        </w:rPr>
      </w:pPr>
      <w:r>
        <w:rPr>
          <w:color w:val="0000FF"/>
        </w:rPr>
        <w:t>Other</w:t>
      </w:r>
    </w:p>
    <w:p w:rsidR="00695BC9" w:rsidRDefault="00695BC9" w:rsidP="00695BC9">
      <w:pPr>
        <w:pStyle w:val="FP"/>
      </w:pPr>
      <w:r w:rsidRPr="001A15BA">
        <w:rPr>
          <w:color w:val="0000FF"/>
        </w:rPr>
        <w:t>TD S2</w:t>
      </w:r>
      <w:r w:rsidRPr="001A15BA">
        <w:rPr>
          <w:color w:val="0000FF"/>
        </w:rPr>
        <w:noBreakHyphen/>
        <w:t>170853</w:t>
      </w:r>
      <w:r w:rsidRPr="001A15BA">
        <w:t xml:space="preserve"> </w:t>
      </w:r>
      <w:r>
        <w:t xml:space="preserve">LS from CT WG3: LS on </w:t>
      </w:r>
      <w:r w:rsidRPr="001A15BA">
        <w:rPr>
          <w:noProof/>
        </w:rPr>
        <w:t>xMB</w:t>
      </w:r>
      <w:r>
        <w:t xml:space="preserve"> Interface for TV Services. (CT WG3)</w:t>
      </w:r>
      <w:r>
        <w:br/>
      </w:r>
      <w:r w:rsidRPr="001A15BA">
        <w:rPr>
          <w:b/>
        </w:rPr>
        <w:t>Abstract:</w:t>
      </w:r>
      <w:r w:rsidRPr="001A15BA">
        <w:t xml:space="preserve"> </w:t>
      </w:r>
      <w:r>
        <w:t xml:space="preserve">CT WG3 would like to acknowledge the latest reply LS from SA WG4 on the external interface for TV services. CT WG3 would like to thank SA WG4 for informing CT WG3 of the completion of the stage 2 work on the </w:t>
      </w:r>
      <w:r w:rsidRPr="001A15BA">
        <w:rPr>
          <w:noProof/>
        </w:rPr>
        <w:t>xMB</w:t>
      </w:r>
      <w:r>
        <w:t xml:space="preserve"> interface and the associated SA WG4 CR document that specifies those stage 2 procedures. </w:t>
      </w:r>
      <w:r>
        <w:br/>
        <w:t xml:space="preserve">Starting with two CT WG3 conference calls last December and earlier this January, CT WG3 has begun the stage 3 specification for </w:t>
      </w:r>
      <w:r w:rsidRPr="001A15BA">
        <w:rPr>
          <w:noProof/>
        </w:rPr>
        <w:t>xMB</w:t>
      </w:r>
      <w:r>
        <w:t>, based on the CT WG3 aspects of the CT-wide Rel</w:t>
      </w:r>
      <w:r>
        <w:noBreakHyphen/>
        <w:t xml:space="preserve">14 Work Item </w:t>
      </w:r>
      <w:r>
        <w:br/>
      </w:r>
      <w:r w:rsidRPr="001A15BA">
        <w:rPr>
          <w:noProof/>
        </w:rPr>
        <w:t>AE-enTV-CT</w:t>
      </w:r>
      <w:r>
        <w:t xml:space="preserve">. </w:t>
      </w:r>
      <w:r>
        <w:br/>
        <w:t xml:space="preserve">During the CT WG3 f2f meeting 16-18 Jan, 2017, CT WG3 has progressed the initial drafting of the corresponding TS 29.116, 'Representational State Transfer over </w:t>
      </w:r>
      <w:r w:rsidRPr="001A15BA">
        <w:rPr>
          <w:noProof/>
        </w:rPr>
        <w:t>xMB</w:t>
      </w:r>
      <w:r>
        <w:t xml:space="preserve"> Reference Point'. </w:t>
      </w:r>
      <w:r>
        <w:br/>
        <w:t xml:space="preserve">A CT WG3-agreed </w:t>
      </w:r>
      <w:r w:rsidRPr="001A15BA">
        <w:rPr>
          <w:noProof/>
        </w:rPr>
        <w:t>pCR</w:t>
      </w:r>
      <w:r>
        <w:t xml:space="preserve"> containing initial text for clauses 5, 6 and 7 of TS 29.116 is attached to this LS for SA WG4's information. In the course of the preliminary </w:t>
      </w:r>
      <w:r w:rsidRPr="001A15BA">
        <w:rPr>
          <w:noProof/>
        </w:rPr>
        <w:t>xMB</w:t>
      </w:r>
      <w:r>
        <w:t xml:space="preserve"> stage 3 work, CT WG3 has a number of questions to ask SA WG4 regarding the stage 2 output, the answers to which will be necessary to enable CT WG3 to complete the TS 29.116 document: </w:t>
      </w:r>
    </w:p>
    <w:p w:rsidR="00695BC9" w:rsidRDefault="00695BC9" w:rsidP="00695BC9">
      <w:pPr>
        <w:pStyle w:val="B1"/>
      </w:pPr>
      <w:r>
        <w:t>1.</w:t>
      </w:r>
      <w:r>
        <w:tab/>
        <w:t xml:space="preserve">The </w:t>
      </w:r>
      <w:r w:rsidRPr="001A15BA">
        <w:rPr>
          <w:noProof/>
        </w:rPr>
        <w:t>xMB</w:t>
      </w:r>
      <w:r>
        <w:t xml:space="preserve"> stage 2 document does not contain call flow procedures pertaining to the configuration and acquisition by the 3rd party content provider of MBMS-related reports - namely, QoE and Consumption Reports. CT WG3 would like to ask SA WG4 to provide more specific details on the parameters of QoE and Consumption reports that can be configured and subsequently acquired by the content provider from the BM-SC over </w:t>
      </w:r>
      <w:r w:rsidRPr="001A15BA">
        <w:rPr>
          <w:noProof/>
        </w:rPr>
        <w:t>xMB</w:t>
      </w:r>
      <w:r>
        <w:t xml:space="preserve">. Also, although not indicated in the stage 2 document, CT WG3 would like to know whether file reception reports are accessible to the content provider. </w:t>
      </w:r>
    </w:p>
    <w:p w:rsidR="00695BC9" w:rsidRDefault="00695BC9" w:rsidP="00695BC9">
      <w:pPr>
        <w:pStyle w:val="B1"/>
      </w:pPr>
      <w:r>
        <w:t>2.</w:t>
      </w:r>
      <w:r>
        <w:tab/>
        <w:t xml:space="preserve">CT WG3 noticed that consumption reporting configuration is not described by the stage 2 to apply to the session level. Is that intentional, and if so, CT WG3 would like to know the reason. </w:t>
      </w:r>
    </w:p>
    <w:p w:rsidR="00695BC9" w:rsidRDefault="00695BC9" w:rsidP="00695BC9">
      <w:pPr>
        <w:pStyle w:val="B1"/>
      </w:pPr>
      <w:r>
        <w:t>3</w:t>
      </w:r>
      <w:r>
        <w:tab/>
        <w:t xml:space="preserve"> Per the stage 2, </w:t>
      </w:r>
      <w:r w:rsidRPr="001A15BA">
        <w:rPr>
          <w:noProof/>
        </w:rPr>
        <w:t>QoE</w:t>
      </w:r>
      <w:r>
        <w:t xml:space="preserve"> reporting configuration currently pertains only to the session level - is it also applicable at the service level?</w:t>
      </w:r>
    </w:p>
    <w:p w:rsidR="00695BC9" w:rsidRDefault="00695BC9" w:rsidP="00695BC9">
      <w:pPr>
        <w:pStyle w:val="B1"/>
      </w:pPr>
      <w:r>
        <w:t>4.</w:t>
      </w:r>
      <w:r>
        <w:tab/>
        <w:t xml:space="preserve">While CT WG3 understands that MBMS consumption reporting is associated with MooD services, no description is provided regarding service properties as to whether the content provider may request the BM-SC to enable </w:t>
      </w:r>
      <w:r w:rsidRPr="001A15BA">
        <w:rPr>
          <w:noProof/>
        </w:rPr>
        <w:t>MooD</w:t>
      </w:r>
      <w:r>
        <w:t xml:space="preserve"> operation depending on service demand. Is that an unintended omission? </w:t>
      </w:r>
    </w:p>
    <w:p w:rsidR="00695BC9" w:rsidRDefault="00695BC9" w:rsidP="00695BC9">
      <w:pPr>
        <w:pStyle w:val="B1"/>
      </w:pPr>
      <w:r>
        <w:t>5.</w:t>
      </w:r>
      <w:r>
        <w:tab/>
        <w:t xml:space="preserve">Notification configuration is indicated as one of the service-level properties in the stage 2 text. However, no additional information is provided on notifications - for example what are the specific types of notifications that can be configured and received by the content provider- Also, are notifications accessible by the content provider strictly at the service level, as indicated by the stage 2, or also permitted at the session level? </w:t>
      </w:r>
    </w:p>
    <w:p w:rsidR="00695BC9" w:rsidRDefault="00695BC9" w:rsidP="00695BC9">
      <w:pPr>
        <w:pStyle w:val="B1"/>
      </w:pPr>
      <w:r>
        <w:t>6.</w:t>
      </w:r>
      <w:r>
        <w:tab/>
        <w:t xml:space="preserve">Service announcement mode is described in the stage 2 as 'Enumeration that the BM-SC creates according service announcement fragments for the sessions and / or do service announcement on SACH. Additional service announcement modes may be added in future.' CT WG3 doesn't quite understand this description and would like to ask SA WG4 to clarify its meaning. </w:t>
      </w:r>
    </w:p>
    <w:p w:rsidR="00695BC9" w:rsidRDefault="00695BC9" w:rsidP="00695BC9">
      <w:pPr>
        <w:pStyle w:val="B1"/>
      </w:pPr>
      <w:r>
        <w:t>7.</w:t>
      </w:r>
      <w:r>
        <w:tab/>
        <w:t xml:space="preserve">The stage 2 text indicates that service and session creation and associated successful responses should not contain service or session configuration or properties. Is such restriction necessary to be enforced in the stage 3 specification and if so, what is the reason? </w:t>
      </w:r>
    </w:p>
    <w:p w:rsidR="00695BC9" w:rsidRDefault="00695BC9" w:rsidP="00695BC9">
      <w:pPr>
        <w:pStyle w:val="B1"/>
      </w:pPr>
      <w:r>
        <w:t>8.</w:t>
      </w:r>
      <w:r>
        <w:tab/>
        <w:t xml:space="preserve">The geographical area property, which CT WG3 understands to pertain to the target area for service delivery in the MNO network intended by the content provider, is missing the possible types/values information. CT WG3 might expect these to include polygons or circular areas with associated uncertainty radius, but would ask SA WG4 to provide the specific candidate target area types and/or values. </w:t>
      </w:r>
    </w:p>
    <w:p w:rsidR="00695BC9" w:rsidRDefault="00695BC9" w:rsidP="00695BC9">
      <w:pPr>
        <w:pStyle w:val="B1"/>
      </w:pPr>
      <w:r>
        <w:t>9.</w:t>
      </w:r>
      <w:r>
        <w:tab/>
        <w:t xml:space="preserve">CT WG3 would like to know whether file repair functionality as performed by the content provider (their own file repair servers) could be a service it could offer to the BM-SC, as an additional property of the service or session resource. </w:t>
      </w:r>
    </w:p>
    <w:p w:rsidR="00695BC9" w:rsidRDefault="00695BC9" w:rsidP="00695BC9">
      <w:pPr>
        <w:pStyle w:val="FP"/>
      </w:pPr>
      <w:r>
        <w:t xml:space="preserve">In addition to the above questions to SA WG4, CT WG3 wishes to ask SA WG3 to consider and provide necessary guidance on the authentication and authorization procedures for the </w:t>
      </w:r>
      <w:r w:rsidRPr="001A15BA">
        <w:rPr>
          <w:noProof/>
        </w:rPr>
        <w:t>xMB</w:t>
      </w:r>
      <w:r>
        <w:t xml:space="preserve"> interface between the 3rd party content provider and the BM-SC. </w:t>
      </w:r>
    </w:p>
    <w:p w:rsidR="00695BC9" w:rsidRDefault="00695BC9" w:rsidP="00695BC9">
      <w:pPr>
        <w:pStyle w:val="FP"/>
      </w:pPr>
      <w:r>
        <w:t xml:space="preserve">CT WG3 understands that SA WG4 has already requested SA WG3 review on the security aspects documented in the </w:t>
      </w:r>
      <w:r w:rsidRPr="001A15BA">
        <w:rPr>
          <w:noProof/>
        </w:rPr>
        <w:t>xMB</w:t>
      </w:r>
      <w:r>
        <w:t xml:space="preserve"> stage 2 output which was provided to SA WG3. </w:t>
      </w:r>
    </w:p>
    <w:p w:rsidR="00695BC9" w:rsidRDefault="00695BC9" w:rsidP="00695BC9">
      <w:pPr>
        <w:pStyle w:val="FP"/>
      </w:pPr>
      <w:r>
        <w:t xml:space="preserve">CT WG3 has drafting a clause on the stage 3 security aspects of the </w:t>
      </w:r>
      <w:r w:rsidRPr="001A15BA">
        <w:rPr>
          <w:noProof/>
        </w:rPr>
        <w:t>xMB</w:t>
      </w:r>
      <w:r>
        <w:t xml:space="preserve"> interface as shown in clause 7 of the attached document for which CT WG3 seeks SA WG3 guidance on the details of the authentication and authorization mechanisms.</w:t>
      </w:r>
    </w:p>
    <w:p w:rsidR="00695BC9" w:rsidRDefault="00695BC9" w:rsidP="00695BC9">
      <w:pPr>
        <w:pStyle w:val="FP"/>
      </w:pPr>
    </w:p>
    <w:p w:rsidR="00695BC9" w:rsidRPr="001A15BA" w:rsidRDefault="00695BC9" w:rsidP="00695BC9">
      <w:pPr>
        <w:keepNext/>
        <w:keepLines/>
      </w:pPr>
      <w:r>
        <w:rPr>
          <w:b/>
        </w:rPr>
        <w:lastRenderedPageBreak/>
        <w:t>Discussion and conclusion:</w:t>
      </w:r>
    </w:p>
    <w:p w:rsidR="00695BC9" w:rsidRPr="00365E9C" w:rsidRDefault="00715F84" w:rsidP="00695BC9">
      <w:pPr>
        <w:keepLines/>
      </w:pPr>
      <w:r w:rsidRPr="00715F84">
        <w:rPr>
          <w:color w:val="0000FF"/>
        </w:rPr>
        <w:t>Noted</w:t>
      </w:r>
      <w:r>
        <w:t xml:space="preserve"> in parallel session</w:t>
      </w:r>
      <w:r w:rsidR="00365E9C">
        <w:t>.</w:t>
      </w:r>
    </w:p>
    <w:p w:rsidR="00695BC9" w:rsidRDefault="00695BC9" w:rsidP="00695BC9">
      <w:pPr>
        <w:pStyle w:val="NormTop"/>
      </w:pPr>
      <w:r w:rsidRPr="001A15BA">
        <w:rPr>
          <w:color w:val="0000FF"/>
        </w:rPr>
        <w:t>TD S2</w:t>
      </w:r>
      <w:r w:rsidRPr="001A15BA">
        <w:rPr>
          <w:color w:val="0000FF"/>
        </w:rPr>
        <w:noBreakHyphen/>
        <w:t>170753</w:t>
      </w:r>
      <w:r w:rsidRPr="001A15BA">
        <w:t xml:space="preserve"> </w:t>
      </w:r>
      <w:r>
        <w:t xml:space="preserve">LS from SA WG4: Reply LS on </w:t>
      </w:r>
      <w:r w:rsidRPr="001A15BA">
        <w:rPr>
          <w:noProof/>
        </w:rPr>
        <w:t>xMB</w:t>
      </w:r>
      <w:r>
        <w:t xml:space="preserve"> Interface for TV Services. (SA WG4)</w:t>
      </w:r>
      <w:r>
        <w:br/>
      </w:r>
      <w:r w:rsidRPr="001A15BA">
        <w:rPr>
          <w:b/>
        </w:rPr>
        <w:t>Abstract:</w:t>
      </w:r>
      <w:r w:rsidRPr="001A15BA">
        <w:t xml:space="preserve"> </w:t>
      </w:r>
      <w:r>
        <w:t xml:space="preserve">SA WG4 would like to thank CT WG3 for their replies on the stage 2 specification of the </w:t>
      </w:r>
      <w:r w:rsidRPr="001A15BA">
        <w:rPr>
          <w:noProof/>
        </w:rPr>
        <w:t>xMB</w:t>
      </w:r>
      <w:r>
        <w:t xml:space="preserve"> interface and acknowledge their effort in clarifying the stage 2 procedures, which has lead us to issue a correction CR to address the gaps and </w:t>
      </w:r>
      <w:r w:rsidRPr="001A15BA">
        <w:rPr>
          <w:noProof/>
        </w:rPr>
        <w:t>unclarities</w:t>
      </w:r>
      <w:r>
        <w:t xml:space="preserve"> that were pointed out. </w:t>
      </w:r>
      <w:r>
        <w:br/>
        <w:t>The resulting SA WG4 CR is attached to this document. [...]</w:t>
      </w:r>
    </w:p>
    <w:p w:rsidR="00695BC9" w:rsidRPr="001A15BA" w:rsidRDefault="00695BC9" w:rsidP="00695BC9">
      <w:pPr>
        <w:keepNext/>
        <w:keepLines/>
      </w:pPr>
      <w:r>
        <w:rPr>
          <w:b/>
        </w:rPr>
        <w:t>Discussion and conclusion:</w:t>
      </w:r>
    </w:p>
    <w:p w:rsidR="00695BC9" w:rsidRPr="00365E9C" w:rsidRDefault="00715F84" w:rsidP="00695BC9">
      <w:pPr>
        <w:keepLines/>
      </w:pPr>
      <w:r w:rsidRPr="00715F84">
        <w:rPr>
          <w:color w:val="0000FF"/>
        </w:rPr>
        <w:t>Noted</w:t>
      </w:r>
      <w:r>
        <w:t xml:space="preserve"> in parallel session</w:t>
      </w:r>
      <w:r w:rsidR="00365E9C">
        <w:t>.</w:t>
      </w:r>
    </w:p>
    <w:p w:rsidR="000B63E2" w:rsidRDefault="000B63E2" w:rsidP="000B63E2">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71335</w:t>
      </w:r>
      <w:r w:rsidRPr="006F5385">
        <w:t xml:space="preserve"> </w:t>
      </w:r>
      <w:r>
        <w:t>(LS IN) LS from SA WG3: Reply LS on external interface for TV services.</w:t>
      </w:r>
      <w:r w:rsidRPr="006F5385">
        <w:t xml:space="preserve"> </w:t>
      </w:r>
      <w:r>
        <w:t>(SA WG3).</w:t>
      </w:r>
      <w:r>
        <w:br/>
      </w:r>
      <w:r w:rsidRPr="006F5385">
        <w:rPr>
          <w:b/>
        </w:rPr>
        <w:t>Abstract:</w:t>
      </w:r>
      <w:r>
        <w:t xml:space="preserve"> SA WG3 thanks SA WG4 and CT WG3 on their LS on security aspects of external interface (</w:t>
      </w:r>
      <w:r w:rsidRPr="006F5385">
        <w:rPr>
          <w:noProof/>
        </w:rPr>
        <w:t>xMB</w:t>
      </w:r>
      <w:r>
        <w:t xml:space="preserve">) for TV services. SA WG3 discussed the security for the </w:t>
      </w:r>
      <w:r w:rsidRPr="006F5385">
        <w:rPr>
          <w:noProof/>
        </w:rPr>
        <w:t>xMB</w:t>
      </w:r>
      <w:r>
        <w:t xml:space="preserve"> interface and agreed that TLS is a suitable protocol for securing the interface. SA WG3 also recommends that SA WG4 and CT WG3 reference TS 33.310 for TLS related specification aspects (e.g., TLS version to support/use, TLS/certificate profiles) instead of specifying them in their TS. Regarding </w:t>
      </w:r>
      <w:r w:rsidRPr="006F5385">
        <w:rPr>
          <w:noProof/>
        </w:rPr>
        <w:t>xMB</w:t>
      </w:r>
      <w:r>
        <w:t xml:space="preserve"> related security aspects (including authentication and authorization), SA WG3 plans to perform a security analysis and specify suitable security mechanisms in an appropriate TS under SA WG3 responsibility (e.g., a new Annex in TS 33.246) by the next SA WG3 meeting.</w:t>
      </w:r>
    </w:p>
    <w:p w:rsidR="000B63E2" w:rsidRDefault="000B63E2" w:rsidP="000B63E2">
      <w:pPr>
        <w:keepNext/>
        <w:keepLines/>
        <w:rPr>
          <w:b/>
        </w:rPr>
      </w:pPr>
      <w:r w:rsidRPr="006F5385">
        <w:rPr>
          <w:b/>
        </w:rPr>
        <w:t>Discussion and conclusion:</w:t>
      </w:r>
    </w:p>
    <w:p w:rsidR="000B63E2" w:rsidRPr="00365E9C" w:rsidRDefault="00715F84" w:rsidP="000B63E2">
      <w:pPr>
        <w:keepLines/>
      </w:pPr>
      <w:r w:rsidRPr="00715F84">
        <w:rPr>
          <w:color w:val="0000FF"/>
        </w:rPr>
        <w:t>Noted</w:t>
      </w:r>
      <w:r>
        <w:t xml:space="preserve"> in parallel session</w:t>
      </w:r>
      <w:r w:rsidR="00365E9C">
        <w:t>.</w:t>
      </w:r>
    </w:p>
    <w:p w:rsidR="00365E9C" w:rsidRDefault="00365E9C" w:rsidP="00365E9C">
      <w:pPr>
        <w:pStyle w:val="NormTop"/>
      </w:pPr>
      <w:r w:rsidRPr="001A15BA">
        <w:rPr>
          <w:color w:val="0000FF"/>
        </w:rPr>
        <w:lastRenderedPageBreak/>
        <w:t>TD S2</w:t>
      </w:r>
      <w:r w:rsidRPr="001A15BA">
        <w:rPr>
          <w:color w:val="0000FF"/>
        </w:rPr>
        <w:noBreakHyphen/>
        <w:t>170713</w:t>
      </w:r>
      <w:r w:rsidRPr="001A15BA">
        <w:t xml:space="preserve"> </w:t>
      </w:r>
      <w:r>
        <w:t>LS from CT WG3: LS on the PLMN ID for MBMS services for Receive Only Mode. (CT WG3)</w:t>
      </w:r>
      <w:r>
        <w:br/>
      </w:r>
      <w:r w:rsidRPr="001A15BA">
        <w:rPr>
          <w:b/>
        </w:rPr>
        <w:t>Abstract:</w:t>
      </w:r>
      <w:r w:rsidRPr="001A15BA">
        <w:t xml:space="preserve"> </w:t>
      </w:r>
      <w:r>
        <w:br/>
      </w:r>
      <w:r w:rsidRPr="001A15BA">
        <w:rPr>
          <w:b/>
        </w:rPr>
        <w:t>Background:</w:t>
      </w:r>
      <w:r>
        <w:t xml:space="preserve"> As part of the Release 14 work, 3GPP is standardizing </w:t>
      </w:r>
      <w:r w:rsidRPr="001A15BA">
        <w:rPr>
          <w:noProof/>
        </w:rPr>
        <w:t>Mulitcast</w:t>
      </w:r>
      <w:r>
        <w:t xml:space="preserve"> Broadcast Multimedia Services (MBMS) for Receive Only Mode devices. An example of such services is the broadcast TV service. Receive Only Mode device is a device that does not have subscription/SIM card, cannot register with the 3GPP network and is only capable of receiving MBMS. These services for Receive Only Mode devices are therefore different from traditional 3GPP MBMS services in that they cannot be tied to subscription, are not subject to charging/billing, and are anonymous. </w:t>
      </w:r>
      <w:r>
        <w:br/>
        <w:t xml:space="preserve">Therefore, the discovery of the availability of these services in a network cannot be based on the traditional methods, such as signalling with the network, or dynamic device provisioning. These services are not expected to be offered by all networks. So, there is a need to define a mechanism for Receive Only Mode device to detect whether a particular 3GPP network offers services it is capable of receiving that is suited to the nature of the Receive Only Mode device. </w:t>
      </w:r>
      <w:r>
        <w:br/>
        <w:t xml:space="preserve">Without this mechanism, the Receive Only Mode device shall not be able to discover and receive the MBMS service. In order to enable service discovery for Receive Only Mode devices, 3GPP has agreed to request from ITU-T to assign a global shared MCC + MNC to be broadcast as part of the service identifier (TMGI) in the networks worldwide offering service to Receive Only Mode devices. When a Receive Only Mode device detects the assigned MCC + MNC as part of a TMGI broadcast in a network, the Receive Only Mode device understands that the network provides MBMS service for Receive Only Mode devices. This assigned MCC + MNC would be used worldwide as part of TMGI by networks offering MBMS service for Receive Only Mode devices. </w:t>
      </w:r>
      <w:r>
        <w:br/>
      </w:r>
      <w:r w:rsidRPr="001A15BA">
        <w:rPr>
          <w:b/>
        </w:rPr>
        <w:t>Description:</w:t>
      </w:r>
      <w:r>
        <w:t xml:space="preserve"> 3GPP hereby requests ITU-T to assign global shared MCC + MNC for MBMS service for Receive Only mode devices in 3GPP networks. The Receive Only Mode devices are expected to be able to discover and receive services offered in networks worldwide, e.g. while roaming outside their network and/or country of origin, hence the need for a global shared MCC + MNC. Once assigned, 3GPP would specify the assigned MCC + MNC in the relevant 3GPP specifications and it would be reserved for the designated use. 3GPP devices and networks are implemented in accordance with 3GPP specifications. 3GPP would develop appropriate compliance testing procedures in order to ensure compliance. </w:t>
      </w:r>
      <w:r>
        <w:br/>
        <w:t xml:space="preserve">The assigned global shared MCC + MNC would be incorporated in 3GPP specifications in Release 14, with the completion date of June 2017. The deployments are expected to follow up. 3GPP has performed detailed analysis of the alternative solutions, and has determined that they are either technically inferior or operationally unfeasible. 3GPP would like to point out that ITU-T had assigned global shared MCC + MNC to cellular networks in the past. This was the MCC MNC 901 08, which was assigned for 'GSM, reserved for station identification where the mobile does not have a subscription IMSI'. This MCC MNC has been properly reclaimed by ITU-T. </w:t>
      </w:r>
      <w:r>
        <w:br/>
        <w:t xml:space="preserve">This new request is essentially for the same purpose. 3GPP would like to point out the following technical specifications related to MBMS service for Receive Only Mode: 3GPP TS 23.246 MBMS Architecture and Functional Description, Annex D and Annex E 3GPP TS 29.116 </w:t>
      </w:r>
      <w:r w:rsidRPr="001A15BA">
        <w:rPr>
          <w:noProof/>
        </w:rPr>
        <w:t>xMB</w:t>
      </w:r>
      <w:r>
        <w:t xml:space="preserve"> reference point between content provider and BM-SC (under initial development) 3GPP TS 24.116 Stage 3 aspects of system architecture enhancements for TV services (under initial development) 3GPP TS 24.117 TV Service Configuration Management Object (under initial development) 3GPP would be happy to provide additional information related to this matter.</w:t>
      </w:r>
    </w:p>
    <w:p w:rsidR="00365E9C" w:rsidRPr="001A15BA" w:rsidRDefault="00365E9C" w:rsidP="00365E9C">
      <w:pPr>
        <w:keepNext/>
        <w:keepLines/>
      </w:pPr>
      <w:r>
        <w:rPr>
          <w:b/>
        </w:rPr>
        <w:t>Discussion and conclusion:</w:t>
      </w:r>
    </w:p>
    <w:p w:rsidR="00365E9C" w:rsidRPr="00365E9C" w:rsidRDefault="00715F84" w:rsidP="00365E9C">
      <w:pPr>
        <w:keepLines/>
      </w:pPr>
      <w:r w:rsidRPr="00715F84">
        <w:rPr>
          <w:color w:val="0000FF"/>
        </w:rPr>
        <w:t>Noted</w:t>
      </w:r>
      <w:r>
        <w:t xml:space="preserve"> in parallel session</w:t>
      </w:r>
      <w:r w:rsidR="00365E9C">
        <w:t>.</w:t>
      </w:r>
    </w:p>
    <w:p w:rsidR="000B63E2" w:rsidRDefault="000B63E2" w:rsidP="000B63E2">
      <w:pPr>
        <w:keepNext/>
        <w:keepLines/>
        <w:pBdr>
          <w:top w:val="single" w:sz="4" w:space="1" w:color="auto"/>
        </w:pBdr>
        <w:rPr>
          <w:lang w:eastAsia="en-US"/>
        </w:rPr>
      </w:pPr>
      <w:r w:rsidRPr="00916E52">
        <w:rPr>
          <w:rFonts w:cs="Arial"/>
          <w:color w:val="0000FF"/>
          <w:szCs w:val="16"/>
          <w:lang w:eastAsia="en-US"/>
        </w:rPr>
        <w:lastRenderedPageBreak/>
        <w:t>TD S2</w:t>
      </w:r>
      <w:r w:rsidRPr="00916E52">
        <w:rPr>
          <w:rFonts w:cs="Arial"/>
          <w:color w:val="0000FF"/>
          <w:szCs w:val="16"/>
          <w:lang w:eastAsia="en-US"/>
        </w:rPr>
        <w:noBreakHyphen/>
        <w:t>1</w:t>
      </w:r>
      <w:r>
        <w:rPr>
          <w:rFonts w:cs="Arial"/>
          <w:color w:val="0000FF"/>
          <w:szCs w:val="16"/>
          <w:lang w:eastAsia="en-US"/>
        </w:rPr>
        <w:t>71341</w:t>
      </w:r>
      <w:r w:rsidRPr="00916E52">
        <w:rPr>
          <w:lang w:eastAsia="en-US"/>
        </w:rPr>
        <w:t xml:space="preserve"> </w:t>
      </w:r>
      <w:r>
        <w:rPr>
          <w:lang w:eastAsia="en-US"/>
        </w:rPr>
        <w:t>(LS IN) LS from SA WG3: LS response on security issues in S3-170013/R2-169115. (SA WG3).</w:t>
      </w:r>
      <w:r>
        <w:rPr>
          <w:lang w:eastAsia="en-US"/>
        </w:rPr>
        <w:br/>
      </w:r>
      <w:r w:rsidRPr="006F5385">
        <w:rPr>
          <w:b/>
          <w:lang w:eastAsia="en-US"/>
        </w:rPr>
        <w:t>Abstract:</w:t>
      </w:r>
      <w:r>
        <w:rPr>
          <w:lang w:eastAsia="en-US"/>
        </w:rPr>
        <w:t xml:space="preserve"> SA WG3 thanks RAN WG2 for the LS R2-169115 on mobility enhancements for </w:t>
      </w:r>
      <w:r w:rsidRPr="006F5385">
        <w:rPr>
          <w:noProof/>
          <w:lang w:eastAsia="en-US"/>
        </w:rPr>
        <w:t>NB-IoT</w:t>
      </w:r>
      <w:r>
        <w:rPr>
          <w:lang w:eastAsia="en-US"/>
        </w:rPr>
        <w:t xml:space="preserve"> UEs. SA WG3 #86 discussed the RRC connection re-establishment for CP solution and data forwarding of NAS PDUs to avoid the data loss during mobility. In SA WG3#86, SA WG3 received six solution proposals to secure CIoT solution (S3-170077, S3-170111, S3-170352, S3-170254, S3-170302, S3-170332), without any DRB set up. The proposed 6 solutions in SA WG3 falls under two groups. </w:t>
      </w:r>
      <w:r>
        <w:rPr>
          <w:lang w:eastAsia="en-US"/>
        </w:rPr>
        <w:br/>
        <w:t>1)</w:t>
      </w:r>
      <w:r>
        <w:rPr>
          <w:lang w:eastAsia="en-US"/>
        </w:rPr>
        <w:tab/>
        <w:t xml:space="preserve">NAS based solutions: one group of solutions ( S3-170302, S3-170332) uses NAS context and NAS keys to recover from an RLF. NAS keys are used to derive a token to identify the UE at a target </w:t>
      </w:r>
      <w:r w:rsidRPr="006F5385">
        <w:rPr>
          <w:noProof/>
          <w:lang w:eastAsia="en-US"/>
        </w:rPr>
        <w:t>eNB</w:t>
      </w:r>
      <w:r>
        <w:rPr>
          <w:lang w:eastAsia="en-US"/>
        </w:rPr>
        <w:t xml:space="preserve"> and the target </w:t>
      </w:r>
      <w:r w:rsidRPr="006F5385">
        <w:rPr>
          <w:noProof/>
          <w:lang w:eastAsia="en-US"/>
        </w:rPr>
        <w:t>eNB</w:t>
      </w:r>
      <w:r>
        <w:rPr>
          <w:lang w:eastAsia="en-US"/>
        </w:rPr>
        <w:t xml:space="preserve"> with the help of MME verifies the identity of the UE and retrieve the context from a source </w:t>
      </w:r>
      <w:r w:rsidRPr="006F5385">
        <w:rPr>
          <w:noProof/>
          <w:lang w:eastAsia="en-US"/>
        </w:rPr>
        <w:t>eNB</w:t>
      </w:r>
      <w:r>
        <w:rPr>
          <w:lang w:eastAsia="en-US"/>
        </w:rPr>
        <w:t xml:space="preserve">. </w:t>
      </w:r>
      <w:r>
        <w:rPr>
          <w:lang w:eastAsia="en-US"/>
        </w:rPr>
        <w:br/>
        <w:t>2)</w:t>
      </w:r>
      <w:r>
        <w:rPr>
          <w:lang w:eastAsia="en-US"/>
        </w:rPr>
        <w:tab/>
        <w:t xml:space="preserve">AS based solutions: A second group of solutions ( S3-170077, S3-170111, S3-170352, S3-170254) uses </w:t>
      </w:r>
      <w:r>
        <w:rPr>
          <w:lang w:eastAsia="en-US"/>
        </w:rPr>
        <w:br/>
      </w:r>
      <w:r>
        <w:rPr>
          <w:lang w:eastAsia="en-US"/>
        </w:rPr>
        <w:tab/>
        <w:t xml:space="preserve">mechanisms on AS level. </w:t>
      </w:r>
      <w:r>
        <w:rPr>
          <w:lang w:eastAsia="en-US"/>
        </w:rPr>
        <w:br/>
        <w:t>2a)</w:t>
      </w:r>
      <w:r>
        <w:rPr>
          <w:lang w:eastAsia="en-US"/>
        </w:rPr>
        <w:tab/>
        <w:t xml:space="preserve">partial AS context based solution: S3-170111 builds a partial AS context and AS keys to secure the </w:t>
      </w:r>
      <w:r>
        <w:rPr>
          <w:lang w:eastAsia="en-US"/>
        </w:rPr>
        <w:br/>
      </w:r>
      <w:r>
        <w:rPr>
          <w:lang w:eastAsia="en-US"/>
        </w:rPr>
        <w:tab/>
        <w:t xml:space="preserve">transmission from different mobility threats in addition to RLF. </w:t>
      </w:r>
      <w:r>
        <w:rPr>
          <w:lang w:eastAsia="en-US"/>
        </w:rPr>
        <w:br/>
      </w:r>
      <w:r>
        <w:rPr>
          <w:lang w:eastAsia="en-US"/>
        </w:rPr>
        <w:tab/>
        <w:t xml:space="preserve">AS mobility procedures and recovery/ context retrieval are similar to currently defined procedures. </w:t>
      </w:r>
      <w:r>
        <w:rPr>
          <w:lang w:eastAsia="en-US"/>
        </w:rPr>
        <w:br/>
        <w:t>2b)</w:t>
      </w:r>
      <w:r>
        <w:rPr>
          <w:lang w:eastAsia="en-US"/>
        </w:rPr>
        <w:tab/>
        <w:t xml:space="preserve">AS token based solutions: S3-170077, S3-170352, S3-170254 use AS keys to derive a token to identify </w:t>
      </w:r>
      <w:r>
        <w:rPr>
          <w:lang w:eastAsia="en-US"/>
        </w:rPr>
        <w:br/>
      </w:r>
      <w:r>
        <w:rPr>
          <w:lang w:eastAsia="en-US"/>
        </w:rPr>
        <w:tab/>
        <w:t xml:space="preserve">the UE at a target </w:t>
      </w:r>
      <w:r w:rsidRPr="006F5385">
        <w:rPr>
          <w:noProof/>
          <w:lang w:eastAsia="en-US"/>
        </w:rPr>
        <w:t>eNB</w:t>
      </w:r>
      <w:r>
        <w:rPr>
          <w:lang w:eastAsia="en-US"/>
        </w:rPr>
        <w:t xml:space="preserve">, the source </w:t>
      </w:r>
      <w:r w:rsidRPr="006F5385">
        <w:rPr>
          <w:noProof/>
          <w:lang w:eastAsia="en-US"/>
        </w:rPr>
        <w:t>eNB</w:t>
      </w:r>
      <w:r>
        <w:rPr>
          <w:lang w:eastAsia="en-US"/>
        </w:rPr>
        <w:t xml:space="preserve"> verifies the identity of the UE and the target </w:t>
      </w:r>
      <w:r w:rsidRPr="006F5385">
        <w:rPr>
          <w:noProof/>
          <w:lang w:eastAsia="en-US"/>
        </w:rPr>
        <w:t>eNB</w:t>
      </w:r>
      <w:r>
        <w:rPr>
          <w:lang w:eastAsia="en-US"/>
        </w:rPr>
        <w:t xml:space="preserve"> retrieves the </w:t>
      </w:r>
      <w:r>
        <w:rPr>
          <w:lang w:eastAsia="en-US"/>
        </w:rPr>
        <w:br/>
      </w:r>
      <w:r>
        <w:rPr>
          <w:lang w:eastAsia="en-US"/>
        </w:rPr>
        <w:tab/>
        <w:t xml:space="preserve">context from the source </w:t>
      </w:r>
      <w:r w:rsidRPr="006F5385">
        <w:rPr>
          <w:noProof/>
          <w:lang w:eastAsia="en-US"/>
        </w:rPr>
        <w:t>eNB</w:t>
      </w:r>
      <w:r>
        <w:rPr>
          <w:lang w:eastAsia="en-US"/>
        </w:rPr>
        <w:t xml:space="preserve">. </w:t>
      </w:r>
      <w:r>
        <w:rPr>
          <w:lang w:eastAsia="en-US"/>
        </w:rPr>
        <w:br/>
        <w:t xml:space="preserve">All solutions affect different network elements, UE, </w:t>
      </w:r>
      <w:r w:rsidRPr="006F5385">
        <w:rPr>
          <w:noProof/>
          <w:lang w:eastAsia="en-US"/>
        </w:rPr>
        <w:t>eNB</w:t>
      </w:r>
      <w:r>
        <w:rPr>
          <w:lang w:eastAsia="en-US"/>
        </w:rPr>
        <w:t xml:space="preserve">, MME and S1AP etc differently. SA WG3 has not yet performed a detailed feasibility and impact analysis at this moment. </w:t>
      </w:r>
      <w:r>
        <w:rPr>
          <w:lang w:eastAsia="en-US"/>
        </w:rPr>
        <w:br/>
        <w:t xml:space="preserve">To support SA WG3 with an evaluation of all solutions, SA WG3 would appreciate more knowledge of the use case, protocol and computing capabilities of CIoT UEs. It will help SA WG3 to move forward and arrive at an appropriate security solution, if RAN WG2 and RAN WG3 can answer following questions. </w:t>
      </w:r>
      <w:r>
        <w:rPr>
          <w:lang w:eastAsia="en-US"/>
        </w:rPr>
        <w:br/>
      </w:r>
      <w:r w:rsidRPr="006F5385">
        <w:rPr>
          <w:b/>
          <w:lang w:eastAsia="en-US"/>
        </w:rPr>
        <w:t>Questions for RAN WG2:</w:t>
      </w:r>
      <w:r>
        <w:rPr>
          <w:lang w:eastAsia="en-US"/>
        </w:rPr>
        <w:t xml:space="preserve"> </w:t>
      </w:r>
      <w:r>
        <w:rPr>
          <w:lang w:eastAsia="en-US"/>
        </w:rPr>
        <w:br/>
        <w:t>a)</w:t>
      </w:r>
      <w:r>
        <w:rPr>
          <w:lang w:eastAsia="en-US"/>
        </w:rPr>
        <w:tab/>
        <w:t xml:space="preserve">Is the new use case required to be solved using a CP solution and not by 23.401 clause '5.3.4B.4 </w:t>
      </w:r>
      <w:r>
        <w:rPr>
          <w:lang w:eastAsia="en-US"/>
        </w:rPr>
        <w:br/>
      </w:r>
      <w:r>
        <w:rPr>
          <w:lang w:eastAsia="en-US"/>
        </w:rPr>
        <w:tab/>
        <w:t xml:space="preserve">Establishment of S1-U bearer during Data Transport in Control Plane CIoT EPS optimisation'? </w:t>
      </w:r>
      <w:r>
        <w:rPr>
          <w:lang w:eastAsia="en-US"/>
        </w:rPr>
        <w:br/>
        <w:t>b)</w:t>
      </w:r>
      <w:r>
        <w:rPr>
          <w:lang w:eastAsia="en-US"/>
        </w:rPr>
        <w:tab/>
        <w:t xml:space="preserve">Can SA WG3 assume that there are no limitations for CIOT-CP UEs regarding the discussed security </w:t>
      </w:r>
      <w:r>
        <w:rPr>
          <w:lang w:eastAsia="en-US"/>
        </w:rPr>
        <w:br/>
      </w:r>
      <w:r>
        <w:rPr>
          <w:lang w:eastAsia="en-US"/>
        </w:rPr>
        <w:tab/>
        <w:t xml:space="preserve">solutions? </w:t>
      </w:r>
      <w:r>
        <w:rPr>
          <w:lang w:eastAsia="en-US"/>
        </w:rPr>
        <w:br/>
      </w:r>
      <w:r w:rsidRPr="006F5385">
        <w:rPr>
          <w:b/>
          <w:lang w:eastAsia="en-US"/>
        </w:rPr>
        <w:t>Questions for RAN WG3:</w:t>
      </w:r>
      <w:r>
        <w:rPr>
          <w:lang w:eastAsia="en-US"/>
        </w:rPr>
        <w:t xml:space="preserve"> </w:t>
      </w:r>
      <w:r>
        <w:rPr>
          <w:lang w:eastAsia="en-US"/>
        </w:rPr>
        <w:br/>
        <w:t>c)</w:t>
      </w:r>
      <w:r>
        <w:rPr>
          <w:lang w:eastAsia="en-US"/>
        </w:rPr>
        <w:tab/>
        <w:t xml:space="preserve">Does RAN WG3 have any protocol flow information on </w:t>
      </w:r>
      <w:r w:rsidRPr="006F5385">
        <w:rPr>
          <w:noProof/>
          <w:lang w:eastAsia="en-US"/>
        </w:rPr>
        <w:t>DoNAS</w:t>
      </w:r>
      <w:r>
        <w:rPr>
          <w:lang w:eastAsia="en-US"/>
        </w:rPr>
        <w:t xml:space="preserve"> mobility that can share with SA WG3?.</w:t>
      </w:r>
    </w:p>
    <w:p w:rsidR="000B63E2" w:rsidRDefault="000B63E2" w:rsidP="000B63E2">
      <w:pPr>
        <w:keepNext/>
        <w:keepLines/>
        <w:rPr>
          <w:b/>
          <w:lang w:eastAsia="en-US"/>
        </w:rPr>
      </w:pPr>
      <w:r w:rsidRPr="006F5385">
        <w:rPr>
          <w:b/>
          <w:lang w:eastAsia="en-US"/>
        </w:rPr>
        <w:t>Discussion and conclusion:</w:t>
      </w:r>
    </w:p>
    <w:p w:rsidR="000B63E2" w:rsidRPr="00365E9C" w:rsidRDefault="00365E9C" w:rsidP="000B63E2">
      <w:pPr>
        <w:keepLines/>
      </w:pPr>
      <w:r w:rsidRPr="00365E9C">
        <w:rPr>
          <w:color w:val="FF0000"/>
        </w:rPr>
        <w:t>Postponed</w:t>
      </w:r>
      <w:r>
        <w:t xml:space="preserve"> to meeting #120.</w:t>
      </w:r>
    </w:p>
    <w:p w:rsidR="000552F9" w:rsidRDefault="000552F9" w:rsidP="000552F9">
      <w:pPr>
        <w:pStyle w:val="Heading2"/>
      </w:pPr>
      <w:bookmarkStart w:id="8" w:name="_Toc477526558"/>
      <w:r>
        <w:t>5.2</w:t>
      </w:r>
      <w:r>
        <w:tab/>
      </w:r>
      <w:r w:rsidRPr="000552F9">
        <w:rPr>
          <w:noProof/>
        </w:rPr>
        <w:t>QoS</w:t>
      </w:r>
      <w:r>
        <w:t xml:space="preserve"> and PCC Maintenance</w:t>
      </w:r>
      <w:bookmarkEnd w:id="8"/>
    </w:p>
    <w:p w:rsidR="002550E9" w:rsidRPr="002550E9" w:rsidRDefault="002550E9" w:rsidP="002550E9">
      <w:pPr>
        <w:rPr>
          <w:lang w:eastAsia="en-US"/>
        </w:rPr>
      </w:pPr>
      <w:r>
        <w:rPr>
          <w:lang w:eastAsia="en-US"/>
        </w:rPr>
        <w:t>There were no contributions under this agenda item.</w:t>
      </w:r>
    </w:p>
    <w:p w:rsidR="002550E9" w:rsidRDefault="002550E9" w:rsidP="002550E9">
      <w:pPr>
        <w:pStyle w:val="Heading2"/>
      </w:pPr>
      <w:bookmarkStart w:id="9" w:name="_Toc477526559"/>
      <w:r>
        <w:lastRenderedPageBreak/>
        <w:t>5.3</w:t>
      </w:r>
      <w:r>
        <w:tab/>
        <w:t>Non-3GPP Access Maintenance</w:t>
      </w:r>
      <w:bookmarkEnd w:id="9"/>
    </w:p>
    <w:p w:rsidR="002550E9" w:rsidRDefault="002550E9" w:rsidP="002550E9">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2550E9" w:rsidRDefault="002550E9" w:rsidP="002550E9">
      <w:pPr>
        <w:pStyle w:val="NormTop"/>
        <w:pBdr>
          <w:top w:val="none" w:sz="0" w:space="0" w:color="auto"/>
        </w:pBdr>
      </w:pPr>
      <w:r>
        <w:rPr>
          <w:color w:val="0000FF"/>
        </w:rPr>
        <w:t>TD S2</w:t>
      </w:r>
      <w:r>
        <w:rPr>
          <w:color w:val="0000FF"/>
        </w:rPr>
        <w:noBreakHyphen/>
        <w:t>170704</w:t>
      </w:r>
      <w:r w:rsidRPr="008A4D3C">
        <w:t xml:space="preserve"> </w:t>
      </w:r>
      <w:r>
        <w:t xml:space="preserve">LS from SA WG3: Reply LS on I-WLAN handling and specification withdrawal. (SA WG3) (Revision of </w:t>
      </w:r>
      <w:r>
        <w:rPr>
          <w:color w:val="0000FF"/>
        </w:rPr>
        <w:t>TD S2</w:t>
      </w:r>
      <w:r>
        <w:rPr>
          <w:color w:val="0000FF"/>
        </w:rPr>
        <w:noBreakHyphen/>
      </w:r>
      <w:r w:rsidRPr="008A4D3C">
        <w:rPr>
          <w:color w:val="0000FF"/>
        </w:rPr>
        <w:t>170006</w:t>
      </w:r>
      <w:r w:rsidRPr="008A4D3C">
        <w:t>).</w:t>
      </w:r>
      <w:r>
        <w:br/>
      </w:r>
      <w:r w:rsidRPr="008A4D3C">
        <w:rPr>
          <w:b/>
        </w:rPr>
        <w:t>Abstract:</w:t>
      </w:r>
      <w:r w:rsidRPr="008A4D3C">
        <w:t xml:space="preserve"> </w:t>
      </w:r>
      <w:r>
        <w:t>SA WG3 thanks SA for their LS informing SA WG3 on the process to discontinue I-WLAN specifications (SP-160508), and CT WG6 on their LS on I-WLAN specification referencing within CT WG6 (S3-161922/C6-160408). SA LS SP-160508 stated: SA WG3 is to create a CR to void the Rel</w:t>
      </w:r>
      <w:r>
        <w:noBreakHyphen/>
        <w:t xml:space="preserve">13 version of TS 33.234 of technical content apart from the parts which are referenced from other specifications either for the purposes of backwards compatibility or to allow re-use of generic procedures. SA WG3 would like to inform SA that SA WG3 has analysed the references between the specifications and found out that TS 33.234 is referenced from TS 33.402 and RAN6 TSs 43.318 and 44.318. Accordingly, SA WG3 has implemented in the attached CRs the following: </w:t>
      </w:r>
      <w:r>
        <w:br/>
        <w:t>1)</w:t>
      </w:r>
      <w:r>
        <w:tab/>
        <w:t xml:space="preserve">The parts of TS 33.234, which are referenced from other specifications for the purposes of backwards </w:t>
      </w:r>
      <w:r>
        <w:br/>
      </w:r>
      <w:r>
        <w:tab/>
        <w:t xml:space="preserve">compatibility or to allow re-use of generic procedures have been moved to TS 33.402 (cf. agreed CR </w:t>
      </w:r>
      <w:r>
        <w:br/>
      </w:r>
      <w:r>
        <w:tab/>
        <w:t xml:space="preserve">S3-162018) </w:t>
      </w:r>
      <w:r>
        <w:br/>
        <w:t>2)</w:t>
      </w:r>
      <w:r>
        <w:tab/>
        <w:t xml:space="preserve">References between specifications have been adjusted accordingly (cf. agreed CR S3-162018, and </w:t>
      </w:r>
      <w:r>
        <w:br/>
      </w:r>
      <w:r>
        <w:tab/>
        <w:t xml:space="preserve">endorsed draft CRs S3-161882, S3-161883). </w:t>
      </w:r>
      <w:r>
        <w:br/>
        <w:t>3)</w:t>
      </w:r>
      <w:r>
        <w:tab/>
        <w:t>It should be noted that points 1) and 2) have allowed SA WG3 to create a Rel</w:t>
      </w:r>
      <w:r>
        <w:noBreakHyphen/>
        <w:t xml:space="preserve">13 'stub' version of 33.234 </w:t>
      </w:r>
      <w:r>
        <w:br/>
      </w:r>
      <w:r>
        <w:tab/>
        <w:t>(cf. agreed CR S3-162021) similarly as SA WG2 has done for their TS 23.234. i.e. Rel</w:t>
      </w:r>
      <w:r>
        <w:noBreakHyphen/>
        <w:t xml:space="preserve">13 version of </w:t>
      </w:r>
      <w:r>
        <w:br/>
      </w:r>
      <w:r>
        <w:tab/>
        <w:t xml:space="preserve">TS 33.234 has no technical content left. </w:t>
      </w:r>
      <w:r>
        <w:br/>
        <w:t>Regarding point 2) above, SA WG3 would like to ask RAN6 to take the SA WG3 endorsed CRs into account and agree CRs for their TSs accordingly. SA WG3 has analysed the information in the CT WG6 LS (S3-161922/C6-160408), and noticed that the parts in TS 31.102 referencing to TS 33.234 are moved to TS 33.402 in the attached CRs from Rel</w:t>
      </w:r>
      <w:r>
        <w:noBreakHyphen/>
        <w:t>13 onwards. Therefore, SA WG3 would like to ask CT WG6 to take the information into account (e.g. check possible impacts regarding EAP-SIM) and agree CR(s) to TS 31.102, which change the references pointing to TS 33.234 to refer to 33.402 from Rel</w:t>
      </w:r>
      <w:r>
        <w:noBreakHyphen/>
        <w:t>13 onwards. SA WG3 would like to ask SA WG2 to update their reference in the 'stub' Rel</w:t>
      </w:r>
      <w:r>
        <w:noBreakHyphen/>
        <w:t>13 version of TS 23.234 to refer to Rel</w:t>
      </w:r>
      <w:r>
        <w:noBreakHyphen/>
        <w:t>12 version of TS 33.234, instead of referring to Rel</w:t>
      </w:r>
      <w:r>
        <w:noBreakHyphen/>
        <w:t xml:space="preserve">13. </w:t>
      </w:r>
      <w:r>
        <w:br/>
        <w:t>It is SA WG3's understanding that parts of the TS 33.234 not transferred to TS 33.402 can still be referenced in Rel</w:t>
      </w:r>
      <w:r>
        <w:noBreakHyphen/>
        <w:t>13 documents or later releases by referencing explicitly Rel</w:t>
      </w:r>
      <w:r>
        <w:noBreakHyphen/>
        <w:t xml:space="preserve">12 version of TS 33.234. </w:t>
      </w:r>
      <w:r>
        <w:br/>
      </w:r>
      <w:r w:rsidRPr="008A4D3C">
        <w:rPr>
          <w:b/>
        </w:rPr>
        <w:t>Action:</w:t>
      </w:r>
      <w:r>
        <w:t xml:space="preserve"> SA WG3 would like to ask SA WG2 to update their reference in the 'stub' Rel</w:t>
      </w:r>
      <w:r>
        <w:noBreakHyphen/>
        <w:t>13 version of TS 23.234 to refer to Rel</w:t>
      </w:r>
      <w:r>
        <w:noBreakHyphen/>
        <w:t>12 version of TS 33.234, instead of referring to Rel</w:t>
      </w:r>
      <w:r>
        <w:noBreakHyphen/>
        <w:t>13.</w:t>
      </w:r>
    </w:p>
    <w:p w:rsidR="002550E9" w:rsidRPr="008A4D3C" w:rsidRDefault="002550E9" w:rsidP="002550E9">
      <w:pPr>
        <w:keepNext/>
        <w:keepLines/>
      </w:pPr>
      <w:r>
        <w:rPr>
          <w:b/>
        </w:rPr>
        <w:t>Discussion and conclusion:</w:t>
      </w:r>
    </w:p>
    <w:p w:rsidR="002550E9" w:rsidRPr="008A4D3C" w:rsidRDefault="002550E9" w:rsidP="002550E9">
      <w:pPr>
        <w:keepLines/>
      </w:pPr>
      <w:r>
        <w:t xml:space="preserve">Postponed </w:t>
      </w:r>
      <w:r w:rsidRPr="008A4D3C">
        <w:rPr>
          <w:color w:val="0000FF"/>
        </w:rPr>
        <w:t>TD S2</w:t>
      </w:r>
      <w:r w:rsidRPr="008A4D3C">
        <w:rPr>
          <w:color w:val="0000FF"/>
        </w:rPr>
        <w:noBreakHyphen/>
        <w:t>170006</w:t>
      </w:r>
      <w:r>
        <w:t xml:space="preserve"> from S2#119. </w:t>
      </w:r>
      <w:r w:rsidR="00715F84" w:rsidRPr="00715F84">
        <w:rPr>
          <w:color w:val="0000FF"/>
        </w:rPr>
        <w:t>Noted</w:t>
      </w:r>
      <w:r w:rsidR="00715F84">
        <w:t xml:space="preserve"> in parallel session</w:t>
      </w:r>
      <w:r w:rsidR="000B63E2">
        <w:t>.</w:t>
      </w:r>
    </w:p>
    <w:p w:rsidR="002550E9" w:rsidRDefault="002550E9" w:rsidP="002550E9">
      <w:pPr>
        <w:pStyle w:val="NormTop"/>
      </w:pPr>
      <w:r>
        <w:rPr>
          <w:color w:val="0000FF"/>
        </w:rPr>
        <w:t>TD S2</w:t>
      </w:r>
      <w:r>
        <w:rPr>
          <w:color w:val="0000FF"/>
        </w:rPr>
        <w:noBreakHyphen/>
        <w:t>170891</w:t>
      </w:r>
      <w:r w:rsidRPr="008A4D3C">
        <w:t xml:space="preserve"> </w:t>
      </w:r>
      <w:r>
        <w:t>23.234 CR0176 (Rel</w:t>
      </w:r>
      <w:r>
        <w:noBreakHyphen/>
        <w:t>13, 'F'): Updated reference to SA WG2 I-WLAN specifications. (Source: Ericsson).</w:t>
      </w:r>
      <w:r>
        <w:br/>
      </w:r>
      <w:r w:rsidRPr="008A4D3C">
        <w:rPr>
          <w:b/>
        </w:rPr>
        <w:t>Abstract:</w:t>
      </w:r>
      <w:r w:rsidRPr="008A4D3C">
        <w:t xml:space="preserve"> </w:t>
      </w:r>
      <w:r>
        <w:t>Summary of change: Reference to TS 33.234 Rel</w:t>
      </w:r>
      <w:r>
        <w:noBreakHyphen/>
        <w:t>12 instead of Rel</w:t>
      </w:r>
      <w:r>
        <w:noBreakHyphen/>
        <w:t>13.</w:t>
      </w:r>
    </w:p>
    <w:p w:rsidR="002550E9" w:rsidRPr="008A4D3C" w:rsidRDefault="002550E9" w:rsidP="002550E9">
      <w:pPr>
        <w:keepNext/>
        <w:keepLines/>
      </w:pPr>
      <w:r>
        <w:rPr>
          <w:b/>
        </w:rPr>
        <w:t>Discussion and conclusion:</w:t>
      </w:r>
    </w:p>
    <w:p w:rsidR="002550E9" w:rsidRPr="000B63E2" w:rsidRDefault="00715F84" w:rsidP="002550E9">
      <w:pPr>
        <w:keepLines/>
      </w:pPr>
      <w:r w:rsidRPr="00715F84">
        <w:rPr>
          <w:color w:val="FF0000"/>
        </w:rPr>
        <w:t>Agreed</w:t>
      </w:r>
      <w:r>
        <w:t xml:space="preserve"> in parallel session</w:t>
      </w:r>
      <w:r w:rsidR="000B63E2">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lastRenderedPageBreak/>
        <w:t>TD S2</w:t>
      </w:r>
      <w:r>
        <w:rPr>
          <w:color w:val="0000FF"/>
        </w:rPr>
        <w:noBreakHyphen/>
        <w:t>170728</w:t>
      </w:r>
      <w:r w:rsidRPr="008A4D3C">
        <w:t xml:space="preserve"> </w:t>
      </w:r>
      <w:r w:rsidR="00FC0C0E">
        <w:t xml:space="preserve">(LS IN) </w:t>
      </w:r>
      <w:r>
        <w:t>LS from CT WG1: LS on unauthenticated emergency session over Trusted WLAN. (CT WG1)</w:t>
      </w:r>
      <w:r>
        <w:br/>
      </w:r>
      <w:r w:rsidRPr="008A4D3C">
        <w:rPr>
          <w:b/>
        </w:rPr>
        <w:t>Abstract:</w:t>
      </w:r>
      <w:r w:rsidRPr="008A4D3C">
        <w:t xml:space="preserve"> </w:t>
      </w:r>
      <w:r>
        <w:t xml:space="preserve">CT WG1 is working on specifying the UE and AAA server procedures to support unauthenticated Emergency services over Trusted WLAN. According to the call flow shown in TS 33.402 Figure: 13.4-1 for unauthenticated emergency calls over trusted WLAN, in step 5), if the UE cannot be authenticated and if the local policy allows emergency call for UEs with unauthenticated IMSIs, it issues another identity request to obtain IMEI from the UE. </w:t>
      </w:r>
      <w:r>
        <w:br/>
        <w:t xml:space="preserve">The 3GPP AAA server skips authentication procedures in both cases (unauthenticated IMSI and no IMSI) and generates an MSK based on UE's IMEI identity: </w:t>
      </w:r>
      <w:r>
        <w:br/>
        <w:t>5</w:t>
      </w:r>
      <w:r>
        <w:tab/>
        <w:t xml:space="preserve">3GPP AAA Server receives the message with an indication from the UE that it is an Emergency Attach. </w:t>
      </w:r>
      <w:r>
        <w:br/>
        <w:t>If the 3GPP AAA Server supports IMS Emergency sessions over WLAN, it shall proceed as follows:</w:t>
      </w:r>
      <w:r>
        <w:br/>
        <w:t>-</w:t>
      </w:r>
      <w:r>
        <w:tab/>
        <w:t xml:space="preserve">When the received subscriber identity is an IMSI but the IMSI authentication cannot proceed (because </w:t>
      </w:r>
      <w:r>
        <w:br/>
      </w:r>
      <w:r>
        <w:tab/>
        <w:t xml:space="preserve">IMSI is not present in HSS, for example) or if AAA server cannot determine if authentication is </w:t>
      </w:r>
      <w:r>
        <w:br/>
      </w:r>
      <w:r>
        <w:tab/>
        <w:t xml:space="preserve">successful, and if local policies allow emergency sessions for unauthenticated UEs with an IMSI, the </w:t>
      </w:r>
      <w:r>
        <w:br/>
      </w:r>
      <w:r>
        <w:tab/>
        <w:t xml:space="preserve">3GPP AAA Server shall skip EAP-AKA' authentication procedures and proceed to execute step 6a to </w:t>
      </w:r>
      <w:r>
        <w:br/>
      </w:r>
      <w:r>
        <w:tab/>
        <w:t>obtain IMEI from the UE.</w:t>
      </w:r>
      <w:r>
        <w:br/>
        <w:t>-</w:t>
      </w:r>
      <w:r>
        <w:tab/>
        <w:t xml:space="preserve">When the received subscriber identity is an IMEI and if local policies allow emergency sessions for all </w:t>
      </w:r>
      <w:r>
        <w:br/>
      </w:r>
      <w:r>
        <w:tab/>
        <w:t xml:space="preserve">UEs, the 3GPP AAA Server shall proceed to step 10 to generate an MSK. </w:t>
      </w:r>
      <w:r>
        <w:br/>
        <w:t xml:space="preserve">CT WG1 would like to ask the following question: </w:t>
      </w:r>
      <w:r>
        <w:br/>
        <w:t>§</w:t>
      </w:r>
      <w:r>
        <w:tab/>
        <w:t xml:space="preserve">Currently UE connection mode negotiation (whether to use SCM or MCM) and passing of connectivity </w:t>
      </w:r>
      <w:r>
        <w:br/>
      </w:r>
      <w:r>
        <w:tab/>
        <w:t xml:space="preserve">parameters are done via EAP/AKA' signalling. When EAP-AKA' authentication procedures are skipped, </w:t>
      </w:r>
      <w:r>
        <w:br/>
      </w:r>
      <w:r>
        <w:tab/>
        <w:t>how will the UE negotiate connection mode and provide connectivity parameters?</w:t>
      </w:r>
    </w:p>
    <w:p w:rsidR="002550E9" w:rsidRPr="008A4D3C" w:rsidRDefault="002550E9" w:rsidP="002550E9">
      <w:pPr>
        <w:keepNext/>
        <w:keepLines/>
      </w:pPr>
      <w:r>
        <w:rPr>
          <w:b/>
        </w:rPr>
        <w:t>Discussion and conclusion:</w:t>
      </w:r>
    </w:p>
    <w:p w:rsidR="002550E9" w:rsidRDefault="000B63E2" w:rsidP="002550E9">
      <w:pPr>
        <w:keepLines/>
        <w:rPr>
          <w:szCs w:val="16"/>
          <w:lang w:eastAsia="en-US"/>
        </w:rPr>
      </w:pPr>
      <w:r>
        <w:t xml:space="preserve">Response drafted in </w:t>
      </w:r>
      <w:r w:rsidRPr="000B63E2">
        <w:rPr>
          <w:color w:val="0000FF"/>
        </w:rPr>
        <w:t>TD S2</w:t>
      </w:r>
      <w:r w:rsidRPr="000B63E2">
        <w:rPr>
          <w:color w:val="0000FF"/>
        </w:rPr>
        <w:noBreakHyphen/>
        <w:t>171235</w:t>
      </w:r>
      <w:r>
        <w:t xml:space="preserve">. </w:t>
      </w:r>
      <w:r w:rsidR="00FC0C0E" w:rsidRPr="00FC0C0E">
        <w:rPr>
          <w:color w:val="FF0000"/>
        </w:rPr>
        <w:t>Postponed</w:t>
      </w:r>
      <w:r w:rsidR="00FC0C0E" w:rsidRPr="00FC0C0E">
        <w:t xml:space="preserve"> to meeting #120</w:t>
      </w:r>
      <w:r w:rsidR="00FC0C0E">
        <w:t>.</w:t>
      </w:r>
    </w:p>
    <w:p w:rsidR="000B63E2" w:rsidRDefault="000B63E2" w:rsidP="000B63E2">
      <w:pPr>
        <w:keepNext/>
        <w:keepLines/>
        <w:pBdr>
          <w:top w:val="single" w:sz="4" w:space="1" w:color="auto"/>
        </w:pBdr>
        <w:rPr>
          <w:szCs w:val="16"/>
          <w:lang w:eastAsia="en-US"/>
        </w:rPr>
      </w:pPr>
      <w:r w:rsidRPr="000B63E2">
        <w:rPr>
          <w:rFonts w:cs="Arial"/>
          <w:color w:val="0000FF"/>
          <w:szCs w:val="16"/>
          <w:lang w:eastAsia="en-US"/>
        </w:rPr>
        <w:t>TD S2</w:t>
      </w:r>
      <w:r w:rsidRPr="000B63E2">
        <w:rPr>
          <w:rFonts w:cs="Arial"/>
          <w:color w:val="0000FF"/>
          <w:szCs w:val="16"/>
          <w:lang w:eastAsia="en-US"/>
        </w:rPr>
        <w:noBreakHyphen/>
        <w:t>17</w:t>
      </w:r>
      <w:r>
        <w:rPr>
          <w:rFonts w:cs="Arial"/>
          <w:color w:val="0000FF"/>
          <w:szCs w:val="16"/>
          <w:lang w:eastAsia="en-US"/>
        </w:rPr>
        <w:t>1235</w:t>
      </w:r>
      <w:r w:rsidRPr="000B63E2">
        <w:rPr>
          <w:szCs w:val="16"/>
          <w:lang w:eastAsia="en-US"/>
        </w:rPr>
        <w:t xml:space="preserve"> </w:t>
      </w:r>
      <w:r>
        <w:rPr>
          <w:szCs w:val="16"/>
          <w:lang w:eastAsia="en-US"/>
        </w:rPr>
        <w:t>(LS OUT) [DRAFT] Reply LS on unauthenticated emergency session over Trusted WLAN. To: CT WG1. CC: SA WG3.</w:t>
      </w:r>
    </w:p>
    <w:p w:rsidR="000B63E2" w:rsidRDefault="000B63E2" w:rsidP="000B63E2">
      <w:pPr>
        <w:keepNext/>
        <w:keepLines/>
        <w:rPr>
          <w:b/>
          <w:szCs w:val="16"/>
          <w:lang w:eastAsia="en-US"/>
        </w:rPr>
      </w:pPr>
      <w:r w:rsidRPr="000B63E2">
        <w:rPr>
          <w:b/>
          <w:szCs w:val="16"/>
          <w:lang w:eastAsia="en-US"/>
        </w:rPr>
        <w:t>Discussion and conclusion:</w:t>
      </w:r>
    </w:p>
    <w:p w:rsidR="000B63E2" w:rsidRPr="00367661" w:rsidRDefault="00367661" w:rsidP="000B63E2">
      <w:pPr>
        <w:keepLines/>
      </w:pPr>
      <w:r w:rsidRPr="00367661">
        <w:rPr>
          <w:color w:val="FF0000"/>
        </w:rPr>
        <w:t>Withdrawn</w:t>
      </w:r>
      <w:r>
        <w:t xml:space="preserve"> (not provided).</w:t>
      </w:r>
    </w:p>
    <w:p w:rsidR="006F5385" w:rsidRDefault="006F5385" w:rsidP="006F5385">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71340</w:t>
      </w:r>
      <w:r w:rsidRPr="00916E52">
        <w:rPr>
          <w:lang w:eastAsia="en-US"/>
        </w:rPr>
        <w:t xml:space="preserve"> </w:t>
      </w:r>
      <w:r>
        <w:rPr>
          <w:lang w:eastAsia="en-US"/>
        </w:rPr>
        <w:t>(LS IN) LS from SA WG3: Reply-LS on unauthenticated emergency session over Trusted WLAN. (SA WG3).</w:t>
      </w:r>
      <w:r>
        <w:rPr>
          <w:lang w:eastAsia="en-US"/>
        </w:rPr>
        <w:br/>
      </w:r>
      <w:r w:rsidRPr="006F5385">
        <w:rPr>
          <w:b/>
          <w:lang w:eastAsia="en-US"/>
        </w:rPr>
        <w:t>Abstract:</w:t>
      </w:r>
      <w:r>
        <w:rPr>
          <w:lang w:eastAsia="en-US"/>
        </w:rPr>
        <w:t xml:space="preserve"> SA WG3 would like to thank CT WG1 for their LS C1-170384/S3-170087 on unauthenticated emergency session over Trusted WLAN. In this LS, CT WG1 asked SA WG3 how the UE will negotiate connection mode and provide connectivity parameters to the network for unauthenticated emergency services over trusted WLAN. </w:t>
      </w:r>
      <w:r>
        <w:rPr>
          <w:lang w:eastAsia="en-US"/>
        </w:rPr>
        <w:br/>
        <w:t>As a result, SA WG3 agreed on the attached CR S3-170476. The updated message flows for unauthenticated emergency services over trusted WLAN now include 3GPP-vendor specific EAP messages that the UE can use to negotiate connection mode and provide connectivity parameters to the network.</w:t>
      </w:r>
    </w:p>
    <w:p w:rsidR="006F5385" w:rsidRDefault="006F5385" w:rsidP="006F5385">
      <w:pPr>
        <w:keepNext/>
        <w:keepLines/>
        <w:rPr>
          <w:b/>
          <w:lang w:eastAsia="en-US"/>
        </w:rPr>
      </w:pPr>
      <w:r w:rsidRPr="006F5385">
        <w:rPr>
          <w:b/>
          <w:lang w:eastAsia="en-US"/>
        </w:rPr>
        <w:t>Discussion and conclusion:</w:t>
      </w:r>
    </w:p>
    <w:p w:rsidR="006F5385" w:rsidRPr="006F5385" w:rsidRDefault="00FC0C0E" w:rsidP="006F5385">
      <w:pPr>
        <w:keepLines/>
      </w:pPr>
      <w:r w:rsidRPr="00FC0C0E">
        <w:rPr>
          <w:color w:val="FF0000"/>
        </w:rPr>
        <w:t>Postponed</w:t>
      </w:r>
      <w:r w:rsidRPr="00FC0C0E">
        <w:t xml:space="preserve"> to meeting #120</w:t>
      </w:r>
      <w:r>
        <w:t>.</w:t>
      </w:r>
    </w:p>
    <w:p w:rsidR="002550E9" w:rsidRDefault="002550E9" w:rsidP="002550E9">
      <w:pPr>
        <w:pStyle w:val="NormTop"/>
      </w:pPr>
      <w:r>
        <w:rPr>
          <w:color w:val="0000FF"/>
        </w:rPr>
        <w:lastRenderedPageBreak/>
        <w:t>TD S2</w:t>
      </w:r>
      <w:r>
        <w:rPr>
          <w:color w:val="0000FF"/>
        </w:rPr>
        <w:noBreakHyphen/>
        <w:t>170729</w:t>
      </w:r>
      <w:r w:rsidRPr="008A4D3C">
        <w:t xml:space="preserve"> </w:t>
      </w:r>
      <w:r w:rsidR="00FC0C0E">
        <w:rPr>
          <w:lang w:eastAsia="en-US"/>
        </w:rPr>
        <w:t xml:space="preserve">(LS IN) </w:t>
      </w:r>
      <w:r>
        <w:t>LS from CT WG1 Meeting 101bis: LS on security of information provided via ANQP or DNS. (CT WG1 Meeting 101bis)</w:t>
      </w:r>
      <w:r>
        <w:br/>
      </w:r>
      <w:r w:rsidRPr="008A4D3C">
        <w:rPr>
          <w:b/>
        </w:rPr>
        <w:t>Abstract:</w:t>
      </w:r>
      <w:r w:rsidRPr="008A4D3C">
        <w:t xml:space="preserve"> </w:t>
      </w:r>
      <w:r>
        <w:t xml:space="preserve">TS 23.167 defines that a UE can use emergency information (composed of emergency numbers and zero or more types of emergency services associated with each emergency number): - received from a DNS server in the country where the UE is; or - received via Access Network Query Protocol (ANQP) procedures defined in IEEE Std 802.11 2012 from the associated WLAN AP; when determining whether a call to a dialled number is to be established as a UE detectable emergency call or a non-emergency call. Incorrect emergency information can result in UE establishing unintended UE detectable emergency calls. Therefore, CT WG1 would like to ask SA WG3: </w:t>
      </w:r>
      <w:r>
        <w:br/>
      </w:r>
      <w:r w:rsidRPr="008A4D3C">
        <w:rPr>
          <w:b/>
        </w:rPr>
        <w:t>Question-1)</w:t>
      </w:r>
      <w:r>
        <w:t xml:space="preserve"> whether the UE can use emergency information provided by an entity of a principal that is potentially not a 3GPP PLMN, e.g. a DNS server available in a local IP network of an </w:t>
      </w:r>
      <w:r w:rsidRPr="008A4D3C">
        <w:rPr>
          <w:noProof/>
        </w:rPr>
        <w:t>untrusted</w:t>
      </w:r>
      <w:r>
        <w:t xml:space="preserve"> WLAN operated by an individual in his/her/its house or an associated WLAN AP of an </w:t>
      </w:r>
      <w:r w:rsidRPr="008A4D3C">
        <w:rPr>
          <w:noProof/>
        </w:rPr>
        <w:t>untrusted</w:t>
      </w:r>
      <w:r>
        <w:t xml:space="preserve"> WLAN operated by an individual in his/her/its house? </w:t>
      </w:r>
      <w:r>
        <w:br/>
      </w:r>
      <w:r w:rsidRPr="008A4D3C">
        <w:rPr>
          <w:b/>
        </w:rPr>
        <w:t>Question-2)</w:t>
      </w:r>
      <w:r>
        <w:t xml:space="preserve"> when a UE receives a DNS message carrying the emergency information, whether the UE can determine that the emergency information has not been tampered with in transport, and the emergency information was provided by the DNS server reached via </w:t>
      </w:r>
      <w:r w:rsidRPr="008A4D3C">
        <w:rPr>
          <w:noProof/>
        </w:rPr>
        <w:t>untrusted</w:t>
      </w:r>
      <w:r>
        <w:t xml:space="preserve"> WLAN or trusted WLAN? </w:t>
      </w:r>
      <w:r>
        <w:br/>
      </w:r>
      <w:r w:rsidRPr="008A4D3C">
        <w:rPr>
          <w:b/>
        </w:rPr>
        <w:t>Question-3)</w:t>
      </w:r>
      <w:r>
        <w:t xml:space="preserve"> when a UE receives an ANQP message carrying the emergency information from an associated WLAN AP, whether the UE can determine that the emergency information has not been tampered with in transport, and the emergency information was provided by the WLAN AP after association?</w:t>
      </w:r>
    </w:p>
    <w:p w:rsidR="002550E9" w:rsidRPr="008A4D3C" w:rsidRDefault="002550E9" w:rsidP="002550E9">
      <w:pPr>
        <w:keepNext/>
        <w:keepLines/>
      </w:pPr>
      <w:r>
        <w:rPr>
          <w:b/>
        </w:rPr>
        <w:t>Discussion and conclusion:</w:t>
      </w:r>
    </w:p>
    <w:p w:rsidR="002550E9" w:rsidRPr="000B63E2" w:rsidRDefault="00715F84" w:rsidP="002550E9">
      <w:pPr>
        <w:keepLines/>
      </w:pPr>
      <w:r w:rsidRPr="00715F84">
        <w:rPr>
          <w:color w:val="0000FF"/>
        </w:rPr>
        <w:t>Noted</w:t>
      </w:r>
      <w:r>
        <w:t xml:space="preserve"> in parallel session</w:t>
      </w:r>
      <w:r w:rsidR="000B63E2">
        <w:t>.</w:t>
      </w:r>
    </w:p>
    <w:p w:rsidR="006F5385" w:rsidRDefault="006F5385" w:rsidP="006F5385">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71337</w:t>
      </w:r>
      <w:r w:rsidRPr="006F5385">
        <w:t xml:space="preserve"> </w:t>
      </w:r>
      <w:r>
        <w:t>(LS IN) LS from SA WG3: Response LS to S3-170084 (C1-170512) LS on security of information provided via ANQP or DNS. (SA WG3).</w:t>
      </w:r>
      <w:r>
        <w:br/>
      </w:r>
      <w:r w:rsidRPr="006F5385">
        <w:rPr>
          <w:b/>
        </w:rPr>
        <w:t>Abstract:</w:t>
      </w:r>
      <w:r>
        <w:t xml:space="preserve"> CT WG1 asked the following questions: </w:t>
      </w:r>
      <w:r>
        <w:br/>
      </w:r>
      <w:r w:rsidRPr="006F5385">
        <w:rPr>
          <w:b/>
        </w:rPr>
        <w:t>Question-1)</w:t>
      </w:r>
      <w:r>
        <w:t xml:space="preserve"> whether the UE can use emergency information provided by an entity of a principal that is potentially not a 3GPP PLMN, e.g. a DNS server available in a local IP network of an </w:t>
      </w:r>
      <w:r w:rsidRPr="006F5385">
        <w:rPr>
          <w:noProof/>
        </w:rPr>
        <w:t>untrusted</w:t>
      </w:r>
      <w:r>
        <w:t xml:space="preserve"> WLAN operated by an individual in his/her/its house or an associated WLAN AP of an </w:t>
      </w:r>
      <w:r w:rsidRPr="006F5385">
        <w:rPr>
          <w:noProof/>
        </w:rPr>
        <w:t>untrusted</w:t>
      </w:r>
      <w:r>
        <w:t xml:space="preserve"> WLAN operated by an individual in his/her/its house? </w:t>
      </w:r>
      <w:r>
        <w:br/>
      </w:r>
      <w:r w:rsidRPr="006F5385">
        <w:rPr>
          <w:b/>
        </w:rPr>
        <w:t>Question-2)</w:t>
      </w:r>
      <w:r>
        <w:t xml:space="preserve"> when a UE receives a DNS message carrying the emergency information, whether the UE can determine that the emergency information has not been tampered with in transport, and the emergency information was provided by the DNS server reached via </w:t>
      </w:r>
      <w:r w:rsidRPr="006F5385">
        <w:rPr>
          <w:noProof/>
        </w:rPr>
        <w:t>untrusted</w:t>
      </w:r>
      <w:r>
        <w:t xml:space="preserve"> WLAN or trusted WLAN? </w:t>
      </w:r>
      <w:r>
        <w:br/>
      </w:r>
      <w:r w:rsidRPr="006F5385">
        <w:rPr>
          <w:b/>
        </w:rPr>
        <w:t>Question-3)</w:t>
      </w:r>
      <w:r>
        <w:t xml:space="preserve"> when a UE receives an ANQP message carrying the emergency information from an associated WLAN AP, whether the UE can determine that the emergency information has not been tampered with in transport, and the emergency information was provided by the WLAN AP after association? </w:t>
      </w:r>
      <w:r>
        <w:br/>
        <w:t xml:space="preserve">This is SA WG3 answer to the above questions: </w:t>
      </w:r>
      <w:r>
        <w:br/>
      </w:r>
      <w:r w:rsidRPr="006F5385">
        <w:rPr>
          <w:b/>
        </w:rPr>
        <w:t>Q1)</w:t>
      </w:r>
      <w:r>
        <w:t xml:space="preserve"> The UE cannot trust emergency information provided by the DNS server used for selection of the </w:t>
      </w:r>
      <w:r w:rsidRPr="006F5385">
        <w:rPr>
          <w:noProof/>
        </w:rPr>
        <w:t>ePDG</w:t>
      </w:r>
      <w:r>
        <w:t xml:space="preserve">, or a DNS server available in a local IP network of an </w:t>
      </w:r>
      <w:r w:rsidRPr="006F5385">
        <w:rPr>
          <w:noProof/>
        </w:rPr>
        <w:t>untrusted</w:t>
      </w:r>
      <w:r>
        <w:t xml:space="preserve"> WLAN e.g. a WLAN in a private home or publicly accessible WLAN in a coffee shop. </w:t>
      </w:r>
      <w:r>
        <w:br/>
        <w:t xml:space="preserve">Also, from a 3GPP perspective, a UE cannot trust emergency information provided by an </w:t>
      </w:r>
      <w:r w:rsidRPr="006F5385">
        <w:rPr>
          <w:noProof/>
        </w:rPr>
        <w:t>untrusted</w:t>
      </w:r>
      <w:r>
        <w:t xml:space="preserve"> WLAN access network, e.g. a single </w:t>
      </w:r>
      <w:r w:rsidRPr="006F5385">
        <w:rPr>
          <w:noProof/>
        </w:rPr>
        <w:t>untrusted</w:t>
      </w:r>
      <w:r>
        <w:t xml:space="preserve"> WLAN controlled and operated by an individual in his/her/its house. The UE may choose to trust the emergency information provided by such a WLAN access network based on additional mechanisms outside of 3GPP scope. </w:t>
      </w:r>
      <w:r>
        <w:br/>
        <w:t xml:space="preserve">The UE can trust emergency information provided by a DNS server, if the DNS server is an internal DNS server in the 3GPP network whose address is acquired from the </w:t>
      </w:r>
      <w:r w:rsidRPr="006F5385">
        <w:rPr>
          <w:noProof/>
        </w:rPr>
        <w:t>ePDG</w:t>
      </w:r>
      <w:r>
        <w:t xml:space="preserve"> using procedures in 24.302 clause 7.2.2.1 and 7.4.1 after mutual authentication of the UE and contained in the CFG_REPLY Configuration payload. </w:t>
      </w:r>
      <w:r>
        <w:br/>
      </w:r>
      <w:r w:rsidRPr="006F5385">
        <w:rPr>
          <w:b/>
        </w:rPr>
        <w:t>Q2)</w:t>
      </w:r>
      <w:r>
        <w:t xml:space="preserve"> The UE can determine that a DNS message carrying emergency information has not been tampered with in transport, if the DNS message is integrity protected. For internal DNS servers in the 3GPP network whose address is acquired from the </w:t>
      </w:r>
      <w:r w:rsidRPr="006F5385">
        <w:rPr>
          <w:noProof/>
        </w:rPr>
        <w:t>ePDG</w:t>
      </w:r>
      <w:r>
        <w:t xml:space="preserve"> using procedures in 24.302 clause 7.2.2.1 and 7.4.1 and contained in the CFG_REPLY Configuration payload, this is the case because the message carrying the emergency information is sent through the established </w:t>
      </w:r>
      <w:r w:rsidRPr="006F5385">
        <w:rPr>
          <w:noProof/>
        </w:rPr>
        <w:t>IPsec</w:t>
      </w:r>
      <w:r>
        <w:t xml:space="preserve"> tunnel to the 3GPP network. </w:t>
      </w:r>
      <w:r>
        <w:br/>
      </w:r>
      <w:r w:rsidRPr="006F5385">
        <w:rPr>
          <w:b/>
        </w:rPr>
        <w:t>Q3)</w:t>
      </w:r>
      <w:r>
        <w:t xml:space="preserve"> The UE can determine that emergency information provided by ANQP messages from an associated Advertisement Server (ANQP server) has not been tampered with in transport, if:</w:t>
      </w:r>
      <w:r>
        <w:br/>
        <w:t>-</w:t>
      </w:r>
      <w:r>
        <w:tab/>
        <w:t xml:space="preserve">the management frame containing the ANQP messages was received with management frame protection </w:t>
      </w:r>
      <w:r>
        <w:br/>
      </w:r>
      <w:r>
        <w:tab/>
        <w:t>enabled; and</w:t>
      </w:r>
      <w:r>
        <w:br/>
        <w:t>-</w:t>
      </w:r>
      <w:r>
        <w:tab/>
        <w:t>the UE has completed authentication in the WLAN. Action: Please take the above answers into account.</w:t>
      </w:r>
    </w:p>
    <w:p w:rsidR="006F5385" w:rsidRDefault="006F5385" w:rsidP="006F5385">
      <w:pPr>
        <w:keepNext/>
        <w:keepLines/>
        <w:rPr>
          <w:b/>
        </w:rPr>
      </w:pPr>
      <w:r w:rsidRPr="006F5385">
        <w:rPr>
          <w:b/>
        </w:rPr>
        <w:t>Discussion and conclusion:</w:t>
      </w:r>
    </w:p>
    <w:p w:rsidR="006F5385" w:rsidRPr="006F5385" w:rsidRDefault="00FC0C0E" w:rsidP="006F5385">
      <w:pPr>
        <w:keepLines/>
      </w:pPr>
      <w:r w:rsidRPr="00FC0C0E">
        <w:rPr>
          <w:color w:val="FF0000"/>
        </w:rPr>
        <w:t>Postponed</w:t>
      </w:r>
      <w:r w:rsidRPr="00FC0C0E">
        <w:t xml:space="preserve"> to meeting #120</w:t>
      </w:r>
      <w:r>
        <w:t>.</w:t>
      </w:r>
    </w:p>
    <w:p w:rsidR="002550E9" w:rsidRDefault="002550E9" w:rsidP="002550E9">
      <w:pPr>
        <w:pStyle w:val="NormTop"/>
      </w:pPr>
      <w:r>
        <w:rPr>
          <w:color w:val="0000FF"/>
        </w:rPr>
        <w:lastRenderedPageBreak/>
        <w:t>TD S2</w:t>
      </w:r>
      <w:r>
        <w:rPr>
          <w:color w:val="0000FF"/>
        </w:rPr>
        <w:noBreakHyphen/>
        <w:t>170730</w:t>
      </w:r>
      <w:r w:rsidRPr="008A4D3C">
        <w:t xml:space="preserve"> </w:t>
      </w:r>
      <w:r w:rsidR="00FC0C0E">
        <w:t xml:space="preserve">(LS IN) </w:t>
      </w:r>
      <w:r>
        <w:t>LS from CT WG1 Meeting 101bis: LS on applicability of WLAN emergency numbers on 3GPP access. (CT WG1 Meeting 101bis)</w:t>
      </w:r>
      <w:r>
        <w:br/>
      </w:r>
      <w:r w:rsidRPr="008A4D3C">
        <w:rPr>
          <w:b/>
        </w:rPr>
        <w:t>Abstract:</w:t>
      </w:r>
      <w:r w:rsidRPr="008A4D3C">
        <w:t xml:space="preserve"> </w:t>
      </w:r>
      <w:r>
        <w:t>TS 22.101 has the following requirements:</w:t>
      </w:r>
      <w:r>
        <w:br/>
        <w:t>[. . .]</w:t>
      </w:r>
      <w:r>
        <w:br/>
        <w:t xml:space="preserve">TS 23.167 contains the following requirement: [. . .] CT WG1 have considered the following scenario: </w:t>
      </w:r>
      <w:r>
        <w:br/>
        <w:t>-</w:t>
      </w:r>
      <w:r>
        <w:tab/>
        <w:t>if a UE is attached to 3GPP access and associated with a WLAN AP, and a dialled number:</w:t>
      </w:r>
      <w:r>
        <w:br/>
        <w:t>-</w:t>
      </w:r>
      <w:r>
        <w:tab/>
        <w:t>does not match any emergency call number stored in UICC;</w:t>
      </w:r>
      <w:r>
        <w:br/>
        <w:t>-</w:t>
      </w:r>
      <w:r>
        <w:tab/>
        <w:t>does not match any emergency call number stored in ME;</w:t>
      </w:r>
      <w:r>
        <w:br/>
        <w:t>-</w:t>
      </w:r>
      <w:r>
        <w:tab/>
        <w:t xml:space="preserve">does not match any emergency call number received via 3GPP access from the last registered PLMN </w:t>
      </w:r>
      <w:r>
        <w:br/>
      </w:r>
      <w:r>
        <w:tab/>
        <w:t>via mobility management procedures; and</w:t>
      </w:r>
      <w:r>
        <w:br/>
        <w:t>-</w:t>
      </w:r>
      <w:r>
        <w:tab/>
        <w:t xml:space="preserve">matches an emergency number included in the ANQP or DNS (reached via IP network of WLAN) </w:t>
      </w:r>
      <w:r>
        <w:br/>
      </w:r>
      <w:r>
        <w:tab/>
        <w:t xml:space="preserve">obtained local emergency call number/types; should the UE attempt to make an emergency call over </w:t>
      </w:r>
      <w:r>
        <w:br/>
      </w:r>
      <w:r>
        <w:tab/>
        <w:t xml:space="preserve">3GPP access and indicate type(s) of emergency services derived for the dialled number in the ANQP or </w:t>
      </w:r>
      <w:r>
        <w:br/>
      </w:r>
      <w:r>
        <w:tab/>
        <w:t xml:space="preserve">DNS (reached via IP network of WLAN) obtained local emergency call number/types? </w:t>
      </w:r>
      <w:r>
        <w:br/>
        <w:t xml:space="preserve">CT WG1 discussed whether ANQP or DNS obtained local emergency call number/types can also apply when 3GPP access is selected for the emergency call. </w:t>
      </w:r>
      <w:r>
        <w:br/>
      </w:r>
      <w:r w:rsidRPr="008A4D3C">
        <w:rPr>
          <w:b/>
        </w:rPr>
        <w:t>Action:</w:t>
      </w:r>
      <w:r>
        <w:t xml:space="preserve"> CT WG1 asks SA WG2 to answer the above question.</w:t>
      </w:r>
    </w:p>
    <w:p w:rsidR="002550E9" w:rsidRPr="008A4D3C" w:rsidRDefault="002550E9" w:rsidP="002550E9">
      <w:pPr>
        <w:keepNext/>
        <w:keepLines/>
      </w:pPr>
      <w:r>
        <w:rPr>
          <w:b/>
        </w:rPr>
        <w:t>Discussion and conclusion:</w:t>
      </w:r>
    </w:p>
    <w:p w:rsidR="002550E9" w:rsidRPr="008A4D3C" w:rsidRDefault="002550E9" w:rsidP="002550E9">
      <w:pPr>
        <w:keepLines/>
      </w:pPr>
      <w:r>
        <w:t xml:space="preserve">Response drafted in </w:t>
      </w:r>
      <w:r w:rsidRPr="008A4D3C">
        <w:rPr>
          <w:color w:val="0000FF"/>
        </w:rPr>
        <w:t>TD S2</w:t>
      </w:r>
      <w:r w:rsidRPr="008A4D3C">
        <w:rPr>
          <w:color w:val="0000FF"/>
        </w:rPr>
        <w:noBreakHyphen/>
        <w:t>171186</w:t>
      </w:r>
      <w:r>
        <w:t xml:space="preserve">. </w:t>
      </w:r>
      <w:r w:rsidR="000B63E2" w:rsidRPr="000B63E2">
        <w:rPr>
          <w:color w:val="FF0000"/>
        </w:rPr>
        <w:t>Postponed</w:t>
      </w:r>
      <w:r w:rsidR="000B63E2">
        <w:t xml:space="preserve"> to meeting #120.</w:t>
      </w:r>
    </w:p>
    <w:p w:rsidR="002550E9" w:rsidRDefault="002550E9" w:rsidP="002550E9">
      <w:pPr>
        <w:pStyle w:val="NormTop"/>
      </w:pPr>
      <w:r>
        <w:rPr>
          <w:color w:val="0000FF"/>
        </w:rPr>
        <w:t>TD S2</w:t>
      </w:r>
      <w:r>
        <w:rPr>
          <w:color w:val="0000FF"/>
        </w:rPr>
        <w:noBreakHyphen/>
        <w:t>171186</w:t>
      </w:r>
      <w:r>
        <w:t xml:space="preserve"> [DRAFT] Response LS on applicability of WLAN emergency numbers on 3GPP access. (Nokia)</w:t>
      </w:r>
      <w:r>
        <w:br/>
      </w:r>
      <w:r w:rsidRPr="008A4D3C">
        <w:rPr>
          <w:b/>
        </w:rPr>
        <w:t>Abstract:</w:t>
      </w:r>
      <w:r w:rsidRPr="008A4D3C">
        <w:t xml:space="preserve"> </w:t>
      </w:r>
      <w:r>
        <w:t>It is the view of SA WG2 that DNS or ANQP obtained emergency numbers should not be used over 3GPP access since:</w:t>
      </w:r>
      <w:r>
        <w:br/>
        <w:t>-</w:t>
      </w:r>
      <w:r>
        <w:tab/>
        <w:t xml:space="preserve">The emergency numbers obtained via a WLAN access may be emergency numbers only valid in that </w:t>
      </w:r>
      <w:r>
        <w:br/>
      </w:r>
      <w:r>
        <w:tab/>
        <w:t>WLAN access (e.g. in the campus), hence not valid.</w:t>
      </w:r>
    </w:p>
    <w:p w:rsidR="002550E9" w:rsidRPr="008A4D3C" w:rsidRDefault="002550E9" w:rsidP="002550E9">
      <w:pPr>
        <w:keepNext/>
        <w:keepLines/>
      </w:pPr>
      <w:r>
        <w:rPr>
          <w:b/>
        </w:rPr>
        <w:t>Discussion and conclusion:</w:t>
      </w:r>
    </w:p>
    <w:p w:rsidR="002550E9" w:rsidRPr="008A4D3C" w:rsidRDefault="002550E9" w:rsidP="002550E9">
      <w:pPr>
        <w:keepLines/>
      </w:pPr>
      <w:r>
        <w:t xml:space="preserve">Response to </w:t>
      </w:r>
      <w:r w:rsidRPr="008A4D3C">
        <w:rPr>
          <w:color w:val="0000FF"/>
        </w:rPr>
        <w:t>TD S2</w:t>
      </w:r>
      <w:r w:rsidRPr="008A4D3C">
        <w:rPr>
          <w:color w:val="0000FF"/>
        </w:rPr>
        <w:noBreakHyphen/>
        <w:t>170730</w:t>
      </w:r>
      <w:r>
        <w:t xml:space="preserve">. </w:t>
      </w:r>
      <w:r w:rsidR="000B63E2" w:rsidRPr="000B63E2">
        <w:rPr>
          <w:color w:val="FF0000"/>
        </w:rPr>
        <w:t>Postponed</w:t>
      </w:r>
      <w:r w:rsidR="000B63E2">
        <w:t xml:space="preserve"> to meeting #120.</w:t>
      </w:r>
    </w:p>
    <w:p w:rsidR="002550E9" w:rsidRDefault="002550E9" w:rsidP="002550E9">
      <w:pPr>
        <w:pStyle w:val="NormTop"/>
      </w:pPr>
      <w:r>
        <w:rPr>
          <w:color w:val="0000FF"/>
        </w:rPr>
        <w:t>TD S2</w:t>
      </w:r>
      <w:r>
        <w:rPr>
          <w:color w:val="0000FF"/>
        </w:rPr>
        <w:noBreakHyphen/>
        <w:t>170750</w:t>
      </w:r>
      <w:r w:rsidRPr="008A4D3C">
        <w:t xml:space="preserve"> </w:t>
      </w:r>
      <w:r>
        <w:t>23.402 CR2968 (Rel</w:t>
      </w:r>
      <w:r>
        <w:noBreakHyphen/>
        <w:t>14, 'F'):</w:t>
      </w:r>
      <w:r w:rsidR="00BF5590">
        <w:t xml:space="preserve"> Alignment of emergency procedures</w:t>
      </w:r>
      <w:r>
        <w:t>. (Source: BlackBerry UK Limited).</w:t>
      </w:r>
      <w:r>
        <w:br/>
      </w:r>
      <w:r w:rsidRPr="008A4D3C">
        <w:rPr>
          <w:b/>
        </w:rPr>
        <w:t>Abstract:</w:t>
      </w:r>
      <w:r w:rsidRPr="008A4D3C">
        <w:t xml:space="preserve"> </w:t>
      </w:r>
      <w:r>
        <w:t>Summary of change: Annex E limits support for emergency services over WLAN to S2b. Consolidating of Stage 3 requirements in Stage 3 TSs.</w:t>
      </w:r>
    </w:p>
    <w:p w:rsidR="002550E9" w:rsidRPr="008A4D3C" w:rsidRDefault="002550E9" w:rsidP="002550E9">
      <w:pPr>
        <w:keepNext/>
        <w:keepLines/>
      </w:pPr>
      <w:r>
        <w:rPr>
          <w:b/>
        </w:rPr>
        <w:t>Discussion and conclusion:</w:t>
      </w:r>
    </w:p>
    <w:p w:rsidR="002550E9" w:rsidRPr="000B63E2" w:rsidRDefault="00715F84" w:rsidP="002550E9">
      <w:pPr>
        <w:keepLines/>
      </w:pPr>
      <w:r w:rsidRPr="00715F84">
        <w:rPr>
          <w:color w:val="FF0000"/>
        </w:rPr>
        <w:t>Agreed</w:t>
      </w:r>
      <w:r>
        <w:t xml:space="preserve"> in parallel session</w:t>
      </w:r>
      <w:r w:rsidR="000B63E2">
        <w:t>.</w:t>
      </w:r>
      <w:r w:rsidR="00CD494C">
        <w:t xml:space="preserve"> This was </w:t>
      </w:r>
      <w:r w:rsidR="00CD494C" w:rsidRPr="00CD494C">
        <w:rPr>
          <w:color w:val="FF0000"/>
        </w:rPr>
        <w:t>block approved</w:t>
      </w:r>
      <w:r w:rsidR="00CD494C">
        <w:t>.</w:t>
      </w:r>
      <w:r w:rsidR="00BF5590">
        <w:t xml:space="preserve"> Wrong TS number was requested for this CR.</w:t>
      </w:r>
    </w:p>
    <w:p w:rsidR="00881E43" w:rsidRDefault="00881E43" w:rsidP="00881E43">
      <w:pPr>
        <w:pStyle w:val="NormTop"/>
      </w:pPr>
      <w:r w:rsidRPr="001A15BA">
        <w:rPr>
          <w:color w:val="0000FF"/>
        </w:rPr>
        <w:t>TD S2</w:t>
      </w:r>
      <w:r w:rsidRPr="001A15BA">
        <w:rPr>
          <w:color w:val="0000FF"/>
        </w:rPr>
        <w:noBreakHyphen/>
        <w:t>171100</w:t>
      </w:r>
      <w:r w:rsidRPr="001A15BA">
        <w:t xml:space="preserve"> </w:t>
      </w:r>
      <w:r>
        <w:t>23.402 CR2969 (Rel</w:t>
      </w:r>
      <w:r>
        <w:noBreakHyphen/>
        <w:t>14, 'F'): Conditions for issuing emergency session via WLAN. (Source: Nokia, Alcatel-Lucent Shanghai Bell).</w:t>
      </w:r>
      <w:r>
        <w:br/>
      </w:r>
      <w:r w:rsidRPr="001A15BA">
        <w:rPr>
          <w:b/>
        </w:rPr>
        <w:t>Abstract:</w:t>
      </w:r>
      <w:r w:rsidRPr="001A15BA">
        <w:t xml:space="preserve"> </w:t>
      </w:r>
      <w:r>
        <w:t>Summary of change: Clause 4.5.7.2.1 is updated for alignment to TS 22.101.</w:t>
      </w:r>
    </w:p>
    <w:p w:rsidR="00881E43" w:rsidRPr="001A15BA" w:rsidRDefault="00881E43" w:rsidP="00881E43">
      <w:pPr>
        <w:keepNext/>
        <w:keepLines/>
      </w:pPr>
      <w:r>
        <w:rPr>
          <w:b/>
        </w:rPr>
        <w:t>Discussion and conclusion:</w:t>
      </w:r>
    </w:p>
    <w:p w:rsidR="00881E43" w:rsidRPr="00881E43" w:rsidRDefault="00715F84" w:rsidP="00881E43">
      <w:pPr>
        <w:keepLines/>
      </w:pPr>
      <w:r w:rsidRPr="00715F84">
        <w:rPr>
          <w:color w:val="FF0000"/>
        </w:rPr>
        <w:t>Agreed</w:t>
      </w:r>
      <w:r>
        <w:t xml:space="preserve"> in parallel session</w:t>
      </w:r>
      <w:r w:rsidR="00881E43">
        <w:t>.</w:t>
      </w:r>
      <w:r w:rsidR="00CD494C">
        <w:t xml:space="preserve"> This was </w:t>
      </w:r>
      <w:r w:rsidR="00CD494C" w:rsidRPr="00CD494C">
        <w:rPr>
          <w:color w:val="FF0000"/>
        </w:rPr>
        <w:t>block approved</w:t>
      </w:r>
      <w:r w:rsidR="00CD494C">
        <w:t>.</w:t>
      </w:r>
    </w:p>
    <w:p w:rsidR="002550E9" w:rsidRDefault="002550E9" w:rsidP="002550E9">
      <w:pPr>
        <w:pStyle w:val="Heading2"/>
      </w:pPr>
      <w:bookmarkStart w:id="10" w:name="_Toc477526560"/>
      <w:r>
        <w:lastRenderedPageBreak/>
        <w:t>5.4</w:t>
      </w:r>
      <w:r>
        <w:tab/>
        <w:t>IMS and IMS-Related Maintenance</w:t>
      </w:r>
      <w:bookmarkEnd w:id="10"/>
    </w:p>
    <w:p w:rsidR="002550E9" w:rsidRDefault="002550E9" w:rsidP="002550E9">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2550E9" w:rsidRDefault="002550E9" w:rsidP="002550E9">
      <w:pPr>
        <w:pStyle w:val="H6"/>
        <w:rPr>
          <w:color w:val="0000FF"/>
        </w:rPr>
      </w:pPr>
      <w:r>
        <w:rPr>
          <w:color w:val="0000FF"/>
        </w:rPr>
        <w:t>Incoming LSs</w:t>
      </w:r>
    </w:p>
    <w:p w:rsidR="002550E9" w:rsidRDefault="002550E9" w:rsidP="002550E9">
      <w:pPr>
        <w:pStyle w:val="NormTop"/>
        <w:pBdr>
          <w:top w:val="none" w:sz="0" w:space="0" w:color="auto"/>
        </w:pBdr>
      </w:pPr>
      <w:r>
        <w:rPr>
          <w:color w:val="0000FF"/>
        </w:rPr>
        <w:t>TD S2</w:t>
      </w:r>
      <w:r>
        <w:rPr>
          <w:color w:val="0000FF"/>
        </w:rPr>
        <w:noBreakHyphen/>
        <w:t>170709</w:t>
      </w:r>
      <w:r w:rsidRPr="008A4D3C">
        <w:t xml:space="preserve"> </w:t>
      </w:r>
      <w:r w:rsidR="00FC0C0E">
        <w:t xml:space="preserve">(LS IN) </w:t>
      </w:r>
      <w:r>
        <w:t xml:space="preserve">LS from SA WG3: LS on </w:t>
      </w:r>
      <w:r w:rsidRPr="008A4D3C">
        <w:rPr>
          <w:noProof/>
        </w:rPr>
        <w:t>SeDoC</w:t>
      </w:r>
      <w:r>
        <w:t xml:space="preserve"> related authentication procedure. (SA WG3) (Revision of </w:t>
      </w:r>
      <w:r>
        <w:rPr>
          <w:color w:val="0000FF"/>
        </w:rPr>
        <w:t>TD S2</w:t>
      </w:r>
      <w:r>
        <w:rPr>
          <w:color w:val="0000FF"/>
        </w:rPr>
        <w:noBreakHyphen/>
      </w:r>
      <w:r w:rsidRPr="008A4D3C">
        <w:rPr>
          <w:color w:val="0000FF"/>
        </w:rPr>
        <w:t>170029</w:t>
      </w:r>
      <w:r w:rsidRPr="008A4D3C">
        <w:t>).</w:t>
      </w:r>
      <w:r>
        <w:br/>
      </w:r>
      <w:r w:rsidRPr="008A4D3C">
        <w:rPr>
          <w:b/>
        </w:rPr>
        <w:t>Abstract:</w:t>
      </w:r>
      <w:r w:rsidRPr="008A4D3C">
        <w:t xml:space="preserve"> </w:t>
      </w:r>
      <w:r>
        <w:t xml:space="preserve">SA WG3 thank SA WG2 for their LS on </w:t>
      </w:r>
      <w:r w:rsidRPr="008A4D3C">
        <w:rPr>
          <w:noProof/>
        </w:rPr>
        <w:t>SeDoC</w:t>
      </w:r>
      <w:r>
        <w:t xml:space="preserve"> related authentication procedure. SA WG3 needs more time to study the solution, but has the following initial feedback and questions: </w:t>
      </w:r>
      <w:r>
        <w:br/>
        <w:t>1)</w:t>
      </w:r>
      <w:r>
        <w:tab/>
        <w:t xml:space="preserve">The necessity to introduce this combined CS/IMS authentication instead of using the existing TNA </w:t>
      </w:r>
      <w:r>
        <w:br/>
      </w:r>
      <w:r>
        <w:tab/>
        <w:t xml:space="preserve">(Trusted Node Authentication with the MSC being a trusted node in Annex U of TS 33.203) is not clear </w:t>
      </w:r>
      <w:r>
        <w:br/>
      </w:r>
      <w:r>
        <w:tab/>
        <w:t xml:space="preserve">for SA WG3. </w:t>
      </w:r>
      <w:r>
        <w:br/>
      </w:r>
      <w:r>
        <w:tab/>
        <w:t xml:space="preserve">SA WG3 would like to understand SA WG2 motivation for a new authentication, in order to decide </w:t>
      </w:r>
      <w:r>
        <w:br/>
      </w:r>
      <w:r>
        <w:tab/>
        <w:t xml:space="preserve">whether there are further security requirements to be taken into account. </w:t>
      </w:r>
      <w:r>
        <w:br/>
        <w:t>2)</w:t>
      </w:r>
      <w:r>
        <w:tab/>
        <w:t xml:space="preserve">The coexistence of authentication schemes in Annex P of TS 33.203 is already very complex in its </w:t>
      </w:r>
      <w:r>
        <w:br/>
      </w:r>
      <w:r>
        <w:tab/>
        <w:t xml:space="preserve">current state. </w:t>
      </w:r>
      <w:r>
        <w:br/>
      </w:r>
      <w:r>
        <w:tab/>
        <w:t xml:space="preserve">For ICS, there is currently a flag 'integrity protected' using the value 'auth-done' in the Authorization </w:t>
      </w:r>
      <w:r>
        <w:br/>
      </w:r>
      <w:r>
        <w:tab/>
        <w:t xml:space="preserve">header (cf. 33.203, Annex P.4.2, step 1a) which is used to indicate that the request is related to 'TNA', </w:t>
      </w:r>
      <w:r>
        <w:br/>
      </w:r>
      <w:r>
        <w:tab/>
        <w:t xml:space="preserve">and this would trigger the S-CSCF to NOT send authentication vector request to the HSS. </w:t>
      </w:r>
      <w:r>
        <w:br/>
      </w:r>
      <w:r>
        <w:tab/>
        <w:t xml:space="preserve">How can the S-CSCF decide, in SA WG2's view, that it needs to behave according to the </w:t>
      </w:r>
      <w:r w:rsidRPr="002550E9">
        <w:rPr>
          <w:noProof/>
        </w:rPr>
        <w:t>SeDOC</w:t>
      </w:r>
      <w:r>
        <w:t xml:space="preserve"> </w:t>
      </w:r>
      <w:r>
        <w:br/>
      </w:r>
      <w:r>
        <w:tab/>
        <w:t xml:space="preserve">scheme, based on the parameters received in the REGISTER message? </w:t>
      </w:r>
      <w:r>
        <w:br/>
      </w:r>
      <w:r>
        <w:tab/>
        <w:t xml:space="preserve">Note that SA WG3 is of the opinion that the S-CSCF shall have the possibility to distinguish the cases of </w:t>
      </w:r>
      <w:r>
        <w:br/>
      </w:r>
      <w:r>
        <w:tab/>
        <w:t xml:space="preserve">IMS AKA with </w:t>
      </w:r>
      <w:r w:rsidRPr="002550E9">
        <w:rPr>
          <w:noProof/>
        </w:rPr>
        <w:t>IPsec</w:t>
      </w:r>
      <w:r>
        <w:t xml:space="preserve">, as described in the main body of TS 33.203, from the </w:t>
      </w:r>
      <w:r w:rsidRPr="002550E9">
        <w:rPr>
          <w:noProof/>
        </w:rPr>
        <w:t>SeDOC</w:t>
      </w:r>
      <w:r>
        <w:t xml:space="preserve"> case, as the security </w:t>
      </w:r>
      <w:r>
        <w:br/>
      </w:r>
      <w:r>
        <w:tab/>
        <w:t xml:space="preserve">guarantees given to the S-CSCF are quite different. </w:t>
      </w:r>
      <w:r>
        <w:br/>
        <w:t>3)</w:t>
      </w:r>
      <w:r>
        <w:tab/>
        <w:t xml:space="preserve">Management of sequence numbers for authentication in different service domains may be impacted </w:t>
      </w:r>
      <w:r>
        <w:br/>
      </w:r>
      <w:r>
        <w:tab/>
        <w:t xml:space="preserve">(cf. TS 33.203 Annex G). </w:t>
      </w:r>
      <w:r>
        <w:br/>
      </w:r>
      <w:r>
        <w:tab/>
        <w:t xml:space="preserve">The SA WG2 solution would use sequence numbers allocated for IMS in a CS-domain authentication </w:t>
      </w:r>
      <w:r>
        <w:br/>
      </w:r>
      <w:r>
        <w:tab/>
        <w:t xml:space="preserve">towards the UE. Initial SA WG3 assessment is that this would not lead to an increased number of </w:t>
      </w:r>
      <w:r>
        <w:br/>
      </w:r>
      <w:r>
        <w:tab/>
        <w:t xml:space="preserve">synchronisation failures if the existing USIM is also used for IMS authentication. </w:t>
      </w:r>
      <w:r>
        <w:br/>
      </w:r>
      <w:r>
        <w:tab/>
        <w:t xml:space="preserve">Details depend on the specific implementation of the array mechanism in ISIM, USIM and HSS. </w:t>
      </w:r>
      <w:r>
        <w:br/>
        <w:t>4)</w:t>
      </w:r>
      <w:r>
        <w:tab/>
        <w:t xml:space="preserve">Does the solution proposed by SA WG2 assume the ISIM is always implemented as a USIM, i.e. there is </w:t>
      </w:r>
      <w:r>
        <w:br/>
      </w:r>
      <w:r>
        <w:tab/>
        <w:t xml:space="preserve">no dedicated ISIM in the UE? </w:t>
      </w:r>
      <w:r>
        <w:br/>
      </w:r>
      <w:r>
        <w:tab/>
        <w:t xml:space="preserve">It will probably require changes, or may not be feasible at all, to support UEs with separate ISIM and </w:t>
      </w:r>
      <w:r>
        <w:br/>
      </w:r>
      <w:r>
        <w:tab/>
        <w:t xml:space="preserve">USIM applications as dedicated ISIM parameters may not be usable for CS access. </w:t>
      </w:r>
      <w:r>
        <w:br/>
        <w:t>5)</w:t>
      </w:r>
      <w:r>
        <w:tab/>
        <w:t xml:space="preserve">In the method proposed by the CR, the S-CSCF is now in control of the security policy for UMTS radio </w:t>
      </w:r>
      <w:r>
        <w:br/>
      </w:r>
      <w:r>
        <w:tab/>
        <w:t xml:space="preserve">interface keys. When the MSC wants to update these keys the MSC needs to send a Re-register </w:t>
      </w:r>
      <w:r>
        <w:br/>
      </w:r>
      <w:r>
        <w:tab/>
        <w:t xml:space="preserve">message, but it is the S-CSCF that decides whether the Re-register message is to be challenged, or </w:t>
      </w:r>
      <w:r>
        <w:br/>
      </w:r>
      <w:r>
        <w:tab/>
        <w:t xml:space="preserve">whether no new authentication is required. This is a bit unfortunate, but could be handled by specific </w:t>
      </w:r>
      <w:r>
        <w:br/>
      </w:r>
      <w:r>
        <w:tab/>
        <w:t xml:space="preserve">policies in the S-CSCF (always challenge Re-register messages from MSC servers). </w:t>
      </w:r>
      <w:r>
        <w:br/>
        <w:t>6)</w:t>
      </w:r>
      <w:r>
        <w:tab/>
        <w:t xml:space="preserve">SA WG3 became aware of SA WG2's progress in TS 23.292 Annex H and CR </w:t>
      </w:r>
      <w:r w:rsidRPr="008A4D3C">
        <w:rPr>
          <w:color w:val="0000FF"/>
        </w:rPr>
        <w:t>TD S2</w:t>
      </w:r>
      <w:r w:rsidRPr="008A4D3C">
        <w:rPr>
          <w:color w:val="0000FF"/>
        </w:rPr>
        <w:noBreakHyphen/>
        <w:t>165923</w:t>
      </w:r>
      <w:r>
        <w:t xml:space="preserve"> about the </w:t>
      </w:r>
      <w:r>
        <w:br/>
      </w:r>
      <w:r>
        <w:tab/>
        <w:t xml:space="preserve">roaming cases. Access to IMS using 2G credentials is not allowed. The </w:t>
      </w:r>
      <w:r w:rsidRPr="008A4D3C">
        <w:rPr>
          <w:noProof/>
        </w:rPr>
        <w:t>SeDOC</w:t>
      </w:r>
      <w:r>
        <w:t xml:space="preserve"> scheme needs to ensure </w:t>
      </w:r>
      <w:r>
        <w:br/>
      </w:r>
      <w:r>
        <w:tab/>
        <w:t xml:space="preserve">that this cannot happen. This is not obvious in Annex H, because both GSM or UMTS authentication </w:t>
      </w:r>
      <w:r>
        <w:br/>
      </w:r>
      <w:r>
        <w:tab/>
        <w:t xml:space="preserve">vectors could be fetched via the D interface. SA WG3 proposes that SA WG2 clarifies in TS 23.292 </w:t>
      </w:r>
      <w:r>
        <w:br/>
      </w:r>
      <w:r>
        <w:tab/>
        <w:t xml:space="preserve">Annex G.2 that the MSC server shall always perform UMTS AKA in Step 12. </w:t>
      </w:r>
      <w:r>
        <w:br/>
      </w:r>
      <w:r>
        <w:tab/>
        <w:t xml:space="preserve">An additional NOTE in Annex H may be useful to indicate that step 9 needs to fetch authentication </w:t>
      </w:r>
      <w:r>
        <w:br/>
      </w:r>
      <w:r>
        <w:tab/>
        <w:t xml:space="preserve">quintets because they are required for UMTS AKA </w:t>
      </w:r>
      <w:r>
        <w:br/>
        <w:t>7)</w:t>
      </w:r>
      <w:r>
        <w:tab/>
        <w:t xml:space="preserve">Has SA WG2 considered mobility scenarios where the UE first attaches to an MSC not enabled for </w:t>
      </w:r>
      <w:r>
        <w:br/>
      </w:r>
      <w:r>
        <w:tab/>
      </w:r>
      <w:r w:rsidRPr="008A4D3C">
        <w:rPr>
          <w:noProof/>
        </w:rPr>
        <w:t>SeDOC</w:t>
      </w:r>
      <w:r>
        <w:t xml:space="preserve">, and then moves (in idle or active mode) to an MSC that is enabled for </w:t>
      </w:r>
      <w:r w:rsidRPr="008A4D3C">
        <w:rPr>
          <w:noProof/>
        </w:rPr>
        <w:t>SeDOC</w:t>
      </w:r>
      <w:r>
        <w:t xml:space="preserve">? </w:t>
      </w:r>
      <w:r>
        <w:br/>
      </w:r>
      <w:r>
        <w:tab/>
        <w:t xml:space="preserve">What would happen to the existing security association between UE and RNC in this case? </w:t>
      </w:r>
      <w:r>
        <w:br/>
      </w:r>
      <w:r>
        <w:tab/>
        <w:t xml:space="preserve">Would a key change on the fly be required following </w:t>
      </w:r>
      <w:r w:rsidRPr="008A4D3C">
        <w:rPr>
          <w:noProof/>
        </w:rPr>
        <w:t>SeDOC</w:t>
      </w:r>
      <w:r>
        <w:t xml:space="preserve"> authentication?. </w:t>
      </w:r>
      <w:r>
        <w:br/>
      </w:r>
      <w:r w:rsidRPr="008A4D3C">
        <w:rPr>
          <w:b/>
        </w:rPr>
        <w:t xml:space="preserve">Actions: </w:t>
      </w:r>
      <w:r>
        <w:br/>
      </w:r>
      <w:r w:rsidRPr="008A4D3C">
        <w:rPr>
          <w:b/>
        </w:rPr>
        <w:t>A1.</w:t>
      </w:r>
      <w:r>
        <w:t xml:space="preserve"> SA WG3 asks SA WG2 to take the above feedback into account, and provide answers to topics 1), 2), 4) 6), and 7). </w:t>
      </w:r>
      <w:r>
        <w:br/>
      </w:r>
      <w:r w:rsidRPr="008A4D3C">
        <w:rPr>
          <w:b/>
        </w:rPr>
        <w:t>A2.</w:t>
      </w:r>
      <w:r>
        <w:t xml:space="preserve"> SA WG3 asks SA WG2 to consider the changes to TS 23.292 proposed in topic 6).</w:t>
      </w:r>
    </w:p>
    <w:p w:rsidR="002550E9" w:rsidRPr="008A4D3C" w:rsidRDefault="002550E9" w:rsidP="002550E9">
      <w:pPr>
        <w:keepNext/>
        <w:keepLines/>
      </w:pPr>
      <w:r>
        <w:rPr>
          <w:b/>
        </w:rPr>
        <w:t>Discussion and conclusion:</w:t>
      </w:r>
    </w:p>
    <w:p w:rsidR="002550E9" w:rsidRPr="008A4D3C" w:rsidRDefault="002550E9" w:rsidP="002550E9">
      <w:pPr>
        <w:keepLines/>
      </w:pPr>
      <w:r>
        <w:t xml:space="preserve">Postponed </w:t>
      </w:r>
      <w:r w:rsidRPr="008A4D3C">
        <w:rPr>
          <w:color w:val="0000FF"/>
        </w:rPr>
        <w:t>TD S2</w:t>
      </w:r>
      <w:r w:rsidRPr="008A4D3C">
        <w:rPr>
          <w:color w:val="0000FF"/>
        </w:rPr>
        <w:noBreakHyphen/>
        <w:t>170029</w:t>
      </w:r>
      <w:r>
        <w:t xml:space="preserve"> from S2#119. Response drafted in </w:t>
      </w:r>
      <w:r w:rsidRPr="008A4D3C">
        <w:rPr>
          <w:color w:val="0000FF"/>
        </w:rPr>
        <w:t>TD S2</w:t>
      </w:r>
      <w:r w:rsidRPr="008A4D3C">
        <w:rPr>
          <w:color w:val="0000FF"/>
        </w:rPr>
        <w:noBreakHyphen/>
        <w:t>171115</w:t>
      </w:r>
      <w:r>
        <w:t>.</w:t>
      </w:r>
      <w:r w:rsidR="00CD494C">
        <w:t xml:space="preserve"> Final response in </w:t>
      </w:r>
      <w:r w:rsidR="00CD494C" w:rsidRPr="00916E52">
        <w:rPr>
          <w:rFonts w:cs="Arial"/>
          <w:color w:val="0000FF"/>
          <w:szCs w:val="16"/>
          <w:lang w:eastAsia="en-US"/>
        </w:rPr>
        <w:t>TD S2</w:t>
      </w:r>
      <w:r w:rsidR="00CD494C" w:rsidRPr="00916E52">
        <w:rPr>
          <w:rFonts w:cs="Arial"/>
          <w:color w:val="0000FF"/>
          <w:szCs w:val="16"/>
          <w:lang w:eastAsia="en-US"/>
        </w:rPr>
        <w:noBreakHyphen/>
        <w:t>1</w:t>
      </w:r>
      <w:r w:rsidR="00CD494C">
        <w:rPr>
          <w:rFonts w:cs="Arial"/>
          <w:color w:val="0000FF"/>
          <w:szCs w:val="16"/>
          <w:lang w:eastAsia="en-US"/>
        </w:rPr>
        <w:t>71615</w:t>
      </w:r>
      <w:r w:rsidR="00CD494C">
        <w:t>.</w:t>
      </w:r>
    </w:p>
    <w:p w:rsidR="002550E9" w:rsidRDefault="002550E9" w:rsidP="002550E9">
      <w:pPr>
        <w:pStyle w:val="NormTop"/>
      </w:pPr>
      <w:r>
        <w:rPr>
          <w:color w:val="0000FF"/>
        </w:rPr>
        <w:lastRenderedPageBreak/>
        <w:t>TD S2</w:t>
      </w:r>
      <w:r>
        <w:rPr>
          <w:color w:val="0000FF"/>
        </w:rPr>
        <w:noBreakHyphen/>
        <w:t>171115</w:t>
      </w:r>
      <w:r>
        <w:t xml:space="preserve"> [DRAFT] Reply LS on </w:t>
      </w:r>
      <w:r w:rsidRPr="000B63E2">
        <w:rPr>
          <w:noProof/>
        </w:rPr>
        <w:t>SeDoC</w:t>
      </w:r>
      <w:r>
        <w:t xml:space="preserve"> related authentication procedure. (NEC)</w:t>
      </w:r>
      <w:r>
        <w:br/>
      </w:r>
      <w:r w:rsidRPr="008A4D3C">
        <w:rPr>
          <w:b/>
        </w:rPr>
        <w:t>Abstract:</w:t>
      </w:r>
      <w:r w:rsidRPr="008A4D3C">
        <w:t xml:space="preserve"> </w:t>
      </w:r>
      <w:r>
        <w:t xml:space="preserve">Response to LS (S3-161965) on </w:t>
      </w:r>
      <w:r w:rsidRPr="000B63E2">
        <w:rPr>
          <w:noProof/>
        </w:rPr>
        <w:t>SeDoC</w:t>
      </w:r>
      <w:r>
        <w:t xml:space="preserve"> related authentication procedure from SA WG3.</w:t>
      </w:r>
    </w:p>
    <w:p w:rsidR="005907A3" w:rsidRPr="005907A3" w:rsidRDefault="005907A3" w:rsidP="005907A3">
      <w:pPr>
        <w:keepNext/>
        <w:rPr>
          <w:i/>
        </w:rPr>
      </w:pPr>
      <w:r w:rsidRPr="005907A3">
        <w:rPr>
          <w:i/>
        </w:rPr>
        <w:t>Parallel comment: Add 'if' to 'even if it is present'.</w:t>
      </w:r>
    </w:p>
    <w:p w:rsidR="002550E9" w:rsidRPr="008A4D3C" w:rsidRDefault="002550E9" w:rsidP="002550E9">
      <w:pPr>
        <w:keepNext/>
        <w:keepLines/>
      </w:pPr>
      <w:r>
        <w:rPr>
          <w:b/>
        </w:rPr>
        <w:t>Discussion and conclusion:</w:t>
      </w:r>
    </w:p>
    <w:p w:rsidR="002550E9" w:rsidRPr="008A4D3C" w:rsidRDefault="002550E9" w:rsidP="002550E9">
      <w:pPr>
        <w:keepLines/>
      </w:pPr>
      <w:r>
        <w:t xml:space="preserve">Response to </w:t>
      </w:r>
      <w:r w:rsidRPr="008A4D3C">
        <w:rPr>
          <w:color w:val="0000FF"/>
        </w:rPr>
        <w:t>TD S2</w:t>
      </w:r>
      <w:r w:rsidRPr="008A4D3C">
        <w:rPr>
          <w:color w:val="0000FF"/>
        </w:rPr>
        <w:noBreakHyphen/>
        <w:t>170709</w:t>
      </w:r>
      <w:r>
        <w:t xml:space="preserve">. </w:t>
      </w:r>
      <w:r w:rsidR="005907A3">
        <w:t xml:space="preserve">Revised in parallel session to </w:t>
      </w:r>
      <w:r w:rsidR="005907A3" w:rsidRPr="005907A3">
        <w:rPr>
          <w:color w:val="0000FF"/>
        </w:rPr>
        <w:t>TD S2</w:t>
      </w:r>
      <w:r w:rsidR="005907A3" w:rsidRPr="005907A3">
        <w:rPr>
          <w:color w:val="0000FF"/>
        </w:rPr>
        <w:noBreakHyphen/>
        <w:t>171239</w:t>
      </w:r>
      <w:r w:rsidR="005907A3">
        <w:t xml:space="preserve">. Revised in parallel session to </w:t>
      </w:r>
      <w:r w:rsidR="005907A3" w:rsidRPr="005907A3">
        <w:rPr>
          <w:color w:val="0000FF"/>
        </w:rPr>
        <w:t>TD S2</w:t>
      </w:r>
      <w:r w:rsidR="005907A3" w:rsidRPr="005907A3">
        <w:rPr>
          <w:color w:val="0000FF"/>
        </w:rPr>
        <w:noBreakHyphen/>
      </w:r>
      <w:r w:rsidR="005907A3">
        <w:rPr>
          <w:color w:val="0000FF"/>
        </w:rPr>
        <w:t>171244</w:t>
      </w:r>
      <w:r w:rsidR="005907A3">
        <w:t xml:space="preserve">. </w:t>
      </w:r>
      <w:r w:rsidR="00715F84" w:rsidRPr="00715F84">
        <w:rPr>
          <w:color w:val="FF0000"/>
        </w:rPr>
        <w:t>Agreed</w:t>
      </w:r>
      <w:r w:rsidR="00715F84">
        <w:t xml:space="preserve"> in parallel session</w:t>
      </w:r>
      <w:r w:rsidR="00CD494C">
        <w:t xml:space="preserve">. This was removed from block approval as it needed a further clean up. This was revised off-line in </w:t>
      </w:r>
      <w:r w:rsidR="00CD494C" w:rsidRPr="00916E52">
        <w:rPr>
          <w:rFonts w:cs="Arial"/>
          <w:color w:val="0000FF"/>
          <w:szCs w:val="16"/>
          <w:lang w:eastAsia="en-US"/>
        </w:rPr>
        <w:t>TD S2</w:t>
      </w:r>
      <w:r w:rsidR="00CD494C" w:rsidRPr="00916E52">
        <w:rPr>
          <w:rFonts w:cs="Arial"/>
          <w:color w:val="0000FF"/>
          <w:szCs w:val="16"/>
          <w:lang w:eastAsia="en-US"/>
        </w:rPr>
        <w:noBreakHyphen/>
        <w:t>1</w:t>
      </w:r>
      <w:r w:rsidR="00CD494C">
        <w:rPr>
          <w:rFonts w:cs="Arial"/>
          <w:color w:val="0000FF"/>
          <w:szCs w:val="16"/>
          <w:lang w:eastAsia="en-US"/>
        </w:rPr>
        <w:t>71615</w:t>
      </w:r>
      <w:r w:rsidR="00CD494C">
        <w:t>.</w:t>
      </w:r>
      <w:r w:rsidR="00CD494C" w:rsidRPr="00916E52">
        <w:rPr>
          <w:lang w:eastAsia="en-US"/>
        </w:rPr>
        <w:t xml:space="preserve"> </w:t>
      </w:r>
      <w:r w:rsidR="00AC6C1C">
        <w:t xml:space="preserve">This was reviewed and </w:t>
      </w:r>
      <w:r w:rsidR="00AC6C1C">
        <w:rPr>
          <w:color w:val="FF0000"/>
        </w:rPr>
        <w:t>approved</w:t>
      </w:r>
      <w:r w:rsidR="00AC6C1C">
        <w:t>.</w:t>
      </w:r>
    </w:p>
    <w:p w:rsidR="002550E9" w:rsidRDefault="002550E9" w:rsidP="002550E9">
      <w:pPr>
        <w:pStyle w:val="NormTop"/>
      </w:pPr>
      <w:r>
        <w:rPr>
          <w:color w:val="0000FF"/>
        </w:rPr>
        <w:t>TD S2</w:t>
      </w:r>
      <w:r>
        <w:rPr>
          <w:color w:val="0000FF"/>
        </w:rPr>
        <w:noBreakHyphen/>
        <w:t>170710</w:t>
      </w:r>
      <w:r w:rsidRPr="008A4D3C">
        <w:t xml:space="preserve"> </w:t>
      </w:r>
      <w:r>
        <w:t xml:space="preserve">LS from SA WG5: LS reply to LS on Informing charging system about 3GPP PS Data off status. (SA WG5) (Revision of </w:t>
      </w:r>
      <w:r>
        <w:rPr>
          <w:color w:val="0000FF"/>
        </w:rPr>
        <w:t>TD S2</w:t>
      </w:r>
      <w:r>
        <w:rPr>
          <w:color w:val="0000FF"/>
        </w:rPr>
        <w:noBreakHyphen/>
      </w:r>
      <w:r w:rsidRPr="008A4D3C">
        <w:rPr>
          <w:color w:val="0000FF"/>
        </w:rPr>
        <w:t>170032</w:t>
      </w:r>
      <w:r w:rsidRPr="008A4D3C">
        <w:t>).</w:t>
      </w:r>
      <w:r>
        <w:br/>
      </w:r>
      <w:r w:rsidRPr="008A4D3C">
        <w:rPr>
          <w:b/>
        </w:rPr>
        <w:t>Abstract:</w:t>
      </w:r>
      <w:r w:rsidRPr="008A4D3C">
        <w:t xml:space="preserve"> </w:t>
      </w:r>
      <w:r>
        <w:t xml:space="preserve">SA WG5 would like to thank SA WG2 for their LS (S5-166048/ </w:t>
      </w:r>
      <w:r w:rsidRPr="008A4D3C">
        <w:rPr>
          <w:color w:val="0000FF"/>
        </w:rPr>
        <w:t>TD S2</w:t>
      </w:r>
      <w:r w:rsidRPr="008A4D3C">
        <w:rPr>
          <w:color w:val="0000FF"/>
        </w:rPr>
        <w:noBreakHyphen/>
        <w:t>165432</w:t>
      </w:r>
      <w:r>
        <w:t xml:space="preserve">) on Informing charging system about 3GPP PS Data off status. </w:t>
      </w:r>
      <w:r>
        <w:br/>
        <w:t xml:space="preserve">SA WG5 has discussed the charging aspects of 3GPP PS Data Off activation/deactivation by a user, and agreed to start a WID to specify a solution to address these charging requirements. </w:t>
      </w:r>
      <w:r>
        <w:br/>
      </w:r>
      <w:r w:rsidRPr="008A4D3C">
        <w:rPr>
          <w:b/>
        </w:rPr>
        <w:t>Action:</w:t>
      </w:r>
      <w:r>
        <w:t xml:space="preserve"> SA WG5 kindly asks SA WG2 to take the above responses into account.</w:t>
      </w:r>
    </w:p>
    <w:p w:rsidR="002550E9" w:rsidRPr="008A4D3C" w:rsidRDefault="002550E9" w:rsidP="002550E9">
      <w:pPr>
        <w:keepNext/>
        <w:keepLines/>
      </w:pPr>
      <w:r>
        <w:rPr>
          <w:b/>
        </w:rPr>
        <w:t>Discussion and conclusion:</w:t>
      </w:r>
    </w:p>
    <w:p w:rsidR="002550E9" w:rsidRPr="008A4D3C" w:rsidRDefault="002550E9" w:rsidP="002550E9">
      <w:pPr>
        <w:keepLines/>
      </w:pPr>
      <w:r>
        <w:t xml:space="preserve">Postponed </w:t>
      </w:r>
      <w:r w:rsidRPr="008A4D3C">
        <w:rPr>
          <w:color w:val="0000FF"/>
        </w:rPr>
        <w:t>TD S2</w:t>
      </w:r>
      <w:r w:rsidRPr="008A4D3C">
        <w:rPr>
          <w:color w:val="0000FF"/>
        </w:rPr>
        <w:noBreakHyphen/>
        <w:t>170032</w:t>
      </w:r>
      <w:r>
        <w:t xml:space="preserve"> from S2#119. </w:t>
      </w:r>
      <w:r w:rsidR="00715F84" w:rsidRPr="00715F84">
        <w:rPr>
          <w:color w:val="0000FF"/>
        </w:rPr>
        <w:t>Noted</w:t>
      </w:r>
      <w:r w:rsidR="00715F84">
        <w:t xml:space="preserve"> in parallel session</w:t>
      </w:r>
      <w:r w:rsidR="005907A3">
        <w:t>.</w:t>
      </w:r>
    </w:p>
    <w:p w:rsidR="002550E9" w:rsidRDefault="002550E9" w:rsidP="002550E9">
      <w:pPr>
        <w:pStyle w:val="NormTop"/>
      </w:pPr>
      <w:r>
        <w:rPr>
          <w:color w:val="0000FF"/>
        </w:rPr>
        <w:t>TD S2</w:t>
      </w:r>
      <w:r>
        <w:rPr>
          <w:color w:val="0000FF"/>
        </w:rPr>
        <w:noBreakHyphen/>
        <w:t>170705</w:t>
      </w:r>
      <w:r w:rsidRPr="008A4D3C">
        <w:t xml:space="preserve"> </w:t>
      </w:r>
      <w:r>
        <w:t xml:space="preserve">LS from CT WG6: Bearer Independent Protocol in the list of PS Data Off Exempt Services. (CT WG6) (Revision of </w:t>
      </w:r>
      <w:r>
        <w:rPr>
          <w:color w:val="0000FF"/>
        </w:rPr>
        <w:t>TD S2</w:t>
      </w:r>
      <w:r>
        <w:rPr>
          <w:color w:val="0000FF"/>
        </w:rPr>
        <w:noBreakHyphen/>
      </w:r>
      <w:r w:rsidRPr="008A4D3C">
        <w:rPr>
          <w:color w:val="0000FF"/>
        </w:rPr>
        <w:t>170017</w:t>
      </w:r>
      <w:r w:rsidRPr="008A4D3C">
        <w:t>).</w:t>
      </w:r>
      <w:r>
        <w:br/>
      </w:r>
      <w:r w:rsidRPr="008A4D3C">
        <w:rPr>
          <w:b/>
        </w:rPr>
        <w:t>Abstract:</w:t>
      </w:r>
      <w:r w:rsidRPr="008A4D3C">
        <w:t xml:space="preserve"> </w:t>
      </w:r>
      <w:r>
        <w:t xml:space="preserve">CT WG6 has started the review of Stage 3 impacts of PS data off function, defined in TS 22.011 clause 10, with the goal of completing the normative work by CT #75 (March 2017). </w:t>
      </w:r>
      <w:r>
        <w:br/>
        <w:t xml:space="preserve">During the discussion, the interaction between this feature and the Bearer Independent Protocol (BIP) functionality was taken into consideration. BIP functionality is defined in TS 31.111 and allows the UICC card to establish a direct TCP/IP connection with a server on the network. </w:t>
      </w:r>
      <w:r>
        <w:br/>
        <w:t xml:space="preserve">BIP is used by several operators for a variety of purposes, including the remote management of the USIM and of other applications residing in the UICC. </w:t>
      </w:r>
      <w:r>
        <w:br/>
        <w:t xml:space="preserve">For this reason, CT WG6 thinks that BIP functionality might be considered important for some MNOs to justify the possibility to be included in the list of PS Data Off Exempt Services, in addition to those already defined in TS 22.011, in order to allow USIM management when PS Data Off is enabled. </w:t>
      </w:r>
      <w:r>
        <w:br/>
        <w:t>CT WG6 invites SA WG1 to review the request above and indicate if BIP was intentionally left out of the list of PS Data Off Exempt Services or if it should be included there.</w:t>
      </w:r>
    </w:p>
    <w:p w:rsidR="002550E9" w:rsidRPr="008A4D3C" w:rsidRDefault="002550E9" w:rsidP="002550E9">
      <w:pPr>
        <w:keepNext/>
        <w:keepLines/>
      </w:pPr>
      <w:r>
        <w:rPr>
          <w:b/>
        </w:rPr>
        <w:t>Discussion and conclusion:</w:t>
      </w:r>
    </w:p>
    <w:p w:rsidR="002550E9" w:rsidRPr="008A4D3C" w:rsidRDefault="002550E9" w:rsidP="002550E9">
      <w:pPr>
        <w:keepLines/>
      </w:pPr>
      <w:r>
        <w:t xml:space="preserve">Postponed </w:t>
      </w:r>
      <w:r w:rsidRPr="008A4D3C">
        <w:rPr>
          <w:color w:val="0000FF"/>
        </w:rPr>
        <w:t>TD S2</w:t>
      </w:r>
      <w:r w:rsidRPr="008A4D3C">
        <w:rPr>
          <w:color w:val="0000FF"/>
        </w:rPr>
        <w:noBreakHyphen/>
        <w:t>170017</w:t>
      </w:r>
      <w:r>
        <w:t xml:space="preserve"> from S2#119. </w:t>
      </w:r>
      <w:r w:rsidR="00715F84" w:rsidRPr="00715F84">
        <w:rPr>
          <w:color w:val="0000FF"/>
        </w:rPr>
        <w:t>Noted</w:t>
      </w:r>
      <w:r w:rsidR="00715F84">
        <w:t xml:space="preserve"> in parallel session</w:t>
      </w:r>
      <w:r w:rsidR="005907A3">
        <w:t>.</w:t>
      </w:r>
    </w:p>
    <w:p w:rsidR="002550E9" w:rsidRDefault="002550E9" w:rsidP="002550E9">
      <w:pPr>
        <w:pStyle w:val="NormTop"/>
      </w:pPr>
      <w:r>
        <w:rPr>
          <w:color w:val="0000FF"/>
        </w:rPr>
        <w:t>TD S2</w:t>
      </w:r>
      <w:r>
        <w:rPr>
          <w:color w:val="0000FF"/>
        </w:rPr>
        <w:noBreakHyphen/>
        <w:t>171208</w:t>
      </w:r>
      <w:r w:rsidRPr="008A4D3C">
        <w:t xml:space="preserve"> </w:t>
      </w:r>
      <w:r>
        <w:t>LS from SA WG1: Reply LS on Bearer Independent Protocol in the list of PS Data Off Exempt Services. (SA WG1)</w:t>
      </w:r>
      <w:r>
        <w:br/>
      </w:r>
      <w:r w:rsidRPr="008A4D3C">
        <w:rPr>
          <w:b/>
        </w:rPr>
        <w:t>Abstract:</w:t>
      </w:r>
      <w:r w:rsidRPr="008A4D3C">
        <w:t xml:space="preserve"> </w:t>
      </w:r>
      <w:r>
        <w:t>CT WG6 requested SA WG1 to: '…provide comments on the need to include BIP in the list of PS Data Off Exempt Services and make appropriate changes in TS 22.011, if needed.' SA WG1 discussed this issue and decided to add Management of USIM files over PS (e.g. via Bearer Independent Protocol) to the list of PS Data Off Exempt services. The attached agreed CR to TS 22.011 implements this change in Rel</w:t>
      </w:r>
      <w:r>
        <w:noBreakHyphen/>
        <w:t>14.</w:t>
      </w:r>
    </w:p>
    <w:p w:rsidR="002550E9" w:rsidRPr="008A4D3C" w:rsidRDefault="002550E9" w:rsidP="002550E9">
      <w:pPr>
        <w:keepNext/>
        <w:keepLines/>
      </w:pPr>
      <w:r>
        <w:rPr>
          <w:b/>
        </w:rPr>
        <w:t>Discussion and conclusion:</w:t>
      </w:r>
    </w:p>
    <w:p w:rsidR="002550E9" w:rsidRPr="005907A3" w:rsidRDefault="00715F84" w:rsidP="002550E9">
      <w:pPr>
        <w:keepLines/>
      </w:pPr>
      <w:r w:rsidRPr="00715F84">
        <w:rPr>
          <w:color w:val="0000FF"/>
        </w:rPr>
        <w:t>Noted</w:t>
      </w:r>
      <w:r>
        <w:t xml:space="preserve"> in parallel session</w:t>
      </w:r>
      <w:r w:rsidR="005907A3">
        <w:t>.</w:t>
      </w:r>
    </w:p>
    <w:p w:rsidR="002550E9" w:rsidRDefault="002550E9" w:rsidP="002550E9">
      <w:pPr>
        <w:pStyle w:val="NormTop"/>
      </w:pPr>
      <w:r>
        <w:rPr>
          <w:color w:val="0000FF"/>
        </w:rPr>
        <w:t>TD S2</w:t>
      </w:r>
      <w:r>
        <w:rPr>
          <w:color w:val="0000FF"/>
        </w:rPr>
        <w:noBreakHyphen/>
        <w:t>170732</w:t>
      </w:r>
      <w:r w:rsidRPr="008A4D3C">
        <w:t xml:space="preserve"> </w:t>
      </w:r>
      <w:r>
        <w:t>LS from CT WG1: LS on indicating DRVCC access transfer to network. (CT WG1)</w:t>
      </w:r>
      <w:r>
        <w:br/>
      </w:r>
      <w:r w:rsidRPr="008A4D3C">
        <w:rPr>
          <w:b/>
        </w:rPr>
        <w:t>Abstract:</w:t>
      </w:r>
      <w:r w:rsidRPr="008A4D3C">
        <w:t xml:space="preserve"> </w:t>
      </w:r>
      <w:r>
        <w:t>CT WG1 thanks SA WG2 for the incoming LS in C1-170299/</w:t>
      </w:r>
      <w:r w:rsidRPr="008A4D3C">
        <w:rPr>
          <w:color w:val="0000FF"/>
        </w:rPr>
        <w:t>TD S2</w:t>
      </w:r>
      <w:r w:rsidRPr="008A4D3C">
        <w:rPr>
          <w:color w:val="0000FF"/>
        </w:rPr>
        <w:noBreakHyphen/>
        <w:t>166833</w:t>
      </w:r>
      <w:r>
        <w:t xml:space="preserve">. CT WG1 has discussed the proposal from SA WG2 to lower the frequency of authentication, TMSI reallocation and Identity check related to an access transfer of an ongoing call from </w:t>
      </w:r>
      <w:r w:rsidRPr="008A4D3C">
        <w:rPr>
          <w:noProof/>
        </w:rPr>
        <w:t>WiFi</w:t>
      </w:r>
      <w:r>
        <w:t xml:space="preserve"> to 3GPP access. </w:t>
      </w:r>
      <w:r>
        <w:br/>
        <w:t xml:space="preserve">CT WG1 view is that the indication to the network that the call setup is due to access transfer of an ongoing call (i.e. DRVCC) enables faster call setup-times as the network can choose in this case to skip the security functions already performed when that call was initially setup over </w:t>
      </w:r>
      <w:r w:rsidRPr="008A4D3C">
        <w:rPr>
          <w:noProof/>
        </w:rPr>
        <w:t>WiFi</w:t>
      </w:r>
      <w:r>
        <w:t xml:space="preserve">. </w:t>
      </w:r>
      <w:r>
        <w:br/>
        <w:t xml:space="preserve">The CRs discussed by CT WG1 allow for different treatment of DRVCC calls and normal calls, while the solution discussed in SA WG2would affect all calls equally. CT WG1 has previously discussed the attached CRs implementing a DRVCC indicator and found them to be technically correct. </w:t>
      </w:r>
      <w:r>
        <w:br/>
      </w:r>
      <w:r w:rsidRPr="008A4D3C">
        <w:rPr>
          <w:b/>
        </w:rPr>
        <w:t>Action:</w:t>
      </w:r>
      <w:r>
        <w:t xml:space="preserve"> CT WG1 asks SA WG2 to review the attached CRs and confirm that CT WG1 can continue with the specification.</w:t>
      </w:r>
    </w:p>
    <w:p w:rsidR="002550E9" w:rsidRPr="008A4D3C" w:rsidRDefault="002550E9" w:rsidP="002550E9">
      <w:pPr>
        <w:keepNext/>
        <w:keepLines/>
      </w:pPr>
      <w:r>
        <w:rPr>
          <w:b/>
        </w:rPr>
        <w:t>Discussion and conclusion:</w:t>
      </w:r>
    </w:p>
    <w:p w:rsidR="002550E9" w:rsidRPr="00042070" w:rsidRDefault="00042070" w:rsidP="002550E9">
      <w:pPr>
        <w:keepLines/>
      </w:pPr>
      <w:r w:rsidRPr="00042070">
        <w:rPr>
          <w:color w:val="0000FF"/>
        </w:rPr>
        <w:t>Noted</w:t>
      </w:r>
      <w:r>
        <w:t xml:space="preserve"> in parallel session.</w:t>
      </w:r>
    </w:p>
    <w:p w:rsidR="002550E9" w:rsidRDefault="002550E9" w:rsidP="002550E9">
      <w:pPr>
        <w:pStyle w:val="NormTop"/>
      </w:pPr>
      <w:r>
        <w:rPr>
          <w:color w:val="0000FF"/>
        </w:rPr>
        <w:lastRenderedPageBreak/>
        <w:t>TD S2</w:t>
      </w:r>
      <w:r>
        <w:rPr>
          <w:color w:val="0000FF"/>
        </w:rPr>
        <w:noBreakHyphen/>
        <w:t>170790</w:t>
      </w:r>
      <w:r w:rsidR="005907A3">
        <w:t xml:space="preserve"> </w:t>
      </w:r>
      <w:r>
        <w:t>[DRAFT] Reply LS on solution for providing a DRVCC access transfer indicator to network. (Ericsson)</w:t>
      </w:r>
      <w:r>
        <w:br/>
      </w:r>
      <w:r w:rsidRPr="008A4D3C">
        <w:rPr>
          <w:b/>
        </w:rPr>
        <w:t>Abstract:</w:t>
      </w:r>
      <w:r w:rsidRPr="008A4D3C">
        <w:t xml:space="preserve"> </w:t>
      </w:r>
      <w:r>
        <w:t>This LS provides a response to CT WG1 in relation to their proposed solution to support a DRVCC indicator.</w:t>
      </w:r>
    </w:p>
    <w:p w:rsidR="005907A3" w:rsidRPr="005907A3" w:rsidRDefault="005907A3" w:rsidP="005907A3">
      <w:pPr>
        <w:keepNext/>
        <w:rPr>
          <w:i/>
        </w:rPr>
      </w:pPr>
      <w:r w:rsidRPr="005907A3">
        <w:rPr>
          <w:i/>
        </w:rPr>
        <w:t>Parallel comment: Fix the list of next meetings.</w:t>
      </w:r>
    </w:p>
    <w:p w:rsidR="002550E9" w:rsidRPr="008A4D3C" w:rsidRDefault="002550E9" w:rsidP="002550E9">
      <w:pPr>
        <w:keepNext/>
        <w:keepLines/>
      </w:pPr>
      <w:r>
        <w:rPr>
          <w:b/>
        </w:rPr>
        <w:t>Discussion and conclusion:</w:t>
      </w:r>
    </w:p>
    <w:p w:rsidR="002550E9" w:rsidRPr="008A4D3C" w:rsidRDefault="002550E9" w:rsidP="002550E9">
      <w:pPr>
        <w:keepLines/>
      </w:pPr>
      <w:r>
        <w:t xml:space="preserve">Reply to </w:t>
      </w:r>
      <w:r w:rsidRPr="008A4D3C">
        <w:rPr>
          <w:color w:val="0000FF"/>
        </w:rPr>
        <w:t>TD S2</w:t>
      </w:r>
      <w:r w:rsidRPr="008A4D3C">
        <w:rPr>
          <w:color w:val="0000FF"/>
        </w:rPr>
        <w:noBreakHyphen/>
        <w:t>166316</w:t>
      </w:r>
      <w:r>
        <w:t xml:space="preserve"> from S2#118, also replied to in </w:t>
      </w:r>
      <w:r w:rsidRPr="008A4D3C">
        <w:rPr>
          <w:color w:val="0000FF"/>
        </w:rPr>
        <w:t>TD S2</w:t>
      </w:r>
      <w:r w:rsidRPr="008A4D3C">
        <w:rPr>
          <w:color w:val="0000FF"/>
        </w:rPr>
        <w:noBreakHyphen/>
        <w:t>166833</w:t>
      </w:r>
      <w:r>
        <w:t xml:space="preserve"> at S2#118.</w:t>
      </w:r>
      <w:r w:rsidR="005907A3" w:rsidRPr="005907A3">
        <w:t xml:space="preserve"> </w:t>
      </w:r>
      <w:r w:rsidR="005907A3">
        <w:t xml:space="preserve">Revised in parallel session to </w:t>
      </w:r>
      <w:r w:rsidR="005907A3" w:rsidRPr="005907A3">
        <w:rPr>
          <w:color w:val="0000FF"/>
        </w:rPr>
        <w:t>TD S2</w:t>
      </w:r>
      <w:r w:rsidR="005907A3" w:rsidRPr="005907A3">
        <w:rPr>
          <w:color w:val="0000FF"/>
        </w:rPr>
        <w:noBreakHyphen/>
      </w:r>
      <w:r w:rsidR="005907A3">
        <w:rPr>
          <w:color w:val="0000FF"/>
        </w:rPr>
        <w:t>171244</w:t>
      </w:r>
      <w:r w:rsidR="005907A3">
        <w:t xml:space="preserve">. </w:t>
      </w:r>
      <w:r w:rsidR="00715F84" w:rsidRPr="00715F84">
        <w:rPr>
          <w:color w:val="FF0000"/>
        </w:rPr>
        <w:t>Agreed</w:t>
      </w:r>
      <w:r w:rsidR="00715F84">
        <w:t xml:space="preserve"> in parallel session</w:t>
      </w:r>
      <w:r w:rsidR="005907A3">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170752</w:t>
      </w:r>
      <w:r w:rsidRPr="008A4D3C">
        <w:t xml:space="preserve"> </w:t>
      </w:r>
      <w:r w:rsidR="00FC0C0E">
        <w:t xml:space="preserve">(LS IN) </w:t>
      </w:r>
      <w:r>
        <w:t>LS from SA WG4: Reply LS on RAN-Assisted Codec Adaptation. (SA WG4)</w:t>
      </w:r>
      <w:r>
        <w:br/>
      </w:r>
      <w:r w:rsidRPr="008A4D3C">
        <w:rPr>
          <w:b/>
        </w:rPr>
        <w:t>Abstract:</w:t>
      </w:r>
      <w:r w:rsidRPr="008A4D3C">
        <w:t xml:space="preserve"> </w:t>
      </w:r>
      <w:r>
        <w:t xml:space="preserve">SA WG4 thanks RAN WG2 for their reply LS on RAN-assisted codec adaptation. In line with the current RAN WG2 agreements on the RAN-assisted codec adaptation solution, we have identified the relevant media handling aspects and corresponding changes to TS 26.114, which can be found in the attached. In addition to addressing media handling in the presence of RAN-recommended UL/DL </w:t>
      </w:r>
      <w:r w:rsidRPr="008A4D3C">
        <w:rPr>
          <w:noProof/>
        </w:rPr>
        <w:t>bitrate</w:t>
      </w:r>
      <w:r>
        <w:t xml:space="preserve"> information, this now also addresses the latest RAN WG2 agreements on the signalling of the rate recommendation query message from UE to </w:t>
      </w:r>
      <w:r w:rsidRPr="008A4D3C">
        <w:rPr>
          <w:noProof/>
        </w:rPr>
        <w:t>eNodeB</w:t>
      </w:r>
      <w:r>
        <w:t xml:space="preserve">, and provides the media handling aspects associated with this feature. In terms of the time plan for LTE_VoLTE_ViLTE_enh-S4, we have decided to postpone the completion of the work item for one additional meeting cycle (until SA#76 in June'17). This is to accommodate the completion of the core RAN part which we understand will be finalized by March 2017. We will appreciate RAN WG2's input upon completion of the core RAN feature specification. With regards to the use of the rate recommendation query message from UE to </w:t>
      </w:r>
      <w:r w:rsidRPr="008A4D3C">
        <w:rPr>
          <w:noProof/>
        </w:rPr>
        <w:t>eNodeB</w:t>
      </w:r>
      <w:r>
        <w:t xml:space="preserve">, SA WG4 would like to get clarification from RAN WG2 on the following: For any changes of the rate recommendation, we assume that the </w:t>
      </w:r>
      <w:r w:rsidRPr="008A4D3C">
        <w:rPr>
          <w:noProof/>
        </w:rPr>
        <w:t>eNodeB</w:t>
      </w:r>
      <w:r>
        <w:t xml:space="preserve"> is expected to automatically signal the new rate recommendation to the UE. Is this correct, or would the UE have to send rate recommendation query messages to obtain any updates on the rate recommendation? In other words, our understanding is that the UE can rely on </w:t>
      </w:r>
      <w:r w:rsidRPr="008A4D3C">
        <w:rPr>
          <w:noProof/>
        </w:rPr>
        <w:t>eNodeB</w:t>
      </w:r>
      <w:r>
        <w:t xml:space="preserve"> to send any updates on the rate recommendation to the UE, but the UE can expedite its knowledge of the rate recommendation information by sending the query message to the </w:t>
      </w:r>
      <w:r w:rsidRPr="008A4D3C">
        <w:rPr>
          <w:noProof/>
        </w:rPr>
        <w:t>eNodeB</w:t>
      </w:r>
      <w:r>
        <w:t xml:space="preserve">. Furthermore, SA WG4 assumes that the query message can be used to query both the uplink or downlink bandwidth restrictions, i.e.: </w:t>
      </w:r>
      <w:r>
        <w:br/>
        <w:t>1.</w:t>
      </w:r>
      <w:r>
        <w:tab/>
        <w:t xml:space="preserve">Query regarding the uplink: this is triggered by the local UE receiving a rate increase request from the </w:t>
      </w:r>
      <w:r>
        <w:br/>
      </w:r>
      <w:r>
        <w:tab/>
        <w:t xml:space="preserve">remote-end UE receiving the media (e.g., TMMBR, CMR). We understand that this is the use case </w:t>
      </w:r>
      <w:r>
        <w:br/>
      </w:r>
      <w:r>
        <w:tab/>
        <w:t xml:space="preserve">RAN WG2 has considered for defining the query messages. </w:t>
      </w:r>
      <w:r>
        <w:br/>
        <w:t>2.</w:t>
      </w:r>
      <w:r>
        <w:tab/>
        <w:t xml:space="preserve">Query regarding the downlink: this is triggered by the local UE receiving an upcoming rate increase </w:t>
      </w:r>
      <w:r>
        <w:br/>
      </w:r>
      <w:r>
        <w:tab/>
        <w:t xml:space="preserve">notification from the remote-end UE sending the media (e.g. TMMBN). </w:t>
      </w:r>
      <w:r>
        <w:br/>
        <w:t xml:space="preserve">It is desirable for the local UE to know the most recent downlink bit rate recommendation to determine to what extent to accept this increase. If necessary, the limitation of this increase can be communicated via a TMMBR message back to the media sender, to avoid rate oscillations. </w:t>
      </w:r>
      <w:r>
        <w:br/>
        <w:t xml:space="preserve">We would like RAN WG2 to confirm our understanding on these expected UE and </w:t>
      </w:r>
      <w:r w:rsidRPr="008A4D3C">
        <w:rPr>
          <w:noProof/>
        </w:rPr>
        <w:t>eNodeB</w:t>
      </w:r>
      <w:r>
        <w:t xml:space="preserve"> behaviours. </w:t>
      </w:r>
      <w:r>
        <w:br/>
        <w:t xml:space="preserve">As a possible UE behaviour in response to a RAN-assisted codec adaptation message, it has been suggested that SIP/SDP re-negotiation of the session may be performed, for instance if the RAN-based DL/UL </w:t>
      </w:r>
      <w:r w:rsidRPr="008A4D3C">
        <w:rPr>
          <w:noProof/>
        </w:rPr>
        <w:t>bitrate</w:t>
      </w:r>
      <w:r>
        <w:t xml:space="preserve"> recommendations cannot be supported by any of the negotiated </w:t>
      </w:r>
      <w:r w:rsidRPr="008A4D3C">
        <w:rPr>
          <w:noProof/>
        </w:rPr>
        <w:t>codecs</w:t>
      </w:r>
      <w:r>
        <w:t xml:space="preserve">. </w:t>
      </w:r>
      <w:r>
        <w:br/>
        <w:t>Before specifying any guidelines on this however, SA WG4 would like to check with CT WG3 on whether such a RAN-triggered session re-negotiation could raise any issues from core network point of view, e.g., from a policy charging and control (PCC) perspective.</w:t>
      </w:r>
    </w:p>
    <w:p w:rsidR="002550E9" w:rsidRPr="008A4D3C" w:rsidRDefault="002550E9" w:rsidP="002550E9">
      <w:pPr>
        <w:keepNext/>
        <w:keepLines/>
      </w:pPr>
      <w:r>
        <w:rPr>
          <w:b/>
        </w:rPr>
        <w:t>Discussion and conclusion:</w:t>
      </w:r>
    </w:p>
    <w:p w:rsidR="002550E9" w:rsidRPr="005907A3" w:rsidRDefault="00715F84" w:rsidP="002550E9">
      <w:pPr>
        <w:keepLines/>
      </w:pPr>
      <w:r w:rsidRPr="00715F84">
        <w:rPr>
          <w:color w:val="0000FF"/>
        </w:rPr>
        <w:t>Noted</w:t>
      </w:r>
      <w:r>
        <w:t xml:space="preserve"> in parallel session</w:t>
      </w:r>
      <w:r w:rsidR="005907A3">
        <w:t>.</w:t>
      </w:r>
    </w:p>
    <w:p w:rsidR="002550E9" w:rsidRDefault="002550E9" w:rsidP="002550E9">
      <w:pPr>
        <w:pStyle w:val="NormTop"/>
      </w:pPr>
      <w:r>
        <w:rPr>
          <w:color w:val="0000FF"/>
        </w:rPr>
        <w:lastRenderedPageBreak/>
        <w:t>TD S2</w:t>
      </w:r>
      <w:r>
        <w:rPr>
          <w:color w:val="0000FF"/>
        </w:rPr>
        <w:noBreakHyphen/>
        <w:t>170761</w:t>
      </w:r>
      <w:r w:rsidRPr="008A4D3C">
        <w:t xml:space="preserve"> </w:t>
      </w:r>
      <w:r w:rsidR="00FC0C0E">
        <w:t xml:space="preserve">(LS IN) </w:t>
      </w:r>
      <w:r>
        <w:t xml:space="preserve">LS from SA WG4: LS on Generic Test Profile for </w:t>
      </w:r>
      <w:r w:rsidRPr="008A4D3C">
        <w:rPr>
          <w:noProof/>
        </w:rPr>
        <w:t>VoLTE/VoWIFI</w:t>
      </w:r>
      <w:r>
        <w:t xml:space="preserve"> Terminal Audio Measurements. (SA WG4)</w:t>
      </w:r>
      <w:r>
        <w:br/>
      </w:r>
      <w:r w:rsidRPr="008A4D3C">
        <w:rPr>
          <w:b/>
        </w:rPr>
        <w:t>Abstract:</w:t>
      </w:r>
      <w:r w:rsidRPr="008A4D3C">
        <w:t xml:space="preserve"> </w:t>
      </w:r>
      <w:r>
        <w:t xml:space="preserve">Introduction &amp; Problem Statement An essential step for the release of mobile phones is the testing of the services provided by the phone. With the evolution of mobile communication, high quality voice services such as </w:t>
      </w:r>
      <w:r w:rsidRPr="008A4D3C">
        <w:rPr>
          <w:noProof/>
        </w:rPr>
        <w:t>VoLTE</w:t>
      </w:r>
      <w:r>
        <w:t xml:space="preserve"> and </w:t>
      </w:r>
      <w:r w:rsidRPr="008A4D3C">
        <w:rPr>
          <w:noProof/>
        </w:rPr>
        <w:t>VoWIFI</w:t>
      </w:r>
      <w:r>
        <w:t xml:space="preserve"> are integrated into mobile phones and must meet certain test requirements. </w:t>
      </w:r>
      <w:r>
        <w:br/>
        <w:t xml:space="preserve">For this purpose, a reproducible setup is required where a radio tester simulates the mobile network. </w:t>
      </w:r>
      <w:r>
        <w:br/>
        <w:t xml:space="preserve">The international mobile subscriber identity (IMSI) is stored on the users universal integrated circuit card (UICC) and identifies the user to network. </w:t>
      </w:r>
      <w:r>
        <w:br/>
        <w:t xml:space="preserve">It contains the mobile country code (MCC) and the mobile network code (MNC) for the country and network operator. The combination MCC = 001 and MNC = 01 is not defined in [1] and is usually applied for test networks established by radio testers. </w:t>
      </w:r>
      <w:r>
        <w:br/>
        <w:t>Mobile phones branded for a certain network operator usually activate</w:t>
      </w:r>
      <w:r w:rsidRPr="008A4D3C">
        <w:rPr>
          <w:noProof/>
        </w:rPr>
        <w:t xml:space="preserve"> VoLTE/VoWIFI </w:t>
      </w:r>
      <w:r>
        <w:t xml:space="preserve">options only when - they are connected to their own network (identified by the MCC/MNC combination), and - further parameters stored on the UICC match the network operator's specifications (in some cases). </w:t>
      </w:r>
      <w:r>
        <w:br/>
        <w:t xml:space="preserve">- a correct APN setting is defined and an access to Internet is provided (e.g. for </w:t>
      </w:r>
      <w:r w:rsidRPr="008A4D3C">
        <w:rPr>
          <w:noProof/>
        </w:rPr>
        <w:t>geolocation</w:t>
      </w:r>
      <w:r>
        <w:t xml:space="preserve"> constraints) (in some cases) This leads to the problem that </w:t>
      </w:r>
      <w:r w:rsidRPr="008A4D3C">
        <w:rPr>
          <w:noProof/>
        </w:rPr>
        <w:t>VoLTE/VoWIFI</w:t>
      </w:r>
      <w:r>
        <w:t xml:space="preserve"> is not applicable using test UICCs with the aforementioned combination MCC = 001 and MNC = 01, which are used today, and some settings (APN, etc.) may be required. Moreover some codec parameters (e.g. open offer, payload options, etc.) may be difficult to control. </w:t>
      </w:r>
      <w:r>
        <w:br/>
        <w:t xml:space="preserve">Today, in order to allow testing with activated </w:t>
      </w:r>
      <w:r w:rsidRPr="008A4D3C">
        <w:rPr>
          <w:noProof/>
        </w:rPr>
        <w:t xml:space="preserve">VoLTE/VoWIFI </w:t>
      </w:r>
      <w:r>
        <w:t xml:space="preserve">options, the test UICCs must be reprogrammed with the MCC, MNC, and potentially (undocumented) other parameters as required by the branded device. </w:t>
      </w:r>
      <w:r>
        <w:br/>
        <w:t xml:space="preserve">This procedure is required for each branded device individually, is time consuming and complicated, and even worse might not be successful in all cases. </w:t>
      </w:r>
      <w:r>
        <w:br/>
        <w:t xml:space="preserve">Furthermore, network operators do generally not disclose the required settings. </w:t>
      </w:r>
      <w:r>
        <w:br/>
        <w:t xml:space="preserve">Proposed Modification for Network Branded Mobile Phones For an easy and uncomplicated testing of a network branded device in a test radio network, the manufacturer and/or the distributing network operator should add support for a generic test case including a generic IMS profile to their distributed mobile compliant with TS 26.131 and 26.132. </w:t>
      </w:r>
      <w:r>
        <w:br/>
        <w:t xml:space="preserve">This generic test case must guarantee that for test UICCs with MCC = 001 and MNC = 01 </w:t>
      </w:r>
      <w:r w:rsidRPr="008A4D3C">
        <w:rPr>
          <w:noProof/>
        </w:rPr>
        <w:t>VoLTE/VoWIFI</w:t>
      </w:r>
      <w:r>
        <w:t xml:space="preserve"> options are activated and all IMS voice call features work as if the device is connected to the provider's network (however, all non-voice data features are excluded). </w:t>
      </w:r>
      <w:r>
        <w:br/>
        <w:t xml:space="preserve">Since no real-world network provider uses these parameters it is believed that the test MCC/MNC parameters will not introduce security/accounting problems by allowing unauthorized access to real mobile networks for the mobile phones. </w:t>
      </w:r>
      <w:r>
        <w:br/>
        <w:t>SA WG4 is planning to include or reference such generic setting as a mandatory feature in TS 26.131/TS 26.132 for testing the mobile terminal audio performance in lab-type conditions.</w:t>
      </w:r>
    </w:p>
    <w:p w:rsidR="002550E9" w:rsidRPr="008A4D3C" w:rsidRDefault="002550E9" w:rsidP="002550E9">
      <w:pPr>
        <w:keepNext/>
        <w:keepLines/>
      </w:pPr>
      <w:r>
        <w:rPr>
          <w:b/>
        </w:rPr>
        <w:t>Discussion and conclusion:</w:t>
      </w:r>
    </w:p>
    <w:p w:rsidR="002550E9" w:rsidRPr="005907A3" w:rsidRDefault="00715F84" w:rsidP="002550E9">
      <w:pPr>
        <w:keepLines/>
      </w:pPr>
      <w:r w:rsidRPr="00715F84">
        <w:rPr>
          <w:color w:val="0000FF"/>
        </w:rPr>
        <w:t>Noted</w:t>
      </w:r>
      <w:r>
        <w:t xml:space="preserve"> in parallel session</w:t>
      </w:r>
      <w:r w:rsidR="005907A3">
        <w:t>.</w:t>
      </w:r>
    </w:p>
    <w:p w:rsidR="002550E9" w:rsidRDefault="002550E9" w:rsidP="002550E9">
      <w:pPr>
        <w:pStyle w:val="NormTop"/>
      </w:pPr>
      <w:r>
        <w:rPr>
          <w:color w:val="0000FF"/>
        </w:rPr>
        <w:lastRenderedPageBreak/>
        <w:t>TD S2</w:t>
      </w:r>
      <w:r>
        <w:rPr>
          <w:color w:val="0000FF"/>
        </w:rPr>
        <w:noBreakHyphen/>
        <w:t>170706</w:t>
      </w:r>
      <w:r w:rsidRPr="008A4D3C">
        <w:t xml:space="preserve"> </w:t>
      </w:r>
      <w:r w:rsidR="00FC0C0E">
        <w:t xml:space="preserve">(LS IN) </w:t>
      </w:r>
      <w:r>
        <w:t xml:space="preserve">LS from RAN WG2: Reply LS to SA WG4 on RAN-Assisted Codec Rate Adaptation. (RAN WG2) (Revision of </w:t>
      </w:r>
      <w:r>
        <w:rPr>
          <w:color w:val="0000FF"/>
        </w:rPr>
        <w:t>TD S2</w:t>
      </w:r>
      <w:r>
        <w:rPr>
          <w:color w:val="0000FF"/>
        </w:rPr>
        <w:noBreakHyphen/>
      </w:r>
      <w:r w:rsidRPr="008A4D3C">
        <w:rPr>
          <w:color w:val="0000FF"/>
        </w:rPr>
        <w:t>170023</w:t>
      </w:r>
      <w:r w:rsidRPr="008A4D3C">
        <w:t>).</w:t>
      </w:r>
      <w:r>
        <w:br/>
      </w:r>
      <w:r w:rsidRPr="008A4D3C">
        <w:rPr>
          <w:b/>
        </w:rPr>
        <w:t>Abstract:</w:t>
      </w:r>
      <w:r w:rsidRPr="008A4D3C">
        <w:t xml:space="preserve"> </w:t>
      </w:r>
      <w:r>
        <w:t xml:space="preserve">RAN WG2 thanks SA WG4 for their LS in S4-161323. RAN WG2 has discussed the assumptions provided in the LS and would like to provide the following answers: SA WG4's current assumption is that the RAN-assisted codec adaptation messages can be combined with application layer adaptation mechanisms that are under SA WG4 responsibility. In particular, SA WG4 assumes that for the solutions to be developed under this work item, </w:t>
      </w:r>
      <w:r>
        <w:br/>
        <w:t>1)</w:t>
      </w:r>
      <w:r>
        <w:tab/>
        <w:t xml:space="preserve">the </w:t>
      </w:r>
      <w:r w:rsidRPr="008A4D3C">
        <w:rPr>
          <w:noProof/>
        </w:rPr>
        <w:t>eNB</w:t>
      </w:r>
      <w:r>
        <w:t xml:space="preserve"> is unaware of the codec and its operating mode and </w:t>
      </w:r>
      <w:r>
        <w:br/>
        <w:t>2)</w:t>
      </w:r>
      <w:r>
        <w:tab/>
        <w:t xml:space="preserve">the signalled bit rates for UL/DL are recommendations which may trigger further application specific </w:t>
      </w:r>
      <w:r>
        <w:br/>
      </w:r>
      <w:r>
        <w:tab/>
        <w:t xml:space="preserve">adaptation actions. </w:t>
      </w:r>
      <w:r>
        <w:br/>
      </w:r>
      <w:r w:rsidRPr="008A4D3C">
        <w:rPr>
          <w:b/>
        </w:rPr>
        <w:t>Answer:</w:t>
      </w:r>
      <w:r>
        <w:t xml:space="preserve"> RAN WG2 confirms the assumptions. The behaviour of a UE in response to a RAN-assisted codec adaptation message could, for instance, be one of the following:</w:t>
      </w:r>
      <w:r>
        <w:br/>
        <w:t>-</w:t>
      </w:r>
      <w:r>
        <w:tab/>
        <w:t xml:space="preserve">Case 1: The </w:t>
      </w:r>
      <w:r w:rsidRPr="008A4D3C">
        <w:rPr>
          <w:noProof/>
        </w:rPr>
        <w:t>eNB</w:t>
      </w:r>
      <w:r>
        <w:t xml:space="preserve"> recommended bit rate is followed such that the application increases or decreases the </w:t>
      </w:r>
      <w:r>
        <w:br/>
      </w:r>
      <w:r>
        <w:tab/>
        <w:t xml:space="preserve">used bit rate to a rate below or equal to the </w:t>
      </w:r>
      <w:r w:rsidRPr="008A4D3C">
        <w:rPr>
          <w:noProof/>
        </w:rPr>
        <w:t>eNB</w:t>
      </w:r>
      <w:r>
        <w:t xml:space="preserve"> recommended bit rate.</w:t>
      </w:r>
      <w:r>
        <w:br/>
        <w:t>-</w:t>
      </w:r>
      <w:r>
        <w:tab/>
        <w:t xml:space="preserve">Case 2: The </w:t>
      </w:r>
      <w:r w:rsidRPr="008A4D3C">
        <w:rPr>
          <w:noProof/>
        </w:rPr>
        <w:t>eNB</w:t>
      </w:r>
      <w:r>
        <w:t xml:space="preserve"> recommended bit rate triggers an SDP re-negotiation of the session, especially if the </w:t>
      </w:r>
      <w:r>
        <w:br/>
      </w:r>
      <w:r>
        <w:tab/>
        <w:t>recommended bit rate is below the session GBR.</w:t>
      </w:r>
      <w:r>
        <w:br/>
        <w:t>-</w:t>
      </w:r>
      <w:r>
        <w:tab/>
        <w:t xml:space="preserve">Case 3: The UE may or may not adjust the codec bit rate in response to the </w:t>
      </w:r>
      <w:r w:rsidRPr="008A4D3C">
        <w:rPr>
          <w:noProof/>
        </w:rPr>
        <w:t>eNB</w:t>
      </w:r>
      <w:r>
        <w:t xml:space="preserve"> recommended bit rate </w:t>
      </w:r>
      <w:r>
        <w:br/>
      </w:r>
      <w:r>
        <w:tab/>
        <w:t xml:space="preserve">but use the signalled </w:t>
      </w:r>
      <w:r w:rsidRPr="008A4D3C">
        <w:rPr>
          <w:noProof/>
        </w:rPr>
        <w:t>eNB</w:t>
      </w:r>
      <w:r>
        <w:t xml:space="preserve"> recommended bit rate as a trigger for application layer adaptation.</w:t>
      </w:r>
      <w:r>
        <w:br/>
        <w:t>-</w:t>
      </w:r>
      <w:r>
        <w:tab/>
        <w:t xml:space="preserve">Case 4: The </w:t>
      </w:r>
      <w:r w:rsidRPr="008A4D3C">
        <w:rPr>
          <w:noProof/>
        </w:rPr>
        <w:t>eNB</w:t>
      </w:r>
      <w:r>
        <w:t xml:space="preserve"> recommended bit rate is ignored. </w:t>
      </w:r>
      <w:r>
        <w:br/>
      </w:r>
      <w:r w:rsidRPr="008A4D3C">
        <w:rPr>
          <w:b/>
        </w:rPr>
        <w:t xml:space="preserve">Answer: </w:t>
      </w:r>
      <w:r>
        <w:t xml:space="preserve">From RAN WG2 perspective the UE is preferred to follow the recommendations received by the </w:t>
      </w:r>
      <w:r w:rsidRPr="008A4D3C">
        <w:rPr>
          <w:noProof/>
        </w:rPr>
        <w:t>eNB</w:t>
      </w:r>
      <w:r>
        <w:t xml:space="preserve">. </w:t>
      </w:r>
      <w:r>
        <w:br/>
        <w:t xml:space="preserve">However, RAN WG2 understands that in certain conditions the </w:t>
      </w:r>
      <w:r w:rsidRPr="008A4D3C">
        <w:rPr>
          <w:noProof/>
        </w:rPr>
        <w:t>eNB</w:t>
      </w:r>
      <w:r>
        <w:t xml:space="preserve"> recommendations may not be applied. </w:t>
      </w:r>
      <w:r>
        <w:br/>
        <w:t xml:space="preserve">Therefore, RAN WG2 leaves SA WG4 to decide on the scenarios that UE may or may not follow the </w:t>
      </w:r>
      <w:r w:rsidRPr="008A4D3C">
        <w:rPr>
          <w:noProof/>
        </w:rPr>
        <w:t>eNB</w:t>
      </w:r>
      <w:r>
        <w:t xml:space="preserve"> recommendations. </w:t>
      </w:r>
      <w:r>
        <w:br/>
        <w:t>Furthermore, RAN WG2 would like to inform SA WG4 about the further agreements made in this meeting:</w:t>
      </w:r>
      <w:r>
        <w:br/>
        <w:t>-</w:t>
      </w:r>
      <w:r>
        <w:tab/>
        <w:t xml:space="preserve">Introduce a rate recommendation query message from the UE to the </w:t>
      </w:r>
      <w:r w:rsidRPr="008A4D3C">
        <w:rPr>
          <w:noProof/>
        </w:rPr>
        <w:t>eNB</w:t>
      </w:r>
      <w:r>
        <w:t>.</w:t>
      </w:r>
      <w:r>
        <w:br/>
        <w:t>-</w:t>
      </w:r>
      <w:r>
        <w:tab/>
        <w:t xml:space="preserve">This query message uses the same MAC CE format that is used for the bit rate recommendation </w:t>
      </w:r>
      <w:r>
        <w:br/>
      </w:r>
      <w:r>
        <w:tab/>
        <w:t xml:space="preserve">message from the </w:t>
      </w:r>
      <w:r w:rsidRPr="008A4D3C">
        <w:rPr>
          <w:noProof/>
        </w:rPr>
        <w:t>eNB</w:t>
      </w:r>
      <w:r>
        <w:t xml:space="preserve"> to the UE. </w:t>
      </w:r>
      <w:r>
        <w:br/>
      </w:r>
      <w:r>
        <w:tab/>
        <w:t>§</w:t>
      </w:r>
      <w:r>
        <w:tab/>
        <w:t xml:space="preserve">The trigger for sending the query message is FFS. </w:t>
      </w:r>
      <w:r>
        <w:br/>
      </w:r>
      <w:r>
        <w:tab/>
        <w:t>§</w:t>
      </w:r>
      <w:r>
        <w:tab/>
        <w:t xml:space="preserve">Whether this MAC CE will trigger scheduling request is FFS. </w:t>
      </w:r>
      <w:r>
        <w:br/>
      </w:r>
      <w:r>
        <w:tab/>
        <w:t>§</w:t>
      </w:r>
      <w:r>
        <w:tab/>
        <w:t>Whether to use MAC CE for the query message can be revisited if necessary.</w:t>
      </w:r>
      <w:r>
        <w:br/>
        <w:t>-</w:t>
      </w:r>
      <w:r>
        <w:tab/>
        <w:t>The UE is configured with a prohibit timer to restrict the UE from sending the query message too often.</w:t>
      </w:r>
      <w:r>
        <w:br/>
        <w:t>-</w:t>
      </w:r>
      <w:r>
        <w:tab/>
        <w:t xml:space="preserve">If the UE receives a recommended bit rate from the </w:t>
      </w:r>
      <w:r w:rsidRPr="008A4D3C">
        <w:rPr>
          <w:noProof/>
        </w:rPr>
        <w:t>eNB</w:t>
      </w:r>
      <w:r>
        <w:t xml:space="preserve"> as response to the query message that is lower </w:t>
      </w:r>
      <w:r>
        <w:br/>
      </w:r>
      <w:r>
        <w:tab/>
        <w:t xml:space="preserve">than the value sent in the query message, the UE should not use a bit rate that goes beyond the value </w:t>
      </w:r>
      <w:r>
        <w:br/>
      </w:r>
      <w:r>
        <w:tab/>
        <w:t xml:space="preserve">received from the </w:t>
      </w:r>
      <w:r w:rsidRPr="008A4D3C">
        <w:rPr>
          <w:noProof/>
        </w:rPr>
        <w:t>eNB</w:t>
      </w:r>
      <w:r>
        <w:t>.</w:t>
      </w:r>
    </w:p>
    <w:p w:rsidR="002550E9" w:rsidRPr="008A4D3C" w:rsidRDefault="002550E9" w:rsidP="002550E9">
      <w:pPr>
        <w:keepNext/>
        <w:keepLines/>
      </w:pPr>
      <w:r>
        <w:rPr>
          <w:b/>
        </w:rPr>
        <w:t>Discussion and conclusion:</w:t>
      </w:r>
    </w:p>
    <w:p w:rsidR="002550E9" w:rsidRPr="008A4D3C" w:rsidRDefault="002550E9" w:rsidP="002550E9">
      <w:pPr>
        <w:keepLines/>
      </w:pPr>
      <w:r>
        <w:t xml:space="preserve">Postponed </w:t>
      </w:r>
      <w:r w:rsidRPr="008A4D3C">
        <w:rPr>
          <w:color w:val="0000FF"/>
        </w:rPr>
        <w:t>TD S2</w:t>
      </w:r>
      <w:r w:rsidRPr="008A4D3C">
        <w:rPr>
          <w:color w:val="0000FF"/>
        </w:rPr>
        <w:noBreakHyphen/>
        <w:t>170023</w:t>
      </w:r>
      <w:r>
        <w:t xml:space="preserve"> from S2#119. </w:t>
      </w:r>
      <w:r w:rsidR="00715F84" w:rsidRPr="00715F84">
        <w:rPr>
          <w:color w:val="0000FF"/>
        </w:rPr>
        <w:t>Noted</w:t>
      </w:r>
      <w:r w:rsidR="00715F84">
        <w:t xml:space="preserve"> in parallel session</w:t>
      </w:r>
      <w:r w:rsidR="005907A3">
        <w:t>.</w:t>
      </w:r>
    </w:p>
    <w:p w:rsidR="002550E9" w:rsidRDefault="002550E9" w:rsidP="002550E9">
      <w:pPr>
        <w:pStyle w:val="NormTop"/>
      </w:pPr>
      <w:r>
        <w:rPr>
          <w:color w:val="0000FF"/>
        </w:rPr>
        <w:t>TD S2</w:t>
      </w:r>
      <w:r>
        <w:rPr>
          <w:color w:val="0000FF"/>
        </w:rPr>
        <w:noBreakHyphen/>
        <w:t>170707</w:t>
      </w:r>
      <w:r w:rsidRPr="008A4D3C">
        <w:t xml:space="preserve"> </w:t>
      </w:r>
      <w:r>
        <w:t xml:space="preserve">LS from RAN WG3: LS on support of redirection for </w:t>
      </w:r>
      <w:r w:rsidRPr="008A4D3C">
        <w:rPr>
          <w:noProof/>
        </w:rPr>
        <w:t>VoLTE</w:t>
      </w:r>
      <w:r>
        <w:t xml:space="preserve">. (RAN WG3) (Revision of </w:t>
      </w:r>
      <w:r>
        <w:rPr>
          <w:color w:val="0000FF"/>
        </w:rPr>
        <w:t>TD S2</w:t>
      </w:r>
      <w:r>
        <w:rPr>
          <w:color w:val="0000FF"/>
        </w:rPr>
        <w:noBreakHyphen/>
      </w:r>
      <w:r w:rsidRPr="008A4D3C">
        <w:rPr>
          <w:color w:val="0000FF"/>
        </w:rPr>
        <w:t>170026</w:t>
      </w:r>
      <w:r w:rsidRPr="008A4D3C">
        <w:t>).</w:t>
      </w:r>
      <w:r>
        <w:br/>
      </w:r>
      <w:r w:rsidRPr="008A4D3C">
        <w:rPr>
          <w:b/>
        </w:rPr>
        <w:t>Abstract:</w:t>
      </w:r>
      <w:r w:rsidRPr="008A4D3C">
        <w:t xml:space="preserve"> </w:t>
      </w:r>
      <w:r>
        <w:t xml:space="preserve">RAN WG3 has as an optimisation of redirection for </w:t>
      </w:r>
      <w:r w:rsidRPr="008A4D3C">
        <w:rPr>
          <w:noProof/>
        </w:rPr>
        <w:t>VoLTE</w:t>
      </w:r>
      <w:r>
        <w:t xml:space="preserve"> agreed to reuse the existing cause value 'Inter-RAT Redirection' when intra-LTE redirection is performed. </w:t>
      </w:r>
      <w:r>
        <w:br/>
        <w:t xml:space="preserve">When the cause value 'Inter-RAT Redirection' is included in UE CONTEXT RELEASE REQUEST message, it indicates to the EPC that the redirection is performed and the EPC can keep the GBR bearers for a short period so that the </w:t>
      </w:r>
      <w:r w:rsidRPr="008A4D3C">
        <w:rPr>
          <w:noProof/>
        </w:rPr>
        <w:t>VoLTE</w:t>
      </w:r>
      <w:r>
        <w:t xml:space="preserve"> call can be recovered as soon as possible after UE re-accessing the network. </w:t>
      </w:r>
      <w:r>
        <w:br/>
      </w:r>
      <w:r w:rsidRPr="008A4D3C">
        <w:rPr>
          <w:b/>
        </w:rPr>
        <w:t>Action:</w:t>
      </w:r>
      <w:r>
        <w:t xml:space="preserve"> RAN WG3 kindly asks SA WG2 to take above information into account and update their specifications if needed.</w:t>
      </w:r>
    </w:p>
    <w:p w:rsidR="002550E9" w:rsidRPr="008A4D3C" w:rsidRDefault="002550E9" w:rsidP="002550E9">
      <w:pPr>
        <w:keepNext/>
        <w:keepLines/>
      </w:pPr>
      <w:r>
        <w:rPr>
          <w:b/>
        </w:rPr>
        <w:t>Discussion and conclusion:</w:t>
      </w:r>
    </w:p>
    <w:p w:rsidR="002550E9" w:rsidRPr="008A4D3C" w:rsidRDefault="002550E9" w:rsidP="002550E9">
      <w:pPr>
        <w:keepLines/>
      </w:pPr>
      <w:r>
        <w:t xml:space="preserve">Postponed </w:t>
      </w:r>
      <w:r w:rsidRPr="008A4D3C">
        <w:rPr>
          <w:color w:val="0000FF"/>
        </w:rPr>
        <w:t>TD S2</w:t>
      </w:r>
      <w:r w:rsidRPr="008A4D3C">
        <w:rPr>
          <w:color w:val="0000FF"/>
        </w:rPr>
        <w:noBreakHyphen/>
        <w:t>170026</w:t>
      </w:r>
      <w:r>
        <w:t xml:space="preserve"> from S2#119. </w:t>
      </w:r>
      <w:r w:rsidR="005907A3" w:rsidRPr="005907A3">
        <w:rPr>
          <w:color w:val="FF0000"/>
        </w:rPr>
        <w:t>Postponed</w:t>
      </w:r>
      <w:r w:rsidR="005907A3">
        <w:t xml:space="preserve"> to meeting #120.</w:t>
      </w:r>
    </w:p>
    <w:p w:rsidR="002550E9" w:rsidRPr="008A4D3C" w:rsidRDefault="002550E9" w:rsidP="002550E9">
      <w:pPr>
        <w:pStyle w:val="H6"/>
        <w:rPr>
          <w:color w:val="0000FF"/>
        </w:rPr>
      </w:pPr>
      <w:r>
        <w:rPr>
          <w:color w:val="0000FF"/>
        </w:rPr>
        <w:t>New issues, CRs</w:t>
      </w:r>
    </w:p>
    <w:p w:rsidR="002550E9" w:rsidRDefault="002550E9" w:rsidP="002550E9">
      <w:pPr>
        <w:pStyle w:val="NormTop"/>
        <w:pBdr>
          <w:top w:val="none" w:sz="0" w:space="0" w:color="auto"/>
        </w:pBdr>
      </w:pPr>
      <w:r>
        <w:rPr>
          <w:color w:val="0000FF"/>
        </w:rPr>
        <w:t>TD S2</w:t>
      </w:r>
      <w:r>
        <w:rPr>
          <w:color w:val="0000FF"/>
        </w:rPr>
        <w:noBreakHyphen/>
        <w:t>170780</w:t>
      </w:r>
      <w:r w:rsidRPr="008A4D3C">
        <w:t xml:space="preserve"> </w:t>
      </w:r>
      <w:r>
        <w:t>23.228 CR1169 (Rel</w:t>
      </w:r>
      <w:r>
        <w:noBreakHyphen/>
        <w:t>14, 'F'): 3GPP Data Off IMS Status Reporting Correction. (Source: Ericsson).</w:t>
      </w:r>
      <w:r>
        <w:br/>
      </w:r>
      <w:r w:rsidRPr="008A4D3C">
        <w:rPr>
          <w:b/>
        </w:rPr>
        <w:t>Abstract:</w:t>
      </w:r>
      <w:r w:rsidRPr="008A4D3C">
        <w:t xml:space="preserve"> </w:t>
      </w:r>
      <w:r>
        <w:t>Summary of change: Remove the conditions and simplify the text.</w:t>
      </w:r>
    </w:p>
    <w:p w:rsidR="002550E9" w:rsidRPr="008A4D3C" w:rsidRDefault="002550E9" w:rsidP="002550E9">
      <w:pPr>
        <w:keepNext/>
        <w:keepLines/>
      </w:pPr>
      <w:r>
        <w:rPr>
          <w:b/>
        </w:rPr>
        <w:t>Discussion and conclusion:</w:t>
      </w:r>
    </w:p>
    <w:p w:rsidR="002550E9" w:rsidRPr="000B63E2" w:rsidRDefault="000B63E2" w:rsidP="002550E9">
      <w:pPr>
        <w:keepLines/>
      </w:pPr>
      <w:r>
        <w:t xml:space="preserve">Revised in parallel session to </w:t>
      </w:r>
      <w:r w:rsidRPr="000B63E2">
        <w:rPr>
          <w:color w:val="0000FF"/>
        </w:rPr>
        <w:t>TD S2</w:t>
      </w:r>
      <w:r w:rsidRPr="000B63E2">
        <w:rPr>
          <w:color w:val="0000FF"/>
        </w:rPr>
        <w:noBreakHyphen/>
        <w:t>171236</w:t>
      </w:r>
      <w:r>
        <w:t xml:space="preserve">. </w:t>
      </w:r>
      <w:r w:rsidR="00715F84" w:rsidRPr="00715F84">
        <w:rPr>
          <w:color w:val="FF0000"/>
        </w:rPr>
        <w:t>Agreed</w:t>
      </w:r>
      <w:r w:rsidR="00715F84">
        <w:t xml:space="preserve"> in parallel session</w:t>
      </w:r>
      <w:r w:rsidR="00367661">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lastRenderedPageBreak/>
        <w:t>TD S2</w:t>
      </w:r>
      <w:r>
        <w:rPr>
          <w:color w:val="0000FF"/>
        </w:rPr>
        <w:noBreakHyphen/>
        <w:t>170783</w:t>
      </w:r>
      <w:r w:rsidRPr="008A4D3C">
        <w:t xml:space="preserve"> </w:t>
      </w:r>
      <w:r>
        <w:t>23.228 CR1170 (Rel</w:t>
      </w:r>
      <w:r>
        <w:noBreakHyphen/>
        <w:t>14, 'F'): Alignment with CT WG3 for support for subscription to changes to IP-CAN by P-CSCF at IMS session setup. (Source: Ericsson).</w:t>
      </w:r>
      <w:r>
        <w:br/>
      </w:r>
      <w:r w:rsidRPr="008A4D3C">
        <w:rPr>
          <w:b/>
        </w:rPr>
        <w:t>Abstract:</w:t>
      </w:r>
      <w:r w:rsidRPr="008A4D3C">
        <w:t xml:space="preserve"> </w:t>
      </w:r>
      <w:r>
        <w:t xml:space="preserve">Summary of change: The P-CSCF can optionally subscribe to notifications to IP-CAN type change at IMS session setup. </w:t>
      </w:r>
      <w:r>
        <w:br/>
        <w:t>This ensures that in the event of an IP-CAN type change, updated information is available to all system functions involved in a session that may need it. PCRF already supports AF's ability to subscribe for such information.</w:t>
      </w:r>
    </w:p>
    <w:p w:rsidR="00367661" w:rsidRPr="00367661" w:rsidRDefault="00367661" w:rsidP="00367661">
      <w:pPr>
        <w:keepNext/>
        <w:rPr>
          <w:i/>
        </w:rPr>
      </w:pPr>
      <w:r w:rsidRPr="00367661">
        <w:rPr>
          <w:i/>
        </w:rPr>
        <w:t>Parallel comment: Remove sections 5.4.4 and 5.4.7 from the CR Add clause 4.6 to clauses affected.</w:t>
      </w:r>
    </w:p>
    <w:p w:rsidR="002550E9" w:rsidRPr="008A4D3C" w:rsidRDefault="002550E9" w:rsidP="002550E9">
      <w:pPr>
        <w:keepNext/>
        <w:keepLines/>
      </w:pPr>
      <w:r>
        <w:rPr>
          <w:b/>
        </w:rPr>
        <w:t>Discussion and conclusion:</w:t>
      </w:r>
    </w:p>
    <w:p w:rsidR="000B63E2" w:rsidRPr="000B63E2" w:rsidRDefault="000B63E2" w:rsidP="000B63E2">
      <w:pPr>
        <w:keepLines/>
      </w:pPr>
      <w:r>
        <w:t xml:space="preserve">Revised in parallel session to </w:t>
      </w:r>
      <w:r w:rsidRPr="000B63E2">
        <w:rPr>
          <w:color w:val="0000FF"/>
        </w:rPr>
        <w:t>TD S2</w:t>
      </w:r>
      <w:r w:rsidRPr="000B63E2">
        <w:rPr>
          <w:color w:val="0000FF"/>
        </w:rPr>
        <w:noBreakHyphen/>
      </w:r>
      <w:r>
        <w:rPr>
          <w:color w:val="0000FF"/>
        </w:rPr>
        <w:t>171237</w:t>
      </w:r>
      <w:r>
        <w:t xml:space="preserve">. </w:t>
      </w:r>
      <w:r w:rsidR="00367661">
        <w:t xml:space="preserve">Revised in parallel session to </w:t>
      </w:r>
      <w:r w:rsidR="00367661" w:rsidRPr="000B63E2">
        <w:rPr>
          <w:color w:val="0000FF"/>
        </w:rPr>
        <w:t>TD S2</w:t>
      </w:r>
      <w:r w:rsidR="00367661" w:rsidRPr="000B63E2">
        <w:rPr>
          <w:color w:val="0000FF"/>
        </w:rPr>
        <w:noBreakHyphen/>
      </w:r>
      <w:r w:rsidR="00367661">
        <w:rPr>
          <w:color w:val="0000FF"/>
        </w:rPr>
        <w:t>171287</w:t>
      </w:r>
      <w:r w:rsidR="00367661">
        <w:t>.</w:t>
      </w:r>
      <w:r>
        <w:rPr>
          <w:lang w:eastAsia="en-US"/>
        </w:rPr>
        <w:t xml:space="preserve"> </w:t>
      </w:r>
      <w:r w:rsidR="00715F84" w:rsidRPr="00715F84">
        <w:rPr>
          <w:color w:val="FF0000"/>
        </w:rPr>
        <w:t>Agreed</w:t>
      </w:r>
      <w:r w:rsidR="00715F84">
        <w:t xml:space="preserve"> in parallel session</w:t>
      </w:r>
      <w:r w:rsidR="00367661">
        <w:rPr>
          <w:lang w:eastAsia="en-US"/>
        </w:rPr>
        <w:t>.</w:t>
      </w:r>
      <w:r w:rsidR="00CD494C">
        <w:rPr>
          <w:lang w:eastAsia="en-US"/>
        </w:rPr>
        <w:t xml:space="preserve"> </w:t>
      </w:r>
      <w:r w:rsidR="00CD494C">
        <w:t xml:space="preserve">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170996</w:t>
      </w:r>
      <w:r w:rsidRPr="008A4D3C">
        <w:t xml:space="preserve"> </w:t>
      </w:r>
      <w:r>
        <w:t>(DISCUSSION) Discussion on interconnection of IMS emergency session. (Source: NTT).</w:t>
      </w:r>
      <w:r>
        <w:br/>
      </w:r>
      <w:r w:rsidRPr="008A4D3C">
        <w:rPr>
          <w:b/>
        </w:rPr>
        <w:t>Abstract:</w:t>
      </w:r>
      <w:r w:rsidRPr="008A4D3C">
        <w:t xml:space="preserve"> </w:t>
      </w:r>
      <w:r>
        <w:t>In this discussion paper, it is proposed to clarify the emergency call architecture for the IP(SIP)-based interconnection of IMS emergency sessions.</w:t>
      </w:r>
    </w:p>
    <w:p w:rsidR="002550E9" w:rsidRPr="008A4D3C" w:rsidRDefault="002550E9" w:rsidP="002550E9">
      <w:pPr>
        <w:keepNext/>
        <w:keepLines/>
      </w:pPr>
      <w:r>
        <w:rPr>
          <w:b/>
        </w:rPr>
        <w:t>Discussion and conclusion:</w:t>
      </w:r>
    </w:p>
    <w:p w:rsidR="002550E9" w:rsidRPr="000B63E2" w:rsidRDefault="00715F84" w:rsidP="002550E9">
      <w:pPr>
        <w:keepLines/>
      </w:pPr>
      <w:r w:rsidRPr="00715F84">
        <w:rPr>
          <w:color w:val="0000FF"/>
        </w:rPr>
        <w:t>Noted</w:t>
      </w:r>
      <w:r>
        <w:t xml:space="preserve"> in parallel session</w:t>
      </w:r>
      <w:r w:rsidR="000B63E2">
        <w:t>.</w:t>
      </w:r>
    </w:p>
    <w:p w:rsidR="002550E9" w:rsidRDefault="002550E9" w:rsidP="002550E9">
      <w:pPr>
        <w:pStyle w:val="NormTop"/>
      </w:pPr>
      <w:r>
        <w:rPr>
          <w:color w:val="0000FF"/>
        </w:rPr>
        <w:t>TD S2</w:t>
      </w:r>
      <w:r>
        <w:rPr>
          <w:color w:val="0000FF"/>
        </w:rPr>
        <w:noBreakHyphen/>
        <w:t>170997</w:t>
      </w:r>
      <w:r w:rsidRPr="008A4D3C">
        <w:t xml:space="preserve"> </w:t>
      </w:r>
      <w:r>
        <w:t>23.167 CR0314 (Rel</w:t>
      </w:r>
      <w:r>
        <w:noBreakHyphen/>
        <w:t xml:space="preserve">14, 'F'): Clarification of functionality for interconnection of emergency call over II-NNI. (Source: NTT, NTT DOCOMO, KDDI, </w:t>
      </w:r>
      <w:r w:rsidRPr="008A4D3C">
        <w:rPr>
          <w:noProof/>
        </w:rPr>
        <w:t>SoftBank</w:t>
      </w:r>
      <w:r>
        <w:t>, NEC, FUJITSU, OKI).</w:t>
      </w:r>
      <w:r>
        <w:br/>
      </w:r>
      <w:r w:rsidRPr="008A4D3C">
        <w:rPr>
          <w:b/>
        </w:rPr>
        <w:t>Abstract:</w:t>
      </w:r>
      <w:r w:rsidRPr="008A4D3C">
        <w:t xml:space="preserve"> </w:t>
      </w:r>
      <w:r>
        <w:t>Summary of change: In order to enable the interconnection scenario of emergency calls over the II-NNI or Mm, the following are added into TS 23.167:</w:t>
      </w:r>
      <w:r>
        <w:br/>
        <w:t>-</w:t>
      </w:r>
      <w:r>
        <w:tab/>
        <w:t xml:space="preserve">the Architectural Principles in clause 4.1 are clarified to include the interconnection scenario of IMS </w:t>
      </w:r>
      <w:r>
        <w:br/>
      </w:r>
      <w:r>
        <w:tab/>
        <w:t>emergency calls.</w:t>
      </w:r>
      <w:r>
        <w:br/>
        <w:t>-</w:t>
      </w:r>
      <w:r>
        <w:tab/>
        <w:t>the necessary enhancements for functional entities are added in 6.2.x (IBCF).</w:t>
      </w:r>
    </w:p>
    <w:p w:rsidR="002550E9" w:rsidRPr="008A4D3C" w:rsidRDefault="002550E9" w:rsidP="002550E9">
      <w:pPr>
        <w:keepNext/>
        <w:keepLines/>
      </w:pPr>
      <w:r>
        <w:rPr>
          <w:b/>
        </w:rPr>
        <w:t>Discussion and conclusion:</w:t>
      </w:r>
    </w:p>
    <w:p w:rsidR="000B63E2" w:rsidRPr="000B63E2" w:rsidRDefault="000B63E2" w:rsidP="000B63E2">
      <w:pPr>
        <w:keepLines/>
      </w:pPr>
      <w:r>
        <w:t xml:space="preserve">Revised in parallel session to </w:t>
      </w:r>
      <w:r w:rsidRPr="000B63E2">
        <w:rPr>
          <w:color w:val="0000FF"/>
        </w:rPr>
        <w:t>TD S2</w:t>
      </w:r>
      <w:r w:rsidRPr="000B63E2">
        <w:rPr>
          <w:color w:val="0000FF"/>
        </w:rPr>
        <w:noBreakHyphen/>
      </w:r>
      <w:r>
        <w:rPr>
          <w:color w:val="0000FF"/>
        </w:rPr>
        <w:t>171238</w:t>
      </w:r>
      <w:r>
        <w:t>.</w:t>
      </w:r>
      <w:r w:rsidR="00367661" w:rsidRPr="00367661">
        <w:t xml:space="preserve"> </w:t>
      </w:r>
      <w:r w:rsidR="00367661">
        <w:t xml:space="preserve">Revised in parallel session to </w:t>
      </w:r>
      <w:r w:rsidR="00367661" w:rsidRPr="000B63E2">
        <w:rPr>
          <w:color w:val="0000FF"/>
        </w:rPr>
        <w:t>TD S2</w:t>
      </w:r>
      <w:r w:rsidR="00367661" w:rsidRPr="000B63E2">
        <w:rPr>
          <w:color w:val="0000FF"/>
        </w:rPr>
        <w:noBreakHyphen/>
      </w:r>
      <w:r w:rsidR="00367661">
        <w:rPr>
          <w:color w:val="0000FF"/>
        </w:rPr>
        <w:t>171288</w:t>
      </w:r>
      <w:r w:rsidR="00367661">
        <w:t>.</w:t>
      </w:r>
      <w:r>
        <w:t xml:space="preserve"> </w:t>
      </w:r>
      <w:r w:rsidR="00715F84" w:rsidRPr="00715F84">
        <w:rPr>
          <w:color w:val="FF0000"/>
        </w:rPr>
        <w:t>Agreed</w:t>
      </w:r>
      <w:r w:rsidR="00715F84">
        <w:t xml:space="preserve"> in parallel session</w:t>
      </w:r>
      <w:r w:rsidR="00367661">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171029</w:t>
      </w:r>
      <w:r w:rsidRPr="008A4D3C">
        <w:t xml:space="preserve"> </w:t>
      </w:r>
      <w:r>
        <w:t>(DISCUSSION) Media Clipping Issue on IMS Interconnection. (Source: KDDI).</w:t>
      </w:r>
      <w:r>
        <w:br/>
      </w:r>
      <w:r w:rsidRPr="008A4D3C">
        <w:rPr>
          <w:b/>
        </w:rPr>
        <w:t>Abstract:</w:t>
      </w:r>
      <w:r w:rsidRPr="008A4D3C">
        <w:t xml:space="preserve"> </w:t>
      </w:r>
      <w:r>
        <w:t>This paper raises the media clipping issue on IMS interconnection and proposes the way forward.</w:t>
      </w:r>
    </w:p>
    <w:p w:rsidR="002550E9" w:rsidRPr="008A4D3C" w:rsidRDefault="002550E9" w:rsidP="002550E9">
      <w:pPr>
        <w:keepNext/>
        <w:keepLines/>
      </w:pPr>
      <w:r>
        <w:rPr>
          <w:b/>
        </w:rPr>
        <w:t>Discussion and conclusion:</w:t>
      </w:r>
    </w:p>
    <w:p w:rsidR="002550E9" w:rsidRPr="005907A3" w:rsidRDefault="00715F84" w:rsidP="002550E9">
      <w:pPr>
        <w:keepLines/>
      </w:pPr>
      <w:r w:rsidRPr="00715F84">
        <w:rPr>
          <w:color w:val="0000FF"/>
        </w:rPr>
        <w:t>Noted</w:t>
      </w:r>
      <w:r>
        <w:t xml:space="preserve"> in parallel session</w:t>
      </w:r>
      <w:r w:rsidR="005907A3">
        <w:t>.</w:t>
      </w:r>
    </w:p>
    <w:p w:rsidR="002550E9" w:rsidRDefault="002550E9" w:rsidP="002550E9">
      <w:pPr>
        <w:pStyle w:val="NormTop"/>
      </w:pPr>
      <w:r>
        <w:rPr>
          <w:color w:val="0000FF"/>
        </w:rPr>
        <w:t>TD S2</w:t>
      </w:r>
      <w:r>
        <w:rPr>
          <w:color w:val="0000FF"/>
        </w:rPr>
        <w:noBreakHyphen/>
        <w:t>171113</w:t>
      </w:r>
      <w:r w:rsidRPr="008A4D3C">
        <w:t xml:space="preserve"> </w:t>
      </w:r>
      <w:r>
        <w:t>23.292 CR0245 (Rel</w:t>
      </w:r>
      <w:r>
        <w:noBreakHyphen/>
        <w:t>14, 'F'): Inbound roamer detection at I/S-CSCF. (Source: NEC, T-Mobile USA, Deutsche Telekom, Huawei).</w:t>
      </w:r>
      <w:r>
        <w:br/>
      </w:r>
      <w:r w:rsidRPr="008A4D3C">
        <w:rPr>
          <w:b/>
        </w:rPr>
        <w:t>Abstract:</w:t>
      </w:r>
      <w:r w:rsidRPr="008A4D3C">
        <w:t xml:space="preserve"> </w:t>
      </w:r>
      <w:r>
        <w:t>Summary of change: I-CSCF detection of inbound roamer and selection of HSS/ICS-IWF. Inbound Roamer indication to the S-CSCF to distinguish authentication vector handling.</w:t>
      </w:r>
    </w:p>
    <w:p w:rsidR="005907A3" w:rsidRPr="005907A3" w:rsidRDefault="005907A3" w:rsidP="005907A3">
      <w:pPr>
        <w:keepNext/>
        <w:rPr>
          <w:i/>
        </w:rPr>
      </w:pPr>
      <w:r w:rsidRPr="005907A3">
        <w:rPr>
          <w:i/>
        </w:rPr>
        <w:t>Parallel comment: Remove changes on changes, increment the rev # on the cover sheet.</w:t>
      </w:r>
    </w:p>
    <w:p w:rsidR="002550E9" w:rsidRPr="008A4D3C" w:rsidRDefault="002550E9" w:rsidP="002550E9">
      <w:pPr>
        <w:keepNext/>
        <w:keepLines/>
      </w:pPr>
      <w:r>
        <w:rPr>
          <w:b/>
        </w:rPr>
        <w:t>Discussion and conclusion:</w:t>
      </w:r>
    </w:p>
    <w:p w:rsidR="002550E9" w:rsidRPr="008A4D3C" w:rsidRDefault="002550E9" w:rsidP="002550E9">
      <w:pPr>
        <w:keepLines/>
      </w:pPr>
      <w:r>
        <w:t xml:space="preserve">Moved from 4.1 to 5.4. </w:t>
      </w:r>
      <w:r w:rsidR="005907A3">
        <w:t xml:space="preserve">Revised in parallel session to </w:t>
      </w:r>
      <w:r w:rsidR="005907A3" w:rsidRPr="005907A3">
        <w:rPr>
          <w:color w:val="0000FF"/>
        </w:rPr>
        <w:t>TD S2</w:t>
      </w:r>
      <w:r w:rsidR="005907A3" w:rsidRPr="005907A3">
        <w:rPr>
          <w:color w:val="0000FF"/>
        </w:rPr>
        <w:noBreakHyphen/>
        <w:t>171240</w:t>
      </w:r>
      <w:r w:rsidR="005907A3">
        <w:t xml:space="preserve">. Revised in parallel session to </w:t>
      </w:r>
      <w:r w:rsidR="005907A3" w:rsidRPr="005907A3">
        <w:rPr>
          <w:color w:val="0000FF"/>
        </w:rPr>
        <w:t>TD S2</w:t>
      </w:r>
      <w:r w:rsidR="005907A3" w:rsidRPr="005907A3">
        <w:rPr>
          <w:color w:val="0000FF"/>
        </w:rPr>
        <w:noBreakHyphen/>
      </w:r>
      <w:r w:rsidR="005907A3">
        <w:rPr>
          <w:color w:val="0000FF"/>
        </w:rPr>
        <w:t>171243</w:t>
      </w:r>
      <w:r w:rsidR="005907A3">
        <w:t xml:space="preserve">. Revised in parallel session to </w:t>
      </w:r>
      <w:r w:rsidR="005907A3" w:rsidRPr="005907A3">
        <w:rPr>
          <w:color w:val="0000FF"/>
        </w:rPr>
        <w:t>TD S2</w:t>
      </w:r>
      <w:r w:rsidR="005907A3" w:rsidRPr="005907A3">
        <w:rPr>
          <w:color w:val="0000FF"/>
        </w:rPr>
        <w:noBreakHyphen/>
      </w:r>
      <w:r w:rsidR="005907A3">
        <w:rPr>
          <w:color w:val="0000FF"/>
        </w:rPr>
        <w:t>171245</w:t>
      </w:r>
      <w:r w:rsidR="005907A3">
        <w:t xml:space="preserve">. </w:t>
      </w:r>
      <w:r w:rsidR="00715F84" w:rsidRPr="00715F84">
        <w:rPr>
          <w:color w:val="FF0000"/>
        </w:rPr>
        <w:t>Agreed</w:t>
      </w:r>
      <w:r w:rsidR="00715F84">
        <w:t xml:space="preserve"> in parallel session</w:t>
      </w:r>
      <w:r w:rsidR="005907A3">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171149</w:t>
      </w:r>
      <w:r w:rsidRPr="008A4D3C">
        <w:t xml:space="preserve"> </w:t>
      </w:r>
      <w:r>
        <w:t>23.271 CR0425 (Rel</w:t>
      </w:r>
      <w:r>
        <w:noBreakHyphen/>
        <w:t>14, 'F'): Location Continuity for Emergency Call Handover between E-UTRAN and WLAN. (Source: Qualcomm Incorporated).</w:t>
      </w:r>
      <w:r>
        <w:br/>
      </w:r>
      <w:r w:rsidRPr="008A4D3C">
        <w:rPr>
          <w:b/>
        </w:rPr>
        <w:t>Abstract:</w:t>
      </w:r>
      <w:r w:rsidRPr="008A4D3C">
        <w:t xml:space="preserve"> </w:t>
      </w:r>
      <w:r>
        <w:t>Summary of change: The solution for location continuity in clause 9.4.5.4 is extended to support handover between E-UTRAN and WLAN.</w:t>
      </w:r>
    </w:p>
    <w:p w:rsidR="002550E9" w:rsidRPr="008A4D3C" w:rsidRDefault="002550E9" w:rsidP="002550E9">
      <w:pPr>
        <w:keepNext/>
        <w:keepLines/>
      </w:pPr>
      <w:r>
        <w:rPr>
          <w:b/>
        </w:rPr>
        <w:t>Discussion and conclusion:</w:t>
      </w:r>
    </w:p>
    <w:p w:rsidR="002550E9" w:rsidRPr="008A4D3C" w:rsidRDefault="005907A3" w:rsidP="002550E9">
      <w:pPr>
        <w:keepLines/>
      </w:pPr>
      <w:r>
        <w:t xml:space="preserve">Revised in parallel session to </w:t>
      </w:r>
      <w:r w:rsidRPr="005907A3">
        <w:rPr>
          <w:color w:val="0000FF"/>
        </w:rPr>
        <w:t>TD S2</w:t>
      </w:r>
      <w:r w:rsidRPr="005907A3">
        <w:rPr>
          <w:color w:val="0000FF"/>
        </w:rPr>
        <w:noBreakHyphen/>
      </w:r>
      <w:r>
        <w:rPr>
          <w:color w:val="0000FF"/>
        </w:rPr>
        <w:t>171241</w:t>
      </w:r>
      <w:r>
        <w:t xml:space="preserve">. </w:t>
      </w:r>
      <w:r w:rsidR="00715F84" w:rsidRPr="00715F84">
        <w:rPr>
          <w:color w:val="FF0000"/>
        </w:rPr>
        <w:t>Agreed</w:t>
      </w:r>
      <w:r w:rsidR="00715F84">
        <w:t xml:space="preserve"> in parallel session</w:t>
      </w:r>
      <w:r w:rsidR="00367661">
        <w:t>.</w:t>
      </w:r>
      <w:r w:rsidR="00CD494C">
        <w:t xml:space="preserve"> This was </w:t>
      </w:r>
      <w:r w:rsidR="00CD494C" w:rsidRPr="00CD494C">
        <w:rPr>
          <w:color w:val="FF0000"/>
        </w:rPr>
        <w:t>block approved</w:t>
      </w:r>
      <w:r w:rsidR="00CD494C">
        <w:t>.</w:t>
      </w:r>
    </w:p>
    <w:p w:rsidR="000552F9" w:rsidRDefault="000552F9" w:rsidP="000552F9">
      <w:pPr>
        <w:pStyle w:val="Heading1"/>
      </w:pPr>
      <w:bookmarkStart w:id="11" w:name="_Toc477526561"/>
      <w:r>
        <w:t>6</w:t>
      </w:r>
      <w:r>
        <w:tab/>
        <w:t>Release 15 and future releases</w:t>
      </w:r>
      <w:bookmarkEnd w:id="11"/>
    </w:p>
    <w:p w:rsidR="000552F9" w:rsidRPr="000552F9" w:rsidRDefault="000552F9" w:rsidP="000552F9">
      <w:pPr>
        <w:pStyle w:val="Heading2"/>
        <w:rPr>
          <w:color w:val="7F7F7F" w:themeColor="text1" w:themeTint="80"/>
        </w:rPr>
      </w:pPr>
      <w:bookmarkStart w:id="12" w:name="_Toc477526562"/>
      <w:r w:rsidRPr="000552F9">
        <w:rPr>
          <w:color w:val="7F7F7F" w:themeColor="text1" w:themeTint="80"/>
        </w:rPr>
        <w:t>6.1</w:t>
      </w:r>
      <w:r w:rsidRPr="000552F9">
        <w:rPr>
          <w:color w:val="7F7F7F" w:themeColor="text1" w:themeTint="80"/>
        </w:rPr>
        <w:tab/>
        <w:t>Rel</w:t>
      </w:r>
      <w:r w:rsidRPr="000552F9">
        <w:rPr>
          <w:color w:val="7F7F7F" w:themeColor="text1" w:themeTint="80"/>
        </w:rPr>
        <w:noBreakHyphen/>
        <w:t>15 3GPP Packet Access Maintenance - essential corrections</w:t>
      </w:r>
      <w:bookmarkEnd w:id="12"/>
    </w:p>
    <w:p w:rsidR="000552F9" w:rsidRDefault="000552F9" w:rsidP="000552F9">
      <w:r>
        <w:t>This topic was not on the agenda for this meeting.</w:t>
      </w:r>
    </w:p>
    <w:p w:rsidR="000552F9" w:rsidRPr="000552F9" w:rsidRDefault="000552F9" w:rsidP="000552F9">
      <w:pPr>
        <w:pStyle w:val="Heading2"/>
        <w:rPr>
          <w:color w:val="7F7F7F" w:themeColor="text1" w:themeTint="80"/>
        </w:rPr>
      </w:pPr>
      <w:bookmarkStart w:id="13" w:name="_Toc477526563"/>
      <w:r w:rsidRPr="000552F9">
        <w:rPr>
          <w:color w:val="7F7F7F" w:themeColor="text1" w:themeTint="80"/>
        </w:rPr>
        <w:lastRenderedPageBreak/>
        <w:t>6.2</w:t>
      </w:r>
      <w:r w:rsidRPr="000552F9">
        <w:rPr>
          <w:color w:val="7F7F7F" w:themeColor="text1" w:themeTint="80"/>
        </w:rPr>
        <w:tab/>
        <w:t>Rel</w:t>
      </w:r>
      <w:r w:rsidRPr="000552F9">
        <w:rPr>
          <w:color w:val="7F7F7F" w:themeColor="text1" w:themeTint="80"/>
        </w:rPr>
        <w:noBreakHyphen/>
        <w:t>15 PCC/QoS Maintenance- essential corrections</w:t>
      </w:r>
      <w:bookmarkEnd w:id="13"/>
    </w:p>
    <w:p w:rsidR="000552F9" w:rsidRDefault="000552F9" w:rsidP="000552F9">
      <w:r>
        <w:t>This topic was not on the agenda for this meeting.</w:t>
      </w:r>
    </w:p>
    <w:p w:rsidR="000552F9" w:rsidRPr="000552F9" w:rsidRDefault="000552F9" w:rsidP="000552F9">
      <w:pPr>
        <w:pStyle w:val="Heading2"/>
        <w:rPr>
          <w:color w:val="7F7F7F" w:themeColor="text1" w:themeTint="80"/>
        </w:rPr>
      </w:pPr>
      <w:bookmarkStart w:id="14" w:name="_Toc477526564"/>
      <w:r w:rsidRPr="000552F9">
        <w:rPr>
          <w:color w:val="7F7F7F" w:themeColor="text1" w:themeTint="80"/>
        </w:rPr>
        <w:t>6.3</w:t>
      </w:r>
      <w:r w:rsidRPr="000552F9">
        <w:rPr>
          <w:color w:val="7F7F7F" w:themeColor="text1" w:themeTint="80"/>
        </w:rPr>
        <w:tab/>
        <w:t>Rel</w:t>
      </w:r>
      <w:r w:rsidRPr="000552F9">
        <w:rPr>
          <w:color w:val="7F7F7F" w:themeColor="text1" w:themeTint="80"/>
        </w:rPr>
        <w:noBreakHyphen/>
        <w:t>15 Non-3GPP Access Maintenance- essential corrections</w:t>
      </w:r>
      <w:bookmarkEnd w:id="14"/>
    </w:p>
    <w:p w:rsidR="000552F9" w:rsidRDefault="000552F9" w:rsidP="000552F9">
      <w:r>
        <w:t>This topic was not on the agenda for this meeting.</w:t>
      </w:r>
    </w:p>
    <w:p w:rsidR="000552F9" w:rsidRPr="000552F9" w:rsidRDefault="000552F9" w:rsidP="000552F9">
      <w:pPr>
        <w:pStyle w:val="Heading2"/>
        <w:rPr>
          <w:color w:val="7F7F7F" w:themeColor="text1" w:themeTint="80"/>
        </w:rPr>
      </w:pPr>
      <w:bookmarkStart w:id="15" w:name="_Toc477526565"/>
      <w:r w:rsidRPr="000552F9">
        <w:rPr>
          <w:color w:val="7F7F7F" w:themeColor="text1" w:themeTint="80"/>
        </w:rPr>
        <w:t>6.4</w:t>
      </w:r>
      <w:r w:rsidRPr="000552F9">
        <w:rPr>
          <w:color w:val="7F7F7F" w:themeColor="text1" w:themeTint="80"/>
        </w:rPr>
        <w:tab/>
        <w:t>Rel</w:t>
      </w:r>
      <w:r w:rsidRPr="000552F9">
        <w:rPr>
          <w:color w:val="7F7F7F" w:themeColor="text1" w:themeTint="80"/>
        </w:rPr>
        <w:noBreakHyphen/>
        <w:t>15 IMS-Related Maintenance- essential corrections</w:t>
      </w:r>
      <w:bookmarkEnd w:id="15"/>
    </w:p>
    <w:p w:rsidR="000552F9" w:rsidRPr="000552F9" w:rsidRDefault="000552F9" w:rsidP="000552F9">
      <w:r w:rsidRPr="000552F9">
        <w:t>This topic was not on the agenda for this meeting.</w:t>
      </w:r>
    </w:p>
    <w:p w:rsidR="000552F9" w:rsidRDefault="000552F9" w:rsidP="000552F9">
      <w:pPr>
        <w:pStyle w:val="Heading2"/>
      </w:pPr>
      <w:bookmarkStart w:id="16" w:name="_Toc477526566"/>
      <w:r>
        <w:t>6.5</w:t>
      </w:r>
      <w:r>
        <w:tab/>
        <w:t>5G System Architecture</w:t>
      </w:r>
      <w:bookmarkEnd w:id="16"/>
    </w:p>
    <w:p w:rsidR="002550E9" w:rsidRDefault="002550E9" w:rsidP="002550E9">
      <w:pPr>
        <w:pStyle w:val="Heading3"/>
      </w:pPr>
      <w:bookmarkStart w:id="17" w:name="_Toc477526567"/>
      <w:r>
        <w:t>6.5.1</w:t>
      </w:r>
      <w:r>
        <w:tab/>
        <w:t>General aspects, concepts and reference models</w:t>
      </w:r>
      <w:bookmarkEnd w:id="17"/>
    </w:p>
    <w:p w:rsidR="002550E9" w:rsidRDefault="002550E9" w:rsidP="002550E9">
      <w:pPr>
        <w:keepNext/>
        <w:keepLines/>
      </w:pPr>
      <w:r>
        <w:rPr>
          <w:color w:val="0000FF"/>
        </w:rPr>
        <w:t>TD S2</w:t>
      </w:r>
      <w:r>
        <w:rPr>
          <w:color w:val="0000FF"/>
        </w:rPr>
        <w:noBreakHyphen/>
        <w:t>170765</w:t>
      </w:r>
      <w:r w:rsidRPr="00651984">
        <w:t xml:space="preserve"> </w:t>
      </w:r>
      <w:r>
        <w:t>LS from SA WG3LI: LS on LI requirements reconfirmed, including 5G and CIoT. (SA WG3LI)</w:t>
      </w:r>
      <w:r>
        <w:br/>
      </w:r>
      <w:r w:rsidRPr="00651984">
        <w:rPr>
          <w:b/>
        </w:rPr>
        <w:t>Abstract:</w:t>
      </w:r>
      <w:r w:rsidRPr="00651984">
        <w:t xml:space="preserve"> </w:t>
      </w:r>
      <w:r>
        <w:t xml:space="preserve">SA WG3LI would like to reconfirm that target identifiers in general are the network access identifier, equipment identifier or service level identifier (e.g. IMSI, IMEI or sip-uri). </w:t>
      </w:r>
      <w:r>
        <w:br/>
        <w:t xml:space="preserve">This also applies to roaming scenarios. This does not change for 5G and CIoT. </w:t>
      </w:r>
      <w:r>
        <w:br/>
        <w:t xml:space="preserve">This does not prevent CSPs from translating or mapping these long term identifiers to temporary or encrypted identifiers as long as the CSP can make the association back to the long term identifier for LI purposes. SA WG3LI is enhancing TS 33.106 in these areas to avoid any misunderstanding. </w:t>
      </w:r>
      <w:r>
        <w:br/>
        <w:t xml:space="preserve">The LI requirements need to be accommodated in addition to privacy requirements in the 3GPP development of 5G and CIoT. </w:t>
      </w:r>
      <w:r>
        <w:br/>
        <w:t xml:space="preserve">The 5G specifications shall have the capability to intercept based on the long term network access identifier, equipment identifier or service level identifier without assistance from another CSP regardless of the jurisdiction. </w:t>
      </w:r>
      <w:r>
        <w:br/>
        <w:t xml:space="preserve">Although LI primarily focuses on intercepting the communication of a person LI can also apply to devices or infrastructure. </w:t>
      </w:r>
      <w:r>
        <w:br/>
        <w:t xml:space="preserve">Therefore </w:t>
      </w:r>
      <w:r w:rsidRPr="00651984">
        <w:rPr>
          <w:noProof/>
        </w:rPr>
        <w:t>CIoT/IoT</w:t>
      </w:r>
      <w:r>
        <w:t xml:space="preserve"> is not excluded from LI obligations and </w:t>
      </w:r>
      <w:r w:rsidRPr="00651984">
        <w:rPr>
          <w:noProof/>
        </w:rPr>
        <w:t>CIoT/IoT</w:t>
      </w:r>
      <w:r>
        <w:t xml:space="preserve"> LI functionality is required. </w:t>
      </w:r>
      <w:r>
        <w:br/>
      </w:r>
      <w:r w:rsidRPr="00651984">
        <w:rPr>
          <w:b/>
        </w:rPr>
        <w:t>Action:</w:t>
      </w:r>
      <w:r>
        <w:t xml:space="preserve"> SA WG3LI asks SA WG1, SA WG2, SA WG3 to take the above information into account and assist SA WG3LI developing LI capabilities for 5G and </w:t>
      </w:r>
      <w:r w:rsidRPr="00651984">
        <w:rPr>
          <w:noProof/>
        </w:rPr>
        <w:t>CIoT/IoT.</w:t>
      </w:r>
    </w:p>
    <w:p w:rsidR="002550E9" w:rsidRPr="00651984" w:rsidRDefault="002550E9" w:rsidP="002550E9">
      <w:pPr>
        <w:keepNext/>
        <w:keepLines/>
      </w:pPr>
      <w:r>
        <w:rPr>
          <w:b/>
        </w:rPr>
        <w:t>Discussion and conclusion:</w:t>
      </w:r>
    </w:p>
    <w:p w:rsidR="002550E9" w:rsidRPr="00B465C0" w:rsidRDefault="00B465C0" w:rsidP="002550E9">
      <w:pPr>
        <w:keepLines/>
      </w:pPr>
      <w:r>
        <w:t xml:space="preserve">This LS was reviewed and </w:t>
      </w:r>
      <w:r>
        <w:rPr>
          <w:color w:val="0000FF"/>
        </w:rPr>
        <w:t>noted</w:t>
      </w:r>
      <w:r w:rsidR="002A4F4D">
        <w:t xml:space="preserve"> in parallel session</w:t>
      </w:r>
      <w:r>
        <w:t>.</w:t>
      </w:r>
    </w:p>
    <w:p w:rsidR="002550E9" w:rsidRDefault="002550E9" w:rsidP="002550E9">
      <w:pPr>
        <w:pStyle w:val="NormTop"/>
      </w:pPr>
      <w:r>
        <w:rPr>
          <w:color w:val="0000FF"/>
        </w:rPr>
        <w:t>TD S2</w:t>
      </w:r>
      <w:r>
        <w:rPr>
          <w:color w:val="0000FF"/>
        </w:rPr>
        <w:noBreakHyphen/>
        <w:t>170712</w:t>
      </w:r>
      <w:r w:rsidRPr="00651984">
        <w:t xml:space="preserve"> </w:t>
      </w:r>
      <w:r>
        <w:t>LS from ITU-T Focus Group IMT-2020: LS on the completion of ITU-T Focus Group on IMT-2020 and start of normative work in ITU-T Study Group 13. (ITU-T Focus Group IMT-2020)</w:t>
      </w:r>
      <w:r>
        <w:br/>
      </w:r>
      <w:r w:rsidRPr="00651984">
        <w:rPr>
          <w:b/>
        </w:rPr>
        <w:t>Abstract:</w:t>
      </w:r>
      <w:r w:rsidRPr="00651984">
        <w:t xml:space="preserve"> </w:t>
      </w:r>
      <w:r>
        <w:t>We would like to inform you that from its establishment under ITU-T Study Group 13 (SG13) on 1 May 2015 until its final meeting in Geneva, 5-9 December 2016, the ITU-T Focus Group on IMT 2020 (FG IMT-2020) has identified 85 non-radio standards gaps for IMT-2020 (so-called 5G), and developed a set of draft Recommendations and Technical Reports addressing several gaps identified in various technical areas and non-radio aspects of 5G:</w:t>
      </w:r>
      <w:r>
        <w:br/>
        <w:t>-</w:t>
      </w:r>
      <w:r>
        <w:tab/>
        <w:t>network architecture with fixed-mobile convergence,</w:t>
      </w:r>
      <w:r>
        <w:br/>
        <w:t>-</w:t>
      </w:r>
      <w:r>
        <w:tab/>
        <w:t xml:space="preserve">network </w:t>
      </w:r>
      <w:r w:rsidRPr="00651984">
        <w:rPr>
          <w:noProof/>
        </w:rPr>
        <w:t>softwarization</w:t>
      </w:r>
      <w:r>
        <w:t>,</w:t>
      </w:r>
      <w:r>
        <w:br/>
        <w:t>-</w:t>
      </w:r>
      <w:r>
        <w:tab/>
        <w:t>end-to-end quality of service,</w:t>
      </w:r>
      <w:r>
        <w:br/>
        <w:t>-</w:t>
      </w:r>
      <w:r>
        <w:tab/>
        <w:t>end-to-end network management,</w:t>
      </w:r>
      <w:r>
        <w:br/>
        <w:t>-</w:t>
      </w:r>
      <w:r>
        <w:tab/>
      </w:r>
      <w:r w:rsidRPr="00651984">
        <w:rPr>
          <w:noProof/>
        </w:rPr>
        <w:t>fronthaul/backhaul</w:t>
      </w:r>
      <w:r>
        <w:t>,</w:t>
      </w:r>
      <w:r>
        <w:br/>
        <w:t>-</w:t>
      </w:r>
      <w:r>
        <w:tab/>
        <w:t xml:space="preserve">information centric networking (ICN). </w:t>
      </w:r>
      <w:r>
        <w:br/>
        <w:t xml:space="preserve">The group also held a workshop and demo day during its last meeting to showcase networking innovations that support the diverse range of envisioned 5G use cases, use cases which span from automated driving to industrial robotics and </w:t>
      </w:r>
      <w:r w:rsidRPr="00651984">
        <w:rPr>
          <w:noProof/>
        </w:rPr>
        <w:t>tele-surgery</w:t>
      </w:r>
      <w:r>
        <w:t xml:space="preserve">. </w:t>
      </w:r>
      <w:r>
        <w:br/>
        <w:t xml:space="preserve">Please consult the workshop web site: http://itu.int/en/ITU-T/Workshops-and-Seminars/201612/. Furthermore, we would like to inform you that in 2017 SG13 will begin normative work on non-radio network aspects of IMT-2020 by forming a dedicated working party and several questions. </w:t>
      </w:r>
      <w:r>
        <w:br/>
        <w:t xml:space="preserve">The working party and the questions will conduct their study based on the output documents of the Focus Group. The first SG13 meeting of the study period will be held in Geneva, 6-17 February 2017. </w:t>
      </w:r>
      <w:r>
        <w:br/>
        <w:t xml:space="preserve">Please consult the SG13 web site for more details: </w:t>
      </w:r>
      <w:hyperlink r:id="rId8" w:history="1">
        <w:r w:rsidRPr="00941137">
          <w:rPr>
            <w:rStyle w:val="Hyperlink"/>
          </w:rPr>
          <w:t>http://itu.int/en/ITU-T/studygroups/2017-2020/13/</w:t>
        </w:r>
      </w:hyperlink>
      <w:r>
        <w:t xml:space="preserve">. </w:t>
      </w:r>
      <w:r>
        <w:br/>
        <w:t>SG13 appreciates your interest and continuous collaboration on this topic.</w:t>
      </w:r>
    </w:p>
    <w:p w:rsidR="002550E9" w:rsidRPr="00651984" w:rsidRDefault="002550E9" w:rsidP="002550E9">
      <w:pPr>
        <w:keepNext/>
        <w:keepLines/>
      </w:pPr>
      <w:r>
        <w:rPr>
          <w:b/>
        </w:rPr>
        <w:t>Discussion and conclusion:</w:t>
      </w:r>
    </w:p>
    <w:p w:rsidR="00B465C0" w:rsidRPr="00B465C0" w:rsidRDefault="002A4F4D" w:rsidP="00B465C0">
      <w:pPr>
        <w:keepLines/>
      </w:pPr>
      <w:r>
        <w:t xml:space="preserve">This LS was reviewed and </w:t>
      </w:r>
      <w:r>
        <w:rPr>
          <w:color w:val="0000FF"/>
        </w:rPr>
        <w:t>noted</w:t>
      </w:r>
      <w:r>
        <w:t xml:space="preserve"> in parallel session.</w:t>
      </w:r>
    </w:p>
    <w:p w:rsidR="002550E9" w:rsidRDefault="002550E9" w:rsidP="002550E9">
      <w:pPr>
        <w:pStyle w:val="NormTop"/>
      </w:pPr>
      <w:r>
        <w:rPr>
          <w:color w:val="0000FF"/>
        </w:rPr>
        <w:lastRenderedPageBreak/>
        <w:t>TD S2</w:t>
      </w:r>
      <w:r>
        <w:rPr>
          <w:color w:val="0000FF"/>
        </w:rPr>
        <w:noBreakHyphen/>
        <w:t>170813</w:t>
      </w:r>
      <w:r w:rsidRPr="00651984">
        <w:t xml:space="preserve"> </w:t>
      </w:r>
      <w:r>
        <w:t>(DISCUSSION) Introduce 3GPP progress on 5G System Architecture for BBF joint Meeting. (Source: China Mobile (Rapporteur)).</w:t>
      </w:r>
      <w:r>
        <w:br/>
      </w:r>
      <w:r w:rsidRPr="00651984">
        <w:rPr>
          <w:b/>
        </w:rPr>
        <w:t>Abstract:</w:t>
      </w:r>
      <w:r w:rsidRPr="00651984">
        <w:t xml:space="preserve"> </w:t>
      </w:r>
      <w:r>
        <w:t>Introduce 3GPP progress on 5G System Architecture for BBF joint Meeting. It is supposed to be discussed and endorsed by SA WG2.</w:t>
      </w:r>
    </w:p>
    <w:p w:rsidR="002550E9" w:rsidRPr="00651984" w:rsidRDefault="002550E9" w:rsidP="002550E9">
      <w:pPr>
        <w:keepNext/>
        <w:keepLines/>
        <w:rPr>
          <w:i/>
        </w:rPr>
      </w:pPr>
      <w:r>
        <w:rPr>
          <w:i/>
        </w:rPr>
        <w:t>Convenor comment: BBF.</w:t>
      </w:r>
    </w:p>
    <w:p w:rsidR="002550E9" w:rsidRPr="00651984" w:rsidRDefault="002550E9" w:rsidP="002550E9">
      <w:pPr>
        <w:keepNext/>
        <w:keepLines/>
      </w:pPr>
      <w:r>
        <w:rPr>
          <w:b/>
        </w:rPr>
        <w:t>Discussion and conclusion:</w:t>
      </w:r>
    </w:p>
    <w:p w:rsidR="002550E9" w:rsidRPr="00B465C0" w:rsidRDefault="00B465C0" w:rsidP="002550E9">
      <w:pPr>
        <w:keepLines/>
      </w:pPr>
      <w:r>
        <w:t xml:space="preserve">This was reviewed and some updates were requested. This was revised off-line in </w:t>
      </w:r>
      <w:r w:rsidRPr="00916E52">
        <w:rPr>
          <w:rFonts w:cs="Arial"/>
          <w:color w:val="0000FF"/>
          <w:szCs w:val="16"/>
          <w:lang w:eastAsia="en-US"/>
        </w:rPr>
        <w:t>TD S2</w:t>
      </w:r>
      <w:r w:rsidRPr="00916E52">
        <w:rPr>
          <w:rFonts w:cs="Arial"/>
          <w:color w:val="0000FF"/>
          <w:szCs w:val="16"/>
          <w:lang w:eastAsia="en-US"/>
        </w:rPr>
        <w:noBreakHyphen/>
      </w:r>
      <w:r w:rsidRPr="00B465C0">
        <w:rPr>
          <w:rFonts w:cs="Arial"/>
          <w:color w:val="0000FF"/>
          <w:szCs w:val="16"/>
          <w:lang w:eastAsia="en-US"/>
        </w:rPr>
        <w:t>17</w:t>
      </w:r>
      <w:r>
        <w:rPr>
          <w:rFonts w:cs="Arial"/>
          <w:color w:val="0000FF"/>
          <w:szCs w:val="16"/>
          <w:lang w:eastAsia="en-US"/>
        </w:rPr>
        <w:t>1342</w:t>
      </w:r>
      <w:r w:rsidR="00042070">
        <w:rPr>
          <w:lang w:eastAsia="en-US"/>
        </w:rPr>
        <w:t xml:space="preserve">. This was </w:t>
      </w:r>
      <w:r w:rsidR="00042070" w:rsidRPr="00042070">
        <w:rPr>
          <w:color w:val="0000FF"/>
          <w:lang w:eastAsia="en-US"/>
        </w:rPr>
        <w:t>noted</w:t>
      </w:r>
      <w:r w:rsidR="00042070">
        <w:rPr>
          <w:lang w:eastAsia="en-US"/>
        </w:rPr>
        <w:t>.</w:t>
      </w:r>
    </w:p>
    <w:p w:rsidR="002550E9" w:rsidRDefault="002550E9" w:rsidP="002550E9">
      <w:pPr>
        <w:pStyle w:val="NormTop"/>
      </w:pPr>
      <w:r>
        <w:rPr>
          <w:color w:val="0000FF"/>
        </w:rPr>
        <w:t>TD S2</w:t>
      </w:r>
      <w:r>
        <w:rPr>
          <w:color w:val="0000FF"/>
        </w:rPr>
        <w:noBreakHyphen/>
        <w:t>171007</w:t>
      </w:r>
      <w:r w:rsidRPr="00651984">
        <w:t xml:space="preserve"> </w:t>
      </w:r>
      <w:r>
        <w:t>(DISCUSSION) 5GS_Ph1: P-CR guidelines. (Source: Editors (Nokia, Ericsson)).</w:t>
      </w:r>
      <w:r>
        <w:br/>
      </w:r>
      <w:r w:rsidRPr="00651984">
        <w:rPr>
          <w:b/>
        </w:rPr>
        <w:t>Abstract:</w:t>
      </w:r>
      <w:r w:rsidRPr="00651984">
        <w:t xml:space="preserve"> </w:t>
      </w:r>
      <w:r>
        <w:t>5GS_Ph1: P-CR guidelines.</w:t>
      </w:r>
    </w:p>
    <w:p w:rsidR="002550E9" w:rsidRPr="00651984" w:rsidRDefault="002550E9" w:rsidP="002550E9">
      <w:pPr>
        <w:keepNext/>
        <w:keepLines/>
        <w:rPr>
          <w:i/>
        </w:rPr>
      </w:pPr>
      <w:r>
        <w:rPr>
          <w:i/>
        </w:rPr>
        <w:t>Convenor comment: edit.</w:t>
      </w:r>
    </w:p>
    <w:p w:rsidR="002550E9" w:rsidRPr="00651984" w:rsidRDefault="002550E9" w:rsidP="002550E9">
      <w:pPr>
        <w:keepNext/>
        <w:keepLines/>
      </w:pPr>
      <w:r>
        <w:rPr>
          <w:b/>
        </w:rPr>
        <w:t>Discussion and conclusion:</w:t>
      </w:r>
    </w:p>
    <w:p w:rsidR="002550E9" w:rsidRPr="00B465C0" w:rsidRDefault="00B465C0" w:rsidP="002550E9">
      <w:pPr>
        <w:keepLines/>
      </w:pPr>
      <w:r>
        <w:t xml:space="preserve">This was reviewed and delegates were reminded to use the drafting rules when creating pCRs in order to make the implementation easier and accurate. This was then </w:t>
      </w:r>
      <w:r>
        <w:rPr>
          <w:color w:val="0000FF"/>
        </w:rPr>
        <w:t>noted</w:t>
      </w:r>
      <w:r w:rsidR="002A4F4D" w:rsidRPr="002A4F4D">
        <w:t xml:space="preserve"> </w:t>
      </w:r>
      <w:r w:rsidR="002A4F4D">
        <w:t>in parallel session.</w:t>
      </w:r>
    </w:p>
    <w:p w:rsidR="002550E9" w:rsidRDefault="002550E9" w:rsidP="002550E9">
      <w:pPr>
        <w:pStyle w:val="NormTop"/>
      </w:pPr>
      <w:r>
        <w:rPr>
          <w:color w:val="0000FF"/>
        </w:rPr>
        <w:t>TD S2</w:t>
      </w:r>
      <w:r>
        <w:rPr>
          <w:color w:val="0000FF"/>
        </w:rPr>
        <w:noBreakHyphen/>
        <w:t>170913</w:t>
      </w:r>
      <w:r w:rsidRPr="00651984">
        <w:t xml:space="preserve"> </w:t>
      </w:r>
      <w:r>
        <w:t>(P-CR) 23.502: Definitions and abbreviations. (Source: Ericsson (Editor)).</w:t>
      </w:r>
      <w:r>
        <w:br/>
      </w:r>
      <w:r w:rsidRPr="00651984">
        <w:rPr>
          <w:b/>
        </w:rPr>
        <w:t>Abstract:</w:t>
      </w:r>
      <w:r w:rsidRPr="00651984">
        <w:t xml:space="preserve"> </w:t>
      </w:r>
      <w:r>
        <w:t>Proposes to re-use and refer to the definitions and abbreviations defined in TS 23.501.</w:t>
      </w:r>
    </w:p>
    <w:p w:rsidR="002550E9" w:rsidRPr="00651984" w:rsidRDefault="002550E9" w:rsidP="002550E9">
      <w:pPr>
        <w:keepNext/>
        <w:keepLines/>
        <w:rPr>
          <w:i/>
        </w:rPr>
      </w:pPr>
      <w:r>
        <w:rPr>
          <w:i/>
        </w:rPr>
        <w:t>Convenor comment: Def edit.</w:t>
      </w:r>
    </w:p>
    <w:p w:rsidR="002550E9" w:rsidRPr="00651984" w:rsidRDefault="002550E9" w:rsidP="002550E9">
      <w:pPr>
        <w:keepNext/>
        <w:keepLines/>
      </w:pPr>
      <w:r>
        <w:rPr>
          <w:b/>
        </w:rPr>
        <w:t>Discussion and conclusion:</w:t>
      </w:r>
    </w:p>
    <w:p w:rsidR="002550E9" w:rsidRPr="00B465C0" w:rsidRDefault="00B465C0" w:rsidP="002550E9">
      <w:pPr>
        <w:keepLines/>
      </w:pPr>
      <w:r>
        <w:t xml:space="preserve">This was reviewed and some alignment with the proposals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71162</w:t>
      </w:r>
      <w:r w:rsidRPr="00916E52">
        <w:rPr>
          <w:lang w:eastAsia="en-US"/>
        </w:rPr>
        <w:t xml:space="preserve"> </w:t>
      </w:r>
      <w:r>
        <w:rPr>
          <w:lang w:eastAsia="en-US"/>
        </w:rPr>
        <w:t xml:space="preserve">was suggested. This was further discussed off-line and revised, merging </w:t>
      </w:r>
      <w:r w:rsidRPr="00B465C0">
        <w:rPr>
          <w:rFonts w:cs="Arial"/>
          <w:color w:val="0000FF"/>
          <w:szCs w:val="16"/>
          <w:lang w:eastAsia="en-US"/>
        </w:rPr>
        <w:t>TD S2</w:t>
      </w:r>
      <w:r w:rsidRPr="00B465C0">
        <w:rPr>
          <w:rFonts w:cs="Arial"/>
          <w:color w:val="0000FF"/>
          <w:szCs w:val="16"/>
          <w:lang w:eastAsia="en-US"/>
        </w:rPr>
        <w:noBreakHyphen/>
        <w:t>17</w:t>
      </w:r>
      <w:r>
        <w:rPr>
          <w:rFonts w:cs="Arial"/>
          <w:color w:val="0000FF"/>
          <w:szCs w:val="16"/>
          <w:lang w:eastAsia="en-US"/>
        </w:rPr>
        <w:t>1162</w:t>
      </w:r>
      <w:r>
        <w:t xml:space="preserve">, in </w:t>
      </w:r>
      <w:r w:rsidRPr="00916E52">
        <w:rPr>
          <w:rFonts w:cs="Arial"/>
          <w:color w:val="0000FF"/>
          <w:szCs w:val="16"/>
          <w:lang w:eastAsia="en-US"/>
        </w:rPr>
        <w:t>TD S2</w:t>
      </w:r>
      <w:r w:rsidRPr="00916E52">
        <w:rPr>
          <w:rFonts w:cs="Arial"/>
          <w:color w:val="0000FF"/>
          <w:szCs w:val="16"/>
          <w:lang w:eastAsia="en-US"/>
        </w:rPr>
        <w:noBreakHyphen/>
      </w:r>
      <w:r w:rsidRPr="00B465C0">
        <w:rPr>
          <w:rFonts w:cs="Arial"/>
          <w:color w:val="0000FF"/>
          <w:szCs w:val="16"/>
          <w:lang w:eastAsia="en-US"/>
        </w:rPr>
        <w:t>17</w:t>
      </w:r>
      <w:r>
        <w:rPr>
          <w:rFonts w:cs="Arial"/>
          <w:color w:val="0000FF"/>
          <w:szCs w:val="16"/>
          <w:lang w:eastAsia="en-US"/>
        </w:rPr>
        <w:t>1343</w:t>
      </w:r>
      <w:r w:rsidR="00367661">
        <w:t xml:space="preserve">. Reviewed and </w:t>
      </w:r>
      <w:r w:rsidR="00CD494C">
        <w:rPr>
          <w:color w:val="FF0000"/>
        </w:rPr>
        <w:t>agreed</w:t>
      </w:r>
      <w:r w:rsidR="00CD494C">
        <w:t xml:space="preserve"> in parallel session</w:t>
      </w:r>
      <w:r w:rsidR="00367661">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170716</w:t>
      </w:r>
      <w:r w:rsidRPr="00651984">
        <w:t xml:space="preserve"> </w:t>
      </w:r>
      <w:r>
        <w:t xml:space="preserve">(P-CR) </w:t>
      </w:r>
      <w:r w:rsidRPr="00651984">
        <w:rPr>
          <w:noProof/>
        </w:rPr>
        <w:t>pCR</w:t>
      </w:r>
      <w:r>
        <w:t xml:space="preserve"> 23.501 - Misc. corrections to the general description. (Source: </w:t>
      </w:r>
      <w:r w:rsidRPr="00651984">
        <w:rPr>
          <w:noProof/>
        </w:rPr>
        <w:t>MediaTek</w:t>
      </w:r>
      <w:r>
        <w:t xml:space="preserve"> Inc).</w:t>
      </w:r>
      <w:r>
        <w:br/>
      </w:r>
      <w:r w:rsidRPr="00651984">
        <w:rPr>
          <w:b/>
        </w:rPr>
        <w:t>Abstract:</w:t>
      </w:r>
      <w:r w:rsidRPr="00651984">
        <w:t xml:space="preserve"> </w:t>
      </w:r>
      <w:r>
        <w:t>Correcting misc. ambiguities and editorials.</w:t>
      </w:r>
    </w:p>
    <w:p w:rsidR="002550E9" w:rsidRPr="00651984" w:rsidRDefault="002550E9" w:rsidP="002550E9">
      <w:pPr>
        <w:keepNext/>
        <w:keepLines/>
        <w:rPr>
          <w:i/>
        </w:rPr>
      </w:pPr>
      <w:r>
        <w:rPr>
          <w:i/>
        </w:rPr>
        <w:t>Convenor comment: 501:4.1.</w:t>
      </w:r>
    </w:p>
    <w:p w:rsidR="002550E9" w:rsidRPr="00651984" w:rsidRDefault="002550E9" w:rsidP="002550E9">
      <w:pPr>
        <w:keepNext/>
        <w:keepLines/>
      </w:pPr>
      <w:r>
        <w:rPr>
          <w:b/>
        </w:rPr>
        <w:t>Discussion and conclusion:</w:t>
      </w:r>
    </w:p>
    <w:p w:rsidR="002550E9" w:rsidRPr="00B465C0" w:rsidRDefault="00B465C0" w:rsidP="002550E9">
      <w:pPr>
        <w:keepLines/>
      </w:pPr>
      <w:r>
        <w:t xml:space="preserve">This was discussed and revised off-line, to capture the clause 4.1 part of </w:t>
      </w:r>
      <w:r>
        <w:rPr>
          <w:color w:val="0000FF"/>
        </w:rPr>
        <w:t>TD S2</w:t>
      </w:r>
      <w:r>
        <w:rPr>
          <w:color w:val="0000FF"/>
        </w:rPr>
        <w:noBreakHyphen/>
        <w:t>171108</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71344</w:t>
      </w:r>
      <w:r w:rsidR="00FB348F">
        <w:t xml:space="preserve">. Reviewed and </w:t>
      </w:r>
      <w:r w:rsidR="00CD494C">
        <w:rPr>
          <w:color w:val="FF0000"/>
        </w:rPr>
        <w:t>agreed</w:t>
      </w:r>
      <w:r w:rsidR="00CD494C">
        <w:t xml:space="preserve"> in parallel session</w:t>
      </w:r>
      <w:r w:rsidR="00FB348F">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171108</w:t>
      </w:r>
      <w:r w:rsidRPr="00651984">
        <w:t xml:space="preserve"> </w:t>
      </w:r>
      <w:r>
        <w:t>(P-CR) Miscellaneous updates to definitions, abbreviations and general concepts sections. (Source: Samsung).</w:t>
      </w:r>
      <w:r>
        <w:br/>
      </w:r>
      <w:r w:rsidRPr="00651984">
        <w:rPr>
          <w:b/>
        </w:rPr>
        <w:t>Abstract:</w:t>
      </w:r>
      <w:r w:rsidRPr="00651984">
        <w:t xml:space="preserve"> </w:t>
      </w:r>
      <w:r>
        <w:t>A number of updates are proposed to sections 3, 4.1 and 4.2. A number are editorial, aiming to improve clarity and readability. There are also some section reference and formatting changes.</w:t>
      </w:r>
    </w:p>
    <w:p w:rsidR="002550E9" w:rsidRPr="00651984" w:rsidRDefault="002550E9" w:rsidP="002550E9">
      <w:pPr>
        <w:keepNext/>
        <w:keepLines/>
        <w:rPr>
          <w:i/>
        </w:rPr>
      </w:pPr>
      <w:r>
        <w:rPr>
          <w:i/>
        </w:rPr>
        <w:t>Convenor comment: 501:4.1.</w:t>
      </w:r>
    </w:p>
    <w:p w:rsidR="002550E9" w:rsidRPr="00651984" w:rsidRDefault="002550E9" w:rsidP="002550E9">
      <w:pPr>
        <w:keepNext/>
        <w:keepLines/>
      </w:pPr>
      <w:r>
        <w:rPr>
          <w:b/>
        </w:rPr>
        <w:t>Discussion and conclusion:</w:t>
      </w:r>
    </w:p>
    <w:p w:rsidR="00B465C0" w:rsidRPr="00B465C0" w:rsidRDefault="00B465C0" w:rsidP="00B465C0">
      <w:pPr>
        <w:keepLines/>
      </w:pPr>
      <w:r>
        <w:t xml:space="preserve">This was discussed and revised off-line, to move the clause 4.1 part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71344</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71345</w:t>
      </w:r>
      <w:r w:rsidR="00FB348F">
        <w:t xml:space="preserve">. Reviewed and </w:t>
      </w:r>
      <w:r w:rsidR="00CD494C">
        <w:rPr>
          <w:color w:val="FF0000"/>
        </w:rPr>
        <w:t>agreed</w:t>
      </w:r>
      <w:r w:rsidR="00CD494C">
        <w:t xml:space="preserve"> in parallel session</w:t>
      </w:r>
      <w:r w:rsidR="00FB348F">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171018</w:t>
      </w:r>
      <w:r w:rsidRPr="00651984">
        <w:t xml:space="preserve"> </w:t>
      </w:r>
      <w:r>
        <w:t>(P-CR) TS 23.501: Updates to Reference points description (editorial). (Source: Samsung).</w:t>
      </w:r>
      <w:r>
        <w:br/>
      </w:r>
      <w:r w:rsidRPr="00651984">
        <w:rPr>
          <w:b/>
        </w:rPr>
        <w:t>Abstract:</w:t>
      </w:r>
      <w:r w:rsidRPr="00651984">
        <w:t xml:space="preserve"> </w:t>
      </w:r>
      <w:r>
        <w:t>This contribution provides minor editorial updates to existing text in the description of reference points.</w:t>
      </w:r>
    </w:p>
    <w:p w:rsidR="002550E9" w:rsidRPr="00651984" w:rsidRDefault="002550E9" w:rsidP="002550E9">
      <w:pPr>
        <w:keepNext/>
        <w:keepLines/>
        <w:rPr>
          <w:i/>
        </w:rPr>
      </w:pPr>
      <w:r>
        <w:rPr>
          <w:i/>
        </w:rPr>
        <w:t>Convenor comment: Edit Arc ref pt.</w:t>
      </w:r>
    </w:p>
    <w:p w:rsidR="002550E9" w:rsidRPr="00651984" w:rsidRDefault="002550E9" w:rsidP="002550E9">
      <w:pPr>
        <w:keepNext/>
        <w:keepLines/>
      </w:pPr>
      <w:r>
        <w:rPr>
          <w:b/>
        </w:rPr>
        <w:t>Discussion and conclusion:</w:t>
      </w:r>
    </w:p>
    <w:p w:rsidR="002550E9" w:rsidRPr="00B465C0" w:rsidRDefault="00B465C0" w:rsidP="002550E9">
      <w:pPr>
        <w:keepLines/>
      </w:pPr>
      <w:r>
        <w:t xml:space="preserve">This was reviewed and it was agreed to remove 'Function' from the first 2 interfaces. This was revised accordingly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 xml:space="preserve">71346. </w:t>
      </w:r>
      <w:r w:rsidR="00715F84" w:rsidRPr="00715F84">
        <w:rPr>
          <w:color w:val="FF0000"/>
        </w:rPr>
        <w:t>Agreed</w:t>
      </w:r>
      <w:r w:rsidR="00715F84">
        <w:t xml:space="preserve"> in parallel session</w:t>
      </w:r>
      <w:r>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170754</w:t>
      </w:r>
      <w:r w:rsidRPr="00651984">
        <w:t xml:space="preserve"> </w:t>
      </w:r>
      <w:r>
        <w:t>(P-CR) Change to architecture figure. (Source: Samsung).</w:t>
      </w:r>
      <w:r>
        <w:br/>
      </w:r>
      <w:r w:rsidRPr="00651984">
        <w:rPr>
          <w:b/>
        </w:rPr>
        <w:t>Abstract:</w:t>
      </w:r>
      <w:r w:rsidRPr="00651984">
        <w:t xml:space="preserve"> </w:t>
      </w:r>
      <w:r>
        <w:t>Proposal to combine reference point and service-based representations into one figure.</w:t>
      </w:r>
    </w:p>
    <w:p w:rsidR="002550E9" w:rsidRPr="00651984" w:rsidRDefault="002550E9" w:rsidP="002550E9">
      <w:pPr>
        <w:keepNext/>
        <w:keepLines/>
        <w:rPr>
          <w:i/>
        </w:rPr>
      </w:pPr>
      <w:r>
        <w:rPr>
          <w:i/>
        </w:rPr>
        <w:t>Convenor comment: Arc 4.2.3/4.</w:t>
      </w:r>
    </w:p>
    <w:p w:rsidR="002550E9" w:rsidRPr="00651984" w:rsidRDefault="002550E9" w:rsidP="002550E9">
      <w:pPr>
        <w:keepNext/>
        <w:keepLines/>
      </w:pPr>
      <w:r>
        <w:rPr>
          <w:b/>
        </w:rPr>
        <w:t>Discussion and conclusion:</w:t>
      </w:r>
    </w:p>
    <w:p w:rsidR="002550E9" w:rsidRPr="00B465C0" w:rsidRDefault="00B465C0" w:rsidP="002550E9">
      <w:pPr>
        <w:keepLines/>
      </w:pPr>
      <w:r>
        <w:t xml:space="preserve">There was no strong support to do this at the moment and it was decided to consider this proposal at a future time. This was then </w:t>
      </w:r>
      <w:r>
        <w:rPr>
          <w:color w:val="0000FF"/>
        </w:rPr>
        <w:t>noted</w:t>
      </w:r>
      <w:r w:rsidR="002A4F4D" w:rsidRPr="00B465C0">
        <w:t xml:space="preserve"> in p</w:t>
      </w:r>
      <w:r w:rsidR="002A4F4D">
        <w:t>arallel session</w:t>
      </w:r>
      <w:r>
        <w:t>.</w:t>
      </w:r>
    </w:p>
    <w:p w:rsidR="002550E9" w:rsidRDefault="002550E9" w:rsidP="002550E9">
      <w:pPr>
        <w:pStyle w:val="NormTop"/>
      </w:pPr>
      <w:r>
        <w:rPr>
          <w:color w:val="0000FF"/>
        </w:rPr>
        <w:lastRenderedPageBreak/>
        <w:t>TD S2</w:t>
      </w:r>
      <w:r>
        <w:rPr>
          <w:color w:val="0000FF"/>
        </w:rPr>
        <w:noBreakHyphen/>
        <w:t>171123</w:t>
      </w:r>
      <w:r w:rsidRPr="00651984">
        <w:t xml:space="preserve"> </w:t>
      </w:r>
      <w:r>
        <w:t>(P-CR) TS 23.501 Update on architecture figure. (Source: ZTE).</w:t>
      </w:r>
      <w:r>
        <w:br/>
      </w:r>
      <w:r w:rsidRPr="00651984">
        <w:rPr>
          <w:b/>
        </w:rPr>
        <w:t>Abstract:</w:t>
      </w:r>
      <w:r w:rsidRPr="00651984">
        <w:t xml:space="preserve"> </w:t>
      </w:r>
      <w:r>
        <w:t>This contribution proposes update on architecture figure.</w:t>
      </w:r>
    </w:p>
    <w:p w:rsidR="002550E9" w:rsidRPr="00651984" w:rsidRDefault="002550E9" w:rsidP="002550E9">
      <w:pPr>
        <w:keepNext/>
        <w:keepLines/>
        <w:rPr>
          <w:i/>
        </w:rPr>
      </w:pPr>
      <w:r>
        <w:rPr>
          <w:i/>
        </w:rPr>
        <w:t>Convenor comment: Arc 4.2.4.</w:t>
      </w:r>
    </w:p>
    <w:p w:rsidR="002550E9" w:rsidRPr="00651984" w:rsidRDefault="002550E9" w:rsidP="002550E9">
      <w:pPr>
        <w:keepNext/>
        <w:keepLines/>
      </w:pPr>
      <w:r>
        <w:rPr>
          <w:b/>
        </w:rPr>
        <w:t>Discussion and conclusion:</w:t>
      </w:r>
    </w:p>
    <w:p w:rsidR="002550E9" w:rsidRPr="006F5385" w:rsidRDefault="00B465C0" w:rsidP="002550E9">
      <w:pPr>
        <w:keepLines/>
      </w:pPr>
      <w:r>
        <w:t xml:space="preserve">Ericsson suggested removing the dashed boxes to avoid confusion in the figures. This should be done in another contribution which changes the figures. </w:t>
      </w:r>
      <w:r w:rsidR="006F5385">
        <w:t xml:space="preserve">This was partially merged into </w:t>
      </w:r>
      <w:r w:rsidR="006F5385" w:rsidRPr="00916E52">
        <w:rPr>
          <w:rFonts w:cs="Arial"/>
          <w:color w:val="0000FF"/>
          <w:szCs w:val="16"/>
          <w:lang w:eastAsia="en-US"/>
        </w:rPr>
        <w:t>TD S2</w:t>
      </w:r>
      <w:r w:rsidR="006F5385" w:rsidRPr="00916E52">
        <w:rPr>
          <w:rFonts w:cs="Arial"/>
          <w:color w:val="0000FF"/>
          <w:szCs w:val="16"/>
          <w:lang w:eastAsia="en-US"/>
        </w:rPr>
        <w:noBreakHyphen/>
        <w:t>1</w:t>
      </w:r>
      <w:r w:rsidR="006F5385">
        <w:rPr>
          <w:rFonts w:cs="Arial"/>
          <w:color w:val="0000FF"/>
          <w:szCs w:val="16"/>
          <w:lang w:eastAsia="en-US"/>
        </w:rPr>
        <w:t>71347</w:t>
      </w:r>
      <w:r w:rsidR="006F5385">
        <w:t>.</w:t>
      </w:r>
    </w:p>
    <w:p w:rsidR="002550E9" w:rsidRDefault="002550E9" w:rsidP="002550E9">
      <w:pPr>
        <w:pStyle w:val="NormTop"/>
      </w:pPr>
      <w:r>
        <w:rPr>
          <w:color w:val="0000FF"/>
        </w:rPr>
        <w:t>TD S2</w:t>
      </w:r>
      <w:r>
        <w:rPr>
          <w:color w:val="0000FF"/>
        </w:rPr>
        <w:noBreakHyphen/>
        <w:t>171008</w:t>
      </w:r>
      <w:r w:rsidRPr="00651984">
        <w:t xml:space="preserve"> </w:t>
      </w:r>
      <w:r>
        <w:t>(P-CR) TS 23.501: P-CR to update overall architecture. (Source: Nokia).</w:t>
      </w:r>
      <w:r>
        <w:br/>
      </w:r>
      <w:r w:rsidRPr="00651984">
        <w:rPr>
          <w:b/>
        </w:rPr>
        <w:t>Abstract:</w:t>
      </w:r>
      <w:r w:rsidRPr="00651984">
        <w:t xml:space="preserve"> </w:t>
      </w:r>
      <w:r>
        <w:t>Proposes to update overall architecture.</w:t>
      </w:r>
    </w:p>
    <w:p w:rsidR="002550E9" w:rsidRPr="00651984" w:rsidRDefault="002550E9" w:rsidP="002550E9">
      <w:pPr>
        <w:keepNext/>
        <w:keepLines/>
        <w:rPr>
          <w:i/>
        </w:rPr>
      </w:pPr>
      <w:r>
        <w:rPr>
          <w:i/>
        </w:rPr>
        <w:t>Convenor comment: Arc 4.1 4.2.3 DSF.</w:t>
      </w:r>
    </w:p>
    <w:p w:rsidR="002550E9" w:rsidRPr="00651984" w:rsidRDefault="002550E9" w:rsidP="002550E9">
      <w:pPr>
        <w:keepNext/>
        <w:keepLines/>
      </w:pPr>
      <w:r>
        <w:rPr>
          <w:b/>
        </w:rPr>
        <w:t>Discussion and conclusion:</w:t>
      </w:r>
    </w:p>
    <w:p w:rsidR="002550E9" w:rsidRPr="006F5385" w:rsidRDefault="00B465C0" w:rsidP="002550E9">
      <w:pPr>
        <w:keepLines/>
      </w:pPr>
      <w:r>
        <w:t xml:space="preserve">The DSF issues are also the topic of other contributions. The editor's note in 4.2.2 should be removed. The decision on whether to remove or to define the dashed boxes in the figures needs to be made. </w:t>
      </w:r>
      <w:r w:rsidR="006F5385">
        <w:t xml:space="preserve">This was left for further off-line discussion and revised, merging </w:t>
      </w:r>
      <w:r w:rsidR="006F5385" w:rsidRPr="00916E52">
        <w:rPr>
          <w:rFonts w:cs="Arial"/>
          <w:color w:val="0000FF"/>
          <w:szCs w:val="16"/>
          <w:lang w:eastAsia="en-US"/>
        </w:rPr>
        <w:t>TD S2</w:t>
      </w:r>
      <w:r w:rsidR="006F5385" w:rsidRPr="00916E52">
        <w:rPr>
          <w:rFonts w:cs="Arial"/>
          <w:color w:val="0000FF"/>
          <w:szCs w:val="16"/>
          <w:lang w:eastAsia="en-US"/>
        </w:rPr>
        <w:noBreakHyphen/>
        <w:t>1</w:t>
      </w:r>
      <w:r w:rsidR="006F5385">
        <w:rPr>
          <w:rFonts w:cs="Arial"/>
          <w:color w:val="0000FF"/>
          <w:szCs w:val="16"/>
          <w:lang w:eastAsia="en-US"/>
        </w:rPr>
        <w:t>71036</w:t>
      </w:r>
      <w:r w:rsidR="006F5385">
        <w:t xml:space="preserve">, in </w:t>
      </w:r>
      <w:r w:rsidR="006F5385" w:rsidRPr="00916E52">
        <w:rPr>
          <w:rFonts w:cs="Arial"/>
          <w:color w:val="0000FF"/>
          <w:szCs w:val="16"/>
          <w:lang w:eastAsia="en-US"/>
        </w:rPr>
        <w:t>TD S2</w:t>
      </w:r>
      <w:r w:rsidR="006F5385" w:rsidRPr="00916E52">
        <w:rPr>
          <w:rFonts w:cs="Arial"/>
          <w:color w:val="0000FF"/>
          <w:szCs w:val="16"/>
          <w:lang w:eastAsia="en-US"/>
        </w:rPr>
        <w:noBreakHyphen/>
        <w:t>1</w:t>
      </w:r>
      <w:r w:rsidR="006F5385">
        <w:rPr>
          <w:rFonts w:cs="Arial"/>
          <w:color w:val="0000FF"/>
          <w:szCs w:val="16"/>
          <w:lang w:eastAsia="en-US"/>
        </w:rPr>
        <w:t>71347</w:t>
      </w:r>
      <w:r w:rsidR="00E1117E">
        <w:rPr>
          <w:lang w:eastAsia="en-US"/>
        </w:rPr>
        <w:t xml:space="preserve">. Revised off-line in </w:t>
      </w:r>
      <w:r w:rsidR="00E1117E" w:rsidRPr="00E1117E">
        <w:rPr>
          <w:rFonts w:cs="Arial"/>
          <w:color w:val="0000FF"/>
          <w:szCs w:val="16"/>
          <w:lang w:eastAsia="en-US"/>
        </w:rPr>
        <w:t>TD S2</w:t>
      </w:r>
      <w:r w:rsidR="00E1117E" w:rsidRPr="00E1117E">
        <w:rPr>
          <w:rFonts w:cs="Arial"/>
          <w:color w:val="0000FF"/>
          <w:szCs w:val="16"/>
          <w:lang w:eastAsia="en-US"/>
        </w:rPr>
        <w:noBreakHyphen/>
        <w:t>17</w:t>
      </w:r>
      <w:r w:rsidR="00E1117E">
        <w:rPr>
          <w:rFonts w:cs="Arial"/>
          <w:color w:val="0000FF"/>
          <w:szCs w:val="16"/>
          <w:lang w:eastAsia="en-US"/>
        </w:rPr>
        <w:t>1546</w:t>
      </w:r>
      <w:r w:rsidR="00E1117E">
        <w:rPr>
          <w:lang w:eastAsia="en-US"/>
        </w:rPr>
        <w:t xml:space="preserve">. </w:t>
      </w:r>
      <w:r w:rsidR="00367661">
        <w:rPr>
          <w:lang w:eastAsia="en-US"/>
        </w:rPr>
        <w:t>The U-DSF abbreviation should be '</w:t>
      </w:r>
      <w:r w:rsidR="00367661" w:rsidRPr="00367661">
        <w:rPr>
          <w:i/>
          <w:lang w:eastAsia="en-US"/>
        </w:rPr>
        <w:t>Un</w:t>
      </w:r>
      <w:r w:rsidR="00367661">
        <w:rPr>
          <w:lang w:eastAsia="en-US"/>
        </w:rPr>
        <w:t xml:space="preserve">structured Data Storage Function'. There were a number of comments and issues raised. This was left for further off-line discussion and revised in </w:t>
      </w:r>
      <w:r w:rsidR="00367661" w:rsidRPr="00367661">
        <w:rPr>
          <w:rFonts w:cs="Arial"/>
          <w:color w:val="0000FF"/>
          <w:szCs w:val="16"/>
          <w:lang w:eastAsia="en-US"/>
        </w:rPr>
        <w:t>TD S2</w:t>
      </w:r>
      <w:r w:rsidR="00367661" w:rsidRPr="00367661">
        <w:rPr>
          <w:rFonts w:cs="Arial"/>
          <w:color w:val="0000FF"/>
          <w:szCs w:val="16"/>
          <w:lang w:eastAsia="en-US"/>
        </w:rPr>
        <w:noBreakHyphen/>
        <w:t>17</w:t>
      </w:r>
      <w:r w:rsidR="00367661">
        <w:rPr>
          <w:rFonts w:cs="Arial"/>
          <w:color w:val="0000FF"/>
          <w:szCs w:val="16"/>
          <w:lang w:eastAsia="en-US"/>
        </w:rPr>
        <w:t>1548</w:t>
      </w:r>
      <w:r w:rsidR="00367661">
        <w:t>.</w:t>
      </w:r>
      <w:r w:rsidR="00367661">
        <w:rPr>
          <w:lang w:eastAsia="en-US"/>
        </w:rPr>
        <w:t xml:space="preserve"> </w:t>
      </w:r>
      <w:r w:rsidR="00715F84">
        <w:rPr>
          <w:lang w:eastAsia="en-US"/>
        </w:rPr>
        <w:t xml:space="preserve">Editorial corrections were needed and the editor was asked to remove hyphens from U-DSF and S-DSF. This was then </w:t>
      </w:r>
      <w:r w:rsidR="00CD494C">
        <w:rPr>
          <w:color w:val="FF0000"/>
        </w:rPr>
        <w:t>agreed</w:t>
      </w:r>
      <w:r w:rsidR="00CD494C">
        <w:t xml:space="preserve"> in parallel session</w:t>
      </w:r>
      <w:r w:rsidR="00715F84">
        <w:rPr>
          <w:lang w:eastAsia="en-US"/>
        </w:rPr>
        <w:t>.</w:t>
      </w:r>
      <w:r w:rsidR="00CD494C">
        <w:rPr>
          <w:lang w:eastAsia="en-US"/>
        </w:rPr>
        <w:t xml:space="preserve"> </w:t>
      </w:r>
      <w:r w:rsidR="00CD494C">
        <w:t xml:space="preserve">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171036</w:t>
      </w:r>
      <w:r w:rsidRPr="00651984">
        <w:t xml:space="preserve"> </w:t>
      </w:r>
      <w:r>
        <w:t xml:space="preserve">(P-CR) TS 23.501: Architecture update for DSF. (Source: Huawei, </w:t>
      </w:r>
      <w:r w:rsidRPr="00651984">
        <w:rPr>
          <w:noProof/>
        </w:rPr>
        <w:t>HiSilicon</w:t>
      </w:r>
      <w:r>
        <w:t>).</w:t>
      </w:r>
      <w:r>
        <w:br/>
      </w:r>
      <w:r w:rsidRPr="00651984">
        <w:rPr>
          <w:b/>
        </w:rPr>
        <w:t>Abstract:</w:t>
      </w:r>
      <w:r w:rsidRPr="00651984">
        <w:t xml:space="preserve"> </w:t>
      </w:r>
      <w:r>
        <w:t>This contribution proposes to update the system architecture for DSF.</w:t>
      </w:r>
    </w:p>
    <w:p w:rsidR="002550E9" w:rsidRPr="00651984" w:rsidRDefault="002550E9" w:rsidP="002550E9">
      <w:pPr>
        <w:keepNext/>
        <w:keepLines/>
        <w:rPr>
          <w:i/>
        </w:rPr>
      </w:pPr>
      <w:r>
        <w:rPr>
          <w:i/>
        </w:rPr>
        <w:t>Convenor comment: DSF.</w:t>
      </w:r>
    </w:p>
    <w:p w:rsidR="002550E9" w:rsidRPr="00651984" w:rsidRDefault="002550E9" w:rsidP="002550E9">
      <w:pPr>
        <w:keepNext/>
        <w:keepLines/>
      </w:pPr>
      <w:r>
        <w:rPr>
          <w:b/>
        </w:rPr>
        <w:t>Discussion and conclusion:</w:t>
      </w:r>
    </w:p>
    <w:p w:rsidR="002550E9" w:rsidRPr="006F5385" w:rsidRDefault="006F5385" w:rsidP="002550E9">
      <w:pPr>
        <w:keepLines/>
      </w:pPr>
      <w:r>
        <w:t xml:space="preserve">This was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71347</w:t>
      </w:r>
      <w:r>
        <w:t>.</w:t>
      </w:r>
    </w:p>
    <w:p w:rsidR="002550E9" w:rsidRDefault="002550E9" w:rsidP="002550E9">
      <w:pPr>
        <w:pStyle w:val="NormTop"/>
      </w:pPr>
      <w:r>
        <w:rPr>
          <w:color w:val="0000FF"/>
        </w:rPr>
        <w:t>TD S2</w:t>
      </w:r>
      <w:r>
        <w:rPr>
          <w:color w:val="0000FF"/>
        </w:rPr>
        <w:noBreakHyphen/>
        <w:t>171043</w:t>
      </w:r>
      <w:r w:rsidRPr="00651984">
        <w:t xml:space="preserve"> </w:t>
      </w:r>
      <w:r>
        <w:t>(P-CR) TS 23.501: P-CR to update the service-based architecture figure. (Source: Samsung).</w:t>
      </w:r>
      <w:r>
        <w:br/>
      </w:r>
      <w:r w:rsidRPr="00651984">
        <w:rPr>
          <w:b/>
        </w:rPr>
        <w:t>Abstract:</w:t>
      </w:r>
      <w:r w:rsidRPr="00651984">
        <w:t xml:space="preserve"> </w:t>
      </w:r>
      <w:r>
        <w:t xml:space="preserve">This paper discusses whether the service based interface for AF is required and proposes to remove the service based interface </w:t>
      </w:r>
      <w:r w:rsidRPr="00651984">
        <w:rPr>
          <w:noProof/>
        </w:rPr>
        <w:t>Naf</w:t>
      </w:r>
      <w:r>
        <w:t xml:space="preserve"> from the service based architecture figure.</w:t>
      </w:r>
    </w:p>
    <w:p w:rsidR="002550E9" w:rsidRPr="00651984" w:rsidRDefault="002550E9" w:rsidP="002550E9">
      <w:pPr>
        <w:keepNext/>
        <w:keepLines/>
        <w:rPr>
          <w:i/>
        </w:rPr>
      </w:pPr>
      <w:r>
        <w:rPr>
          <w:i/>
        </w:rPr>
        <w:t>Convenor comment: Arc AF.</w:t>
      </w:r>
    </w:p>
    <w:p w:rsidR="002550E9" w:rsidRPr="00651984" w:rsidRDefault="002550E9" w:rsidP="002550E9">
      <w:pPr>
        <w:keepNext/>
        <w:keepLines/>
      </w:pPr>
      <w:r>
        <w:rPr>
          <w:b/>
        </w:rPr>
        <w:t>Discussion and conclusion:</w:t>
      </w:r>
    </w:p>
    <w:p w:rsidR="002550E9" w:rsidRPr="00635478" w:rsidRDefault="006F5385" w:rsidP="002550E9">
      <w:pPr>
        <w:keepLines/>
      </w:pPr>
      <w:r>
        <w:t xml:space="preserve">This was discussed and related proposals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71060</w:t>
      </w:r>
      <w:r w:rsidRPr="00916E52">
        <w:rPr>
          <w:lang w:eastAsia="en-US"/>
        </w:rPr>
        <w:t xml:space="preserve"> </w:t>
      </w:r>
      <w:r>
        <w:t xml:space="preserve">were reviewed. </w:t>
      </w:r>
      <w:r w:rsidR="00635478">
        <w:t xml:space="preserve">Samsung suggested the contribution is updated to focus on identifying what services are exposed by the AF. It was suggested to leave this for further consideration and to remove this from the architecture. This was further discussed off-line and revised in </w:t>
      </w:r>
      <w:r w:rsidR="00635478" w:rsidRPr="00916E52">
        <w:rPr>
          <w:rFonts w:cs="Arial"/>
          <w:color w:val="0000FF"/>
          <w:szCs w:val="16"/>
          <w:lang w:eastAsia="en-US"/>
        </w:rPr>
        <w:t>TD S2</w:t>
      </w:r>
      <w:r w:rsidR="00635478" w:rsidRPr="00916E52">
        <w:rPr>
          <w:rFonts w:cs="Arial"/>
          <w:color w:val="0000FF"/>
          <w:szCs w:val="16"/>
          <w:lang w:eastAsia="en-US"/>
        </w:rPr>
        <w:noBreakHyphen/>
        <w:t>1</w:t>
      </w:r>
      <w:r w:rsidR="00635478">
        <w:rPr>
          <w:rFonts w:cs="Arial"/>
          <w:color w:val="0000FF"/>
          <w:szCs w:val="16"/>
          <w:lang w:eastAsia="en-US"/>
        </w:rPr>
        <w:t>71449</w:t>
      </w:r>
      <w:r w:rsidR="00367661">
        <w:t xml:space="preserve">. Further corrections were needed and this was discussed off-line and revised in </w:t>
      </w:r>
      <w:r w:rsidR="00367661" w:rsidRPr="00916E52">
        <w:rPr>
          <w:rFonts w:cs="Arial"/>
          <w:color w:val="0000FF"/>
          <w:szCs w:val="16"/>
          <w:lang w:eastAsia="en-US"/>
        </w:rPr>
        <w:t>TD S2</w:t>
      </w:r>
      <w:r w:rsidR="00367661" w:rsidRPr="00916E52">
        <w:rPr>
          <w:rFonts w:cs="Arial"/>
          <w:color w:val="0000FF"/>
          <w:szCs w:val="16"/>
          <w:lang w:eastAsia="en-US"/>
        </w:rPr>
        <w:noBreakHyphen/>
        <w:t>1</w:t>
      </w:r>
      <w:r w:rsidR="00367661">
        <w:rPr>
          <w:rFonts w:cs="Arial"/>
          <w:color w:val="0000FF"/>
          <w:szCs w:val="16"/>
          <w:lang w:eastAsia="en-US"/>
        </w:rPr>
        <w:t>71549</w:t>
      </w:r>
      <w:r w:rsidR="00367661">
        <w:t xml:space="preserve">. </w:t>
      </w:r>
      <w:r w:rsidR="00715F84">
        <w:t xml:space="preserve">Reviewed and </w:t>
      </w:r>
      <w:r w:rsidR="00CD494C">
        <w:rPr>
          <w:color w:val="FF0000"/>
        </w:rPr>
        <w:t>agreed</w:t>
      </w:r>
      <w:r w:rsidR="00CD494C">
        <w:t xml:space="preserve"> in parallel session</w:t>
      </w:r>
      <w:r w:rsidR="00715F84">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171060</w:t>
      </w:r>
      <w:r w:rsidRPr="00651984">
        <w:t xml:space="preserve"> </w:t>
      </w:r>
      <w:r>
        <w:t xml:space="preserve">(P-CR) TS 23.501: Terminology and role of applications and Application Functions. (Source: Huawei, </w:t>
      </w:r>
      <w:r w:rsidRPr="00651984">
        <w:rPr>
          <w:noProof/>
        </w:rPr>
        <w:t>HiSilicon</w:t>
      </w:r>
      <w:r>
        <w:t>).</w:t>
      </w:r>
      <w:r>
        <w:br/>
      </w:r>
      <w:r w:rsidRPr="00651984">
        <w:rPr>
          <w:b/>
        </w:rPr>
        <w:t>Abstract:</w:t>
      </w:r>
      <w:r w:rsidRPr="00651984">
        <w:t xml:space="preserve"> </w:t>
      </w:r>
      <w:r>
        <w:t>This contribution aims at clarifying the use of applications, application functions, and Application Functions within the context of 5G.</w:t>
      </w:r>
    </w:p>
    <w:p w:rsidR="002550E9" w:rsidRPr="00651984" w:rsidRDefault="002550E9" w:rsidP="002550E9">
      <w:pPr>
        <w:keepNext/>
        <w:keepLines/>
        <w:rPr>
          <w:i/>
        </w:rPr>
      </w:pPr>
      <w:r>
        <w:rPr>
          <w:i/>
        </w:rPr>
        <w:t>Convenor comment: Def AF.</w:t>
      </w:r>
    </w:p>
    <w:p w:rsidR="002550E9" w:rsidRPr="00651984" w:rsidRDefault="002550E9" w:rsidP="002550E9">
      <w:pPr>
        <w:keepNext/>
        <w:keepLines/>
      </w:pPr>
      <w:r>
        <w:rPr>
          <w:b/>
        </w:rPr>
        <w:t>Discussion and conclusion:</w:t>
      </w:r>
    </w:p>
    <w:p w:rsidR="002550E9" w:rsidRDefault="00635478" w:rsidP="002550E9">
      <w:pPr>
        <w:keepLines/>
        <w:rPr>
          <w:szCs w:val="16"/>
          <w:lang w:eastAsia="en-US"/>
        </w:rPr>
      </w:pPr>
      <w:r>
        <w:t>There was some discussion and this should be updated to become a general description. This was further discussed off-line and revised</w:t>
      </w:r>
      <w:r w:rsidR="0030214F">
        <w:t xml:space="preserve">, merging </w:t>
      </w:r>
      <w:r w:rsidR="0030214F" w:rsidRPr="0030214F">
        <w:rPr>
          <w:color w:val="0000FF"/>
        </w:rPr>
        <w:t>TD S2</w:t>
      </w:r>
      <w:r w:rsidR="0030214F" w:rsidRPr="0030214F">
        <w:rPr>
          <w:color w:val="0000FF"/>
        </w:rPr>
        <w:noBreakHyphen/>
        <w:t>171189</w:t>
      </w:r>
      <w:r w:rsidR="0030214F">
        <w:t>,</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71448</w:t>
      </w:r>
      <w:r w:rsidR="00FB348F">
        <w:t xml:space="preserve">. </w:t>
      </w:r>
      <w:r w:rsidR="00FB348F" w:rsidRPr="00FB348F">
        <w:rPr>
          <w:color w:val="FF0000"/>
        </w:rPr>
        <w:t>Confirm Sources!</w:t>
      </w:r>
      <w:r w:rsidR="00FB348F">
        <w:t xml:space="preserve"> A number of comments were made and this was left for further off-line discussion and revised in </w:t>
      </w:r>
      <w:r w:rsidR="00FB348F" w:rsidRPr="00916E52">
        <w:rPr>
          <w:rFonts w:cs="Arial"/>
          <w:color w:val="0000FF"/>
          <w:szCs w:val="16"/>
          <w:lang w:eastAsia="en-US"/>
        </w:rPr>
        <w:t>TD S2</w:t>
      </w:r>
      <w:r w:rsidR="00FB348F" w:rsidRPr="00916E52">
        <w:rPr>
          <w:rFonts w:cs="Arial"/>
          <w:color w:val="0000FF"/>
          <w:szCs w:val="16"/>
          <w:lang w:eastAsia="en-US"/>
        </w:rPr>
        <w:noBreakHyphen/>
        <w:t>1</w:t>
      </w:r>
      <w:r w:rsidR="00FB348F">
        <w:rPr>
          <w:rFonts w:cs="Arial"/>
          <w:color w:val="0000FF"/>
          <w:szCs w:val="16"/>
          <w:lang w:eastAsia="en-US"/>
        </w:rPr>
        <w:t>71543</w:t>
      </w:r>
      <w:r w:rsidR="00FB348F">
        <w:t>.</w:t>
      </w:r>
      <w:r w:rsidR="00FB348F" w:rsidRPr="00916E52">
        <w:rPr>
          <w:lang w:eastAsia="en-US"/>
        </w:rPr>
        <w:t xml:space="preserve"> </w:t>
      </w:r>
      <w:r w:rsidR="00CC1F32">
        <w:rPr>
          <w:lang w:eastAsia="en-US"/>
        </w:rPr>
        <w:t xml:space="preserve">Reviewed and </w:t>
      </w:r>
      <w:r w:rsidR="00CD494C">
        <w:rPr>
          <w:color w:val="FF0000"/>
        </w:rPr>
        <w:t>agreed</w:t>
      </w:r>
      <w:r w:rsidR="00CD494C">
        <w:t xml:space="preserve"> in parallel session</w:t>
      </w:r>
      <w:r w:rsidR="00CC1F32">
        <w:t>.</w:t>
      </w:r>
      <w:r w:rsidR="00CD494C">
        <w:t xml:space="preserve"> This was </w:t>
      </w:r>
      <w:r w:rsidR="00CD494C" w:rsidRPr="00CD494C">
        <w:rPr>
          <w:color w:val="FF0000"/>
        </w:rPr>
        <w:t>block approved</w:t>
      </w:r>
      <w:r w:rsidR="00CD494C">
        <w:t>.</w:t>
      </w:r>
    </w:p>
    <w:p w:rsidR="00367661" w:rsidRDefault="00367661" w:rsidP="00367661">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71472</w:t>
      </w:r>
      <w:r w:rsidRPr="00916E52">
        <w:rPr>
          <w:lang w:eastAsia="en-US"/>
        </w:rPr>
        <w:t xml:space="preserve"> </w:t>
      </w:r>
      <w:r>
        <w:rPr>
          <w:lang w:eastAsia="en-US"/>
        </w:rPr>
        <w:t>(P-CR) Drafting principles for Service-based. (Source: Nokia).</w:t>
      </w:r>
      <w:r>
        <w:rPr>
          <w:lang w:eastAsia="en-US"/>
        </w:rPr>
        <w:br/>
      </w:r>
      <w:r w:rsidRPr="00367661">
        <w:rPr>
          <w:b/>
        </w:rPr>
        <w:t>Abstract:</w:t>
      </w:r>
      <w:r w:rsidRPr="00367661">
        <w:t xml:space="preserve"> Drafting rules to add as an annex</w:t>
      </w:r>
      <w:r>
        <w:t>.</w:t>
      </w:r>
    </w:p>
    <w:p w:rsidR="00367661" w:rsidRDefault="00367661" w:rsidP="00367661">
      <w:pPr>
        <w:keepNext/>
        <w:keepLines/>
        <w:rPr>
          <w:b/>
        </w:rPr>
      </w:pPr>
      <w:r w:rsidRPr="00367661">
        <w:rPr>
          <w:b/>
        </w:rPr>
        <w:t>Discussion and conclusion:</w:t>
      </w:r>
    </w:p>
    <w:p w:rsidR="00367661" w:rsidRPr="00367661" w:rsidRDefault="00367661" w:rsidP="00367661">
      <w:pPr>
        <w:keepLines/>
      </w:pPr>
      <w:r>
        <w:t xml:space="preserve">Created in parallel session. Reviewed and </w:t>
      </w:r>
      <w:r w:rsidR="00CD494C">
        <w:rPr>
          <w:color w:val="FF0000"/>
        </w:rPr>
        <w:t>agreed</w:t>
      </w:r>
      <w:r w:rsidR="00CD494C">
        <w:t xml:space="preserve"> in parallel session</w:t>
      </w:r>
      <w:r>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lastRenderedPageBreak/>
        <w:t>TD S2</w:t>
      </w:r>
      <w:r>
        <w:rPr>
          <w:color w:val="0000FF"/>
        </w:rPr>
        <w:noBreakHyphen/>
        <w:t>171061</w:t>
      </w:r>
      <w:r w:rsidRPr="00651984">
        <w:t xml:space="preserve"> </w:t>
      </w:r>
      <w:r>
        <w:t xml:space="preserve">(P-CR) TS 23.501: Terminology and role of applications and Application Functions - alternative implementation. (Source: Huawei, </w:t>
      </w:r>
      <w:r w:rsidRPr="00651984">
        <w:rPr>
          <w:noProof/>
        </w:rPr>
        <w:t>HiSilicon</w:t>
      </w:r>
      <w:r>
        <w:t>).</w:t>
      </w:r>
      <w:r>
        <w:br/>
      </w:r>
      <w:r w:rsidRPr="00651984">
        <w:rPr>
          <w:b/>
        </w:rPr>
        <w:t>Abstract:</w:t>
      </w:r>
      <w:r w:rsidRPr="00651984">
        <w:t xml:space="preserve"> </w:t>
      </w:r>
      <w:r>
        <w:t>This contribution proposes an alternative implementation of the use of applications, application functions, and Application Functions within the context of 5G.</w:t>
      </w:r>
    </w:p>
    <w:p w:rsidR="002550E9" w:rsidRPr="00651984" w:rsidRDefault="002550E9" w:rsidP="002550E9">
      <w:pPr>
        <w:keepNext/>
        <w:keepLines/>
        <w:rPr>
          <w:i/>
        </w:rPr>
      </w:pPr>
      <w:r>
        <w:rPr>
          <w:i/>
        </w:rPr>
        <w:t>Convenor comment: Def AF.</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170897</w:t>
      </w:r>
      <w:r w:rsidRPr="00651984">
        <w:t xml:space="preserve"> </w:t>
      </w:r>
      <w:r>
        <w:t>(P-CR) UDM within 5GC. (Source: Ericsson).</w:t>
      </w:r>
      <w:r>
        <w:br/>
      </w:r>
      <w:r w:rsidRPr="00651984">
        <w:rPr>
          <w:b/>
        </w:rPr>
        <w:t>Abstract:</w:t>
      </w:r>
      <w:r w:rsidRPr="00651984">
        <w:t xml:space="preserve"> </w:t>
      </w:r>
      <w:r>
        <w:t>UDM role within 5GC.</w:t>
      </w:r>
    </w:p>
    <w:p w:rsidR="002550E9" w:rsidRPr="00651984" w:rsidRDefault="002550E9" w:rsidP="002550E9">
      <w:pPr>
        <w:keepNext/>
        <w:keepLines/>
        <w:rPr>
          <w:i/>
        </w:rPr>
      </w:pPr>
      <w:r>
        <w:rPr>
          <w:i/>
        </w:rPr>
        <w:t>Convenor comment: UDM.</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171084</w:t>
      </w:r>
      <w:r w:rsidRPr="00651984">
        <w:t xml:space="preserve"> </w:t>
      </w:r>
      <w:r>
        <w:t xml:space="preserve">(P-CR) TS 23.501: User Data Management. (Source: Huawei, </w:t>
      </w:r>
      <w:r w:rsidRPr="00651984">
        <w:rPr>
          <w:noProof/>
        </w:rPr>
        <w:t>HiSilicon</w:t>
      </w:r>
      <w:r>
        <w:t>).</w:t>
      </w:r>
      <w:r>
        <w:br/>
      </w:r>
      <w:r w:rsidRPr="00651984">
        <w:rPr>
          <w:b/>
        </w:rPr>
        <w:t>Abstract:</w:t>
      </w:r>
      <w:r w:rsidRPr="00651984">
        <w:t xml:space="preserve"> </w:t>
      </w:r>
      <w:r>
        <w:t>This contribution proposes to add a UDC based reference architecture for UDM.</w:t>
      </w:r>
    </w:p>
    <w:p w:rsidR="002550E9" w:rsidRPr="00651984" w:rsidRDefault="002550E9" w:rsidP="002550E9">
      <w:pPr>
        <w:keepNext/>
        <w:keepLines/>
        <w:rPr>
          <w:i/>
        </w:rPr>
      </w:pPr>
      <w:r>
        <w:rPr>
          <w:i/>
        </w:rPr>
        <w:t>Convenor comment: UDM.</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170956</w:t>
      </w:r>
      <w:r w:rsidRPr="00651984">
        <w:t xml:space="preserve"> </w:t>
      </w:r>
      <w:r>
        <w:t>(P-CR) Relationship between UDR, UDM and PCF. (Source: Oracle, ZTE).</w:t>
      </w:r>
      <w:r>
        <w:br/>
      </w:r>
      <w:r w:rsidRPr="00651984">
        <w:rPr>
          <w:b/>
        </w:rPr>
        <w:t>Abstract:</w:t>
      </w:r>
      <w:r w:rsidRPr="00651984">
        <w:t xml:space="preserve"> </w:t>
      </w:r>
      <w:r>
        <w:t>This contribution proposes an accurate definition of the relationship between the UDR, the UDM and the PCF based on agreements captured in TR 23.799.</w:t>
      </w:r>
    </w:p>
    <w:p w:rsidR="002550E9" w:rsidRPr="00651984" w:rsidRDefault="002550E9" w:rsidP="002550E9">
      <w:pPr>
        <w:keepNext/>
        <w:keepLines/>
        <w:rPr>
          <w:i/>
        </w:rPr>
      </w:pPr>
      <w:r>
        <w:rPr>
          <w:i/>
        </w:rPr>
        <w:t>Convenor comment: UDM UDR.</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170882</w:t>
      </w:r>
      <w:r w:rsidRPr="00651984">
        <w:t xml:space="preserve"> </w:t>
      </w:r>
      <w:r>
        <w:t>(P-CR) Update of Network Slicing definitions for TS 23.501. (Source: NTT DOCOMO).</w:t>
      </w:r>
      <w:r>
        <w:br/>
      </w:r>
      <w:r w:rsidRPr="00651984">
        <w:rPr>
          <w:b/>
        </w:rPr>
        <w:t>Abstract:</w:t>
      </w:r>
      <w:r w:rsidRPr="00651984">
        <w:t xml:space="preserve"> </w:t>
      </w:r>
      <w:r>
        <w:t>This contribution proposes a definition for network slice to be included in the TS 23.501.</w:t>
      </w:r>
    </w:p>
    <w:p w:rsidR="002550E9" w:rsidRPr="00651984" w:rsidRDefault="002550E9" w:rsidP="002550E9">
      <w:pPr>
        <w:keepNext/>
        <w:keepLines/>
        <w:rPr>
          <w:i/>
        </w:rPr>
      </w:pPr>
      <w:r>
        <w:rPr>
          <w:i/>
        </w:rPr>
        <w:t>Convenor comment: Def slice.</w:t>
      </w:r>
    </w:p>
    <w:p w:rsidR="002550E9" w:rsidRPr="00651984" w:rsidRDefault="002550E9" w:rsidP="002550E9">
      <w:pPr>
        <w:keepNext/>
        <w:keepLines/>
      </w:pPr>
      <w:r>
        <w:rPr>
          <w:b/>
        </w:rPr>
        <w:t>Discussion and conclusion:</w:t>
      </w:r>
    </w:p>
    <w:p w:rsidR="002550E9" w:rsidRPr="005907A3" w:rsidRDefault="005907A3" w:rsidP="002550E9">
      <w:pPr>
        <w:keepLines/>
      </w:pPr>
      <w:r>
        <w:t xml:space="preserve">Huawei supported this and added that they have a contribution on this which goes further in the description for network slicing. It was asked whether there was the intention to define also an 'Instance' from this. The SA WG2 Chairman considered the discussion of this should be a separate contribution and proposal. This was left for further off-line discussion and revised in </w:t>
      </w:r>
      <w:r>
        <w:rPr>
          <w:rFonts w:cs="Arial"/>
          <w:color w:val="0000FF"/>
          <w:szCs w:val="16"/>
          <w:lang w:eastAsia="en-US"/>
        </w:rPr>
        <w:t>TD S2</w:t>
      </w:r>
      <w:r>
        <w:rPr>
          <w:rFonts w:cs="Arial"/>
          <w:color w:val="0000FF"/>
          <w:szCs w:val="16"/>
          <w:lang w:eastAsia="en-US"/>
        </w:rPr>
        <w:noBreakHyphen/>
      </w:r>
      <w:r w:rsidRPr="00916E52">
        <w:rPr>
          <w:rFonts w:cs="Arial"/>
          <w:color w:val="0000FF"/>
          <w:szCs w:val="16"/>
          <w:lang w:eastAsia="en-US"/>
        </w:rPr>
        <w:t>1</w:t>
      </w:r>
      <w:r>
        <w:rPr>
          <w:rFonts w:cs="Arial"/>
          <w:color w:val="0000FF"/>
          <w:szCs w:val="16"/>
          <w:lang w:eastAsia="en-US"/>
        </w:rPr>
        <w:t>71463</w:t>
      </w:r>
      <w:r w:rsidR="00E1117E">
        <w:t xml:space="preserve">. It was commented that this is an alternative to the proposal in </w:t>
      </w:r>
      <w:r w:rsidR="00E1117E" w:rsidRPr="00916E52">
        <w:rPr>
          <w:rFonts w:cs="Arial"/>
          <w:color w:val="0000FF"/>
          <w:szCs w:val="16"/>
          <w:lang w:eastAsia="en-US"/>
        </w:rPr>
        <w:t>TD S2</w:t>
      </w:r>
      <w:r w:rsidR="00E1117E" w:rsidRPr="00916E52">
        <w:rPr>
          <w:rFonts w:cs="Arial"/>
          <w:color w:val="0000FF"/>
          <w:szCs w:val="16"/>
          <w:lang w:eastAsia="en-US"/>
        </w:rPr>
        <w:noBreakHyphen/>
        <w:t>1</w:t>
      </w:r>
      <w:r w:rsidR="00E1117E">
        <w:rPr>
          <w:rFonts w:cs="Arial"/>
          <w:color w:val="0000FF"/>
          <w:szCs w:val="16"/>
          <w:lang w:eastAsia="en-US"/>
        </w:rPr>
        <w:t>71547</w:t>
      </w:r>
      <w:r>
        <w:rPr>
          <w:lang w:eastAsia="en-US"/>
        </w:rPr>
        <w:t xml:space="preserve"> </w:t>
      </w:r>
      <w:r w:rsidR="00E1117E">
        <w:rPr>
          <w:lang w:eastAsia="en-US"/>
        </w:rPr>
        <w:t xml:space="preserve">and only one should be progressed. </w:t>
      </w:r>
      <w:r w:rsidR="00367661">
        <w:rPr>
          <w:lang w:eastAsia="en-US"/>
        </w:rPr>
        <w:t xml:space="preserve">There was some support for using the Network Slice definition in this proposal. ZTE commented that if this definition is used, updates to them should not be forbidden if it is found to be inaccurate. It was decided to remove the Network Slice definition from </w:t>
      </w:r>
      <w:r w:rsidR="00367661" w:rsidRPr="00916E52">
        <w:rPr>
          <w:rFonts w:cs="Arial"/>
          <w:color w:val="0000FF"/>
          <w:szCs w:val="16"/>
          <w:lang w:eastAsia="en-US"/>
        </w:rPr>
        <w:t>TD S2</w:t>
      </w:r>
      <w:r w:rsidR="00367661" w:rsidRPr="00916E52">
        <w:rPr>
          <w:rFonts w:cs="Arial"/>
          <w:color w:val="0000FF"/>
          <w:szCs w:val="16"/>
          <w:lang w:eastAsia="en-US"/>
        </w:rPr>
        <w:noBreakHyphen/>
        <w:t>1</w:t>
      </w:r>
      <w:r w:rsidR="00367661">
        <w:rPr>
          <w:rFonts w:cs="Arial"/>
          <w:color w:val="0000FF"/>
          <w:szCs w:val="16"/>
          <w:lang w:eastAsia="en-US"/>
        </w:rPr>
        <w:t>71547</w:t>
      </w:r>
      <w:r w:rsidR="00367661">
        <w:rPr>
          <w:lang w:eastAsia="en-US"/>
        </w:rPr>
        <w:t xml:space="preserve"> and to postpone the topic of definition until the next meeting. This was </w:t>
      </w:r>
      <w:r w:rsidR="00367661" w:rsidRPr="00367661">
        <w:rPr>
          <w:color w:val="FF0000"/>
          <w:lang w:eastAsia="en-US"/>
        </w:rPr>
        <w:t>postponed</w:t>
      </w:r>
      <w:r w:rsidR="00367661">
        <w:rPr>
          <w:lang w:eastAsia="en-US"/>
        </w:rPr>
        <w:t>.</w:t>
      </w:r>
    </w:p>
    <w:p w:rsidR="002550E9" w:rsidRDefault="002550E9" w:rsidP="002550E9">
      <w:pPr>
        <w:pStyle w:val="NormTop"/>
      </w:pPr>
      <w:r>
        <w:rPr>
          <w:color w:val="0000FF"/>
        </w:rPr>
        <w:lastRenderedPageBreak/>
        <w:t>TD S2</w:t>
      </w:r>
      <w:r>
        <w:rPr>
          <w:color w:val="0000FF"/>
        </w:rPr>
        <w:noBreakHyphen/>
        <w:t>171023</w:t>
      </w:r>
      <w:r w:rsidRPr="00651984">
        <w:t xml:space="preserve"> </w:t>
      </w:r>
      <w:r>
        <w:t xml:space="preserve">(P-CR) Proposed Network Slicing Update to 23.501 Clause 5.15. (Source: ZTE, Sprint, Oracle, ETRI, </w:t>
      </w:r>
      <w:r w:rsidRPr="00651984">
        <w:rPr>
          <w:noProof/>
        </w:rPr>
        <w:t>InterDigital</w:t>
      </w:r>
      <w:r>
        <w:t>, KDDI , Nokia, Qualcomm, Telecom Italia).</w:t>
      </w:r>
      <w:r>
        <w:br/>
      </w:r>
      <w:r w:rsidRPr="00651984">
        <w:rPr>
          <w:b/>
        </w:rPr>
        <w:t>Abstract:</w:t>
      </w:r>
      <w:r w:rsidRPr="00651984">
        <w:t xml:space="preserve"> </w:t>
      </w:r>
      <w:r>
        <w:t>This contribution is the resubmission which proposes normative text for Network Slicing high-level architecture descriptions to be captured in clause 5.15 of TS 23.501 based on the agreements captured in the TR 23.799v14.0.</w:t>
      </w:r>
    </w:p>
    <w:p w:rsidR="002550E9" w:rsidRPr="00651984" w:rsidRDefault="002550E9" w:rsidP="002550E9">
      <w:pPr>
        <w:keepNext/>
        <w:keepLines/>
        <w:rPr>
          <w:i/>
        </w:rPr>
      </w:pPr>
      <w:r>
        <w:rPr>
          <w:i/>
        </w:rPr>
        <w:t>Convenor comment: Slice text.</w:t>
      </w:r>
    </w:p>
    <w:p w:rsidR="002550E9" w:rsidRPr="00651984" w:rsidRDefault="002550E9" w:rsidP="002550E9">
      <w:pPr>
        <w:keepNext/>
        <w:keepLines/>
      </w:pPr>
      <w:r>
        <w:rPr>
          <w:b/>
        </w:rPr>
        <w:t>Discussion and conclusion:</w:t>
      </w:r>
    </w:p>
    <w:p w:rsidR="00301E66" w:rsidRPr="00301E66" w:rsidRDefault="005907A3" w:rsidP="002550E9">
      <w:pPr>
        <w:keepLines/>
        <w:rPr>
          <w:color w:val="FF0000"/>
          <w:szCs w:val="16"/>
          <w:lang w:eastAsia="en-US"/>
        </w:rPr>
      </w:pPr>
      <w:r>
        <w:t xml:space="preserve">China Mobile asked for clarifications on the functionality introduced by this proposal which needs to be defined. There were other issues raised and clarifications requested. Issues were collected and this was left for further off-line discussion, taking other proposals into account,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71034</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71464</w:t>
      </w:r>
      <w:r w:rsidR="00CC1F32">
        <w:t xml:space="preserve">. Huawei commented that it would have been better to provide this revision sooner as </w:t>
      </w:r>
      <w:r w:rsidR="00E1117E">
        <w:t>there have been many changes and it</w:t>
      </w:r>
      <w:r w:rsidR="00CC1F32">
        <w:t xml:space="preserve"> needs to be </w:t>
      </w:r>
      <w:r w:rsidR="00E1117E">
        <w:t xml:space="preserve">checked for </w:t>
      </w:r>
      <w:r w:rsidR="00CC1F32">
        <w:t>align</w:t>
      </w:r>
      <w:r w:rsidR="00E1117E">
        <w:t>ment</w:t>
      </w:r>
      <w:r w:rsidR="00CC1F32">
        <w:t xml:space="preserve"> with decisions made already. Nokia clarified that this proposal does not include IMS or transport information. </w:t>
      </w:r>
      <w:r w:rsidR="00E1117E">
        <w:t xml:space="preserve">There were a number of other issues raised and clarifications needed and this was left for further off-line discussion and revised in </w:t>
      </w:r>
      <w:r w:rsidR="00E1117E" w:rsidRPr="00916E52">
        <w:rPr>
          <w:rFonts w:cs="Arial"/>
          <w:color w:val="0000FF"/>
          <w:szCs w:val="16"/>
          <w:lang w:eastAsia="en-US"/>
        </w:rPr>
        <w:t>TD S2</w:t>
      </w:r>
      <w:r w:rsidR="00E1117E" w:rsidRPr="00916E52">
        <w:rPr>
          <w:rFonts w:cs="Arial"/>
          <w:color w:val="0000FF"/>
          <w:szCs w:val="16"/>
          <w:lang w:eastAsia="en-US"/>
        </w:rPr>
        <w:noBreakHyphen/>
        <w:t>1</w:t>
      </w:r>
      <w:r w:rsidR="00E1117E">
        <w:rPr>
          <w:rFonts w:cs="Arial"/>
          <w:color w:val="0000FF"/>
          <w:szCs w:val="16"/>
          <w:lang w:eastAsia="en-US"/>
        </w:rPr>
        <w:t>71547</w:t>
      </w:r>
      <w:r w:rsidR="00E1117E">
        <w:t>.</w:t>
      </w:r>
      <w:r w:rsidR="00CC1F32">
        <w:t xml:space="preserve"> </w:t>
      </w:r>
      <w:r w:rsidR="00042070">
        <w:t xml:space="preserve">Revised off-line in </w:t>
      </w:r>
      <w:r w:rsidR="00042070" w:rsidRPr="00042070">
        <w:rPr>
          <w:color w:val="0000FF"/>
        </w:rPr>
        <w:t>TD S2</w:t>
      </w:r>
      <w:r w:rsidR="00042070" w:rsidRPr="00042070">
        <w:rPr>
          <w:color w:val="0000FF"/>
        </w:rPr>
        <w:noBreakHyphen/>
        <w:t>171596</w:t>
      </w:r>
      <w:r w:rsidR="00042070">
        <w:t xml:space="preserve">. There were a number of issues raised and this was left for further off-line discussion and revised in </w:t>
      </w:r>
      <w:r w:rsidR="00042070" w:rsidRPr="00916E52">
        <w:rPr>
          <w:rFonts w:cs="Arial"/>
          <w:color w:val="0000FF"/>
          <w:szCs w:val="16"/>
          <w:lang w:eastAsia="en-US"/>
        </w:rPr>
        <w:t>TD S2</w:t>
      </w:r>
      <w:r w:rsidR="00042070" w:rsidRPr="00916E52">
        <w:rPr>
          <w:rFonts w:cs="Arial"/>
          <w:color w:val="0000FF"/>
          <w:szCs w:val="16"/>
          <w:lang w:eastAsia="en-US"/>
        </w:rPr>
        <w:noBreakHyphen/>
        <w:t>1</w:t>
      </w:r>
      <w:r w:rsidR="00042070">
        <w:rPr>
          <w:rFonts w:cs="Arial"/>
          <w:color w:val="0000FF"/>
          <w:szCs w:val="16"/>
          <w:lang w:eastAsia="en-US"/>
        </w:rPr>
        <w:t>71599</w:t>
      </w:r>
      <w:r w:rsidR="00042070">
        <w:t xml:space="preserve">. </w:t>
      </w:r>
      <w:r w:rsidR="00CD494C">
        <w:t xml:space="preserve">There were further issues raised and this was left for further off-line discussion and revised in </w:t>
      </w:r>
      <w:r w:rsidR="00CD494C" w:rsidRPr="00916E52">
        <w:rPr>
          <w:rFonts w:cs="Arial"/>
          <w:color w:val="0000FF"/>
          <w:szCs w:val="16"/>
          <w:lang w:eastAsia="en-US"/>
        </w:rPr>
        <w:t>TD S2</w:t>
      </w:r>
      <w:r w:rsidR="00CD494C" w:rsidRPr="00916E52">
        <w:rPr>
          <w:rFonts w:cs="Arial"/>
          <w:color w:val="0000FF"/>
          <w:szCs w:val="16"/>
          <w:lang w:eastAsia="en-US"/>
        </w:rPr>
        <w:noBreakHyphen/>
        <w:t>1</w:t>
      </w:r>
      <w:r w:rsidR="00CD494C">
        <w:rPr>
          <w:rFonts w:cs="Arial"/>
          <w:color w:val="0000FF"/>
          <w:szCs w:val="16"/>
          <w:lang w:eastAsia="en-US"/>
        </w:rPr>
        <w:t>71617</w:t>
      </w:r>
      <w:r w:rsidR="00CD494C">
        <w:t>.</w:t>
      </w:r>
      <w:r>
        <w:rPr>
          <w:lang w:eastAsia="en-US"/>
        </w:rPr>
        <w:t xml:space="preserve"> </w:t>
      </w:r>
      <w:r w:rsidR="00AC6C1C">
        <w:rPr>
          <w:lang w:eastAsia="en-US"/>
        </w:rPr>
        <w:t xml:space="preserve">There was some discussion over the need for the first highlighted editor's note in 5.15.5 and there were more companies who did not want it than those which did. The editor's note was removed and this was revised. There was a request to change the second highlighted editor's note as normative text. This editor's note should also be removed. This was revised accordingly, also to clean up the revisions and remove interworking related text, in </w:t>
      </w:r>
      <w:r w:rsidR="00AC6C1C" w:rsidRPr="00AC6C1C">
        <w:rPr>
          <w:rFonts w:cs="Arial"/>
          <w:color w:val="0000FF"/>
          <w:szCs w:val="16"/>
          <w:lang w:eastAsia="en-US"/>
        </w:rPr>
        <w:t>TD S2</w:t>
      </w:r>
      <w:r w:rsidR="00AC6C1C" w:rsidRPr="00AC6C1C">
        <w:rPr>
          <w:rFonts w:cs="Arial"/>
          <w:color w:val="0000FF"/>
          <w:szCs w:val="16"/>
          <w:lang w:eastAsia="en-US"/>
        </w:rPr>
        <w:noBreakHyphen/>
        <w:t>17</w:t>
      </w:r>
      <w:r w:rsidR="00AC6C1C">
        <w:rPr>
          <w:rFonts w:cs="Arial"/>
          <w:color w:val="0000FF"/>
          <w:szCs w:val="16"/>
          <w:lang w:eastAsia="en-US"/>
        </w:rPr>
        <w:t>1622</w:t>
      </w:r>
      <w:r w:rsidR="00AC6C1C" w:rsidRPr="00916E52">
        <w:rPr>
          <w:lang w:eastAsia="en-US"/>
        </w:rPr>
        <w:t xml:space="preserve"> </w:t>
      </w:r>
      <w:r w:rsidR="00AC6C1C">
        <w:t xml:space="preserve">which was </w:t>
      </w:r>
      <w:r w:rsidR="00AC6C1C">
        <w:rPr>
          <w:color w:val="FF0000"/>
        </w:rPr>
        <w:t>approved</w:t>
      </w:r>
      <w:r w:rsidR="00AC6C1C">
        <w:t xml:space="preserve">. </w:t>
      </w:r>
      <w:r w:rsidR="00AC6C1C" w:rsidRPr="00AC6C1C">
        <w:rPr>
          <w:color w:val="0000FF"/>
        </w:rPr>
        <w:t xml:space="preserve">Intel objected to the approval of this </w:t>
      </w:r>
      <w:r w:rsidR="00AC6C1C" w:rsidRPr="00AC6C1C">
        <w:rPr>
          <w:noProof/>
          <w:color w:val="0000FF"/>
        </w:rPr>
        <w:t>pCR</w:t>
      </w:r>
      <w:r w:rsidR="00AC6C1C" w:rsidRPr="00AC6C1C">
        <w:rPr>
          <w:color w:val="0000FF"/>
        </w:rPr>
        <w:t>.</w:t>
      </w:r>
      <w:r w:rsidR="00AC6C1C">
        <w:br/>
      </w:r>
      <w:r w:rsidR="00301E66" w:rsidRPr="00301E66">
        <w:rPr>
          <w:b/>
          <w:color w:val="FF0000"/>
          <w:lang w:eastAsia="en-US"/>
        </w:rPr>
        <w:t>Intel asked for their reasons for objection to be documented in this report:</w:t>
      </w:r>
      <w:r w:rsidR="00301E66">
        <w:rPr>
          <w:lang w:eastAsia="en-US"/>
        </w:rPr>
        <w:br/>
      </w:r>
      <w:r w:rsidR="00301E66" w:rsidRPr="00301E66">
        <w:rPr>
          <w:color w:val="FF0000"/>
          <w:szCs w:val="16"/>
          <w:lang w:eastAsia="en-US"/>
        </w:rPr>
        <w:t>In the following paragraph, it says: 'If the UE has been provided a Configured or Accepted NSSAI for the selected PLMN, the UE shall include this NSSAI in RRC Connection Establishment and in NAS. The RAN routes the initial access to an AMF</w:t>
      </w:r>
      <w:r w:rsidR="00301E66" w:rsidRPr="00301E66">
        <w:rPr>
          <w:i/>
          <w:color w:val="FF0000"/>
          <w:szCs w:val="16"/>
          <w:lang w:eastAsia="en-US"/>
        </w:rPr>
        <w:t xml:space="preserve"> </w:t>
      </w:r>
      <w:r w:rsidR="00301E66" w:rsidRPr="00301E66">
        <w:rPr>
          <w:i/>
          <w:color w:val="0000FF"/>
          <w:szCs w:val="16"/>
          <w:lang w:eastAsia="en-US"/>
        </w:rPr>
        <w:t>using the provided NSSAI</w:t>
      </w:r>
      <w:r w:rsidR="00301E66" w:rsidRPr="00301E66">
        <w:rPr>
          <w:color w:val="0000FF"/>
          <w:szCs w:val="16"/>
          <w:lang w:eastAsia="en-US"/>
        </w:rPr>
        <w:t>.</w:t>
      </w:r>
      <w:r w:rsidR="00301E66" w:rsidRPr="00301E66">
        <w:rPr>
          <w:color w:val="FF0000"/>
          <w:szCs w:val="16"/>
          <w:lang w:eastAsia="en-US"/>
        </w:rPr>
        <w:t>'</w:t>
      </w:r>
      <w:r w:rsidR="00301E66">
        <w:rPr>
          <w:color w:val="FF0000"/>
          <w:szCs w:val="16"/>
          <w:lang w:eastAsia="en-US"/>
        </w:rPr>
        <w:br/>
      </w:r>
      <w:r w:rsidR="00301E66" w:rsidRPr="00301E66">
        <w:rPr>
          <w:color w:val="FF0000"/>
          <w:szCs w:val="16"/>
          <w:lang w:eastAsia="en-US"/>
        </w:rPr>
        <w:t>Whether RAN uses the provided NSSAI to route the initial access to an AMF should be decided by RAN not SA2, so the second sentence is in wrong statement and the last part of the it (using the provided NSSAI) should be removed, but the author refused.</w:t>
      </w:r>
    </w:p>
    <w:p w:rsidR="002550E9" w:rsidRDefault="002550E9" w:rsidP="002550E9">
      <w:pPr>
        <w:pStyle w:val="NormTop"/>
      </w:pPr>
      <w:r>
        <w:rPr>
          <w:color w:val="0000FF"/>
        </w:rPr>
        <w:t>TD S2</w:t>
      </w:r>
      <w:r>
        <w:rPr>
          <w:color w:val="0000FF"/>
        </w:rPr>
        <w:noBreakHyphen/>
        <w:t>171034</w:t>
      </w:r>
      <w:r w:rsidRPr="00651984">
        <w:t xml:space="preserve"> </w:t>
      </w:r>
      <w:r>
        <w:t xml:space="preserve">(P-CR) TS 23.501: High level description for network slice. (Source: Huawei, </w:t>
      </w:r>
      <w:r w:rsidRPr="00651984">
        <w:rPr>
          <w:noProof/>
        </w:rPr>
        <w:t>HiSilicon</w:t>
      </w:r>
      <w:r>
        <w:t>).</w:t>
      </w:r>
      <w:r>
        <w:br/>
      </w:r>
      <w:r w:rsidRPr="00651984">
        <w:rPr>
          <w:b/>
        </w:rPr>
        <w:t>Abstract:</w:t>
      </w:r>
      <w:r w:rsidRPr="00651984">
        <w:t xml:space="preserve"> </w:t>
      </w:r>
      <w:r>
        <w:t>This contribution proposes high level description for network slicing.</w:t>
      </w:r>
    </w:p>
    <w:p w:rsidR="002550E9" w:rsidRPr="00651984" w:rsidRDefault="002550E9" w:rsidP="002550E9">
      <w:pPr>
        <w:keepNext/>
        <w:keepLines/>
        <w:rPr>
          <w:i/>
        </w:rPr>
      </w:pPr>
      <w:r>
        <w:rPr>
          <w:i/>
        </w:rPr>
        <w:t>Convenor comment: Slice text.</w:t>
      </w:r>
    </w:p>
    <w:p w:rsidR="002550E9" w:rsidRPr="00651984" w:rsidRDefault="002550E9" w:rsidP="002550E9">
      <w:pPr>
        <w:keepNext/>
        <w:keepLines/>
      </w:pPr>
      <w:r>
        <w:rPr>
          <w:b/>
        </w:rPr>
        <w:t>Discussion and conclusion:</w:t>
      </w:r>
    </w:p>
    <w:p w:rsidR="002550E9" w:rsidRPr="005907A3" w:rsidRDefault="005907A3" w:rsidP="002550E9">
      <w:pPr>
        <w:keepLines/>
      </w:pPr>
      <w:r>
        <w:t xml:space="preserve">There were some issues raised and it was decided to take the high level description of the content of a network slice. This was left for further off-line discussion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71464</w:t>
      </w:r>
      <w:r>
        <w:t>.</w:t>
      </w:r>
    </w:p>
    <w:p w:rsidR="002550E9" w:rsidRDefault="002550E9" w:rsidP="002550E9">
      <w:pPr>
        <w:pStyle w:val="NormTop"/>
      </w:pPr>
      <w:r>
        <w:rPr>
          <w:color w:val="0000FF"/>
        </w:rPr>
        <w:t>TD S2</w:t>
      </w:r>
      <w:r>
        <w:rPr>
          <w:color w:val="0000FF"/>
        </w:rPr>
        <w:noBreakHyphen/>
        <w:t>170812</w:t>
      </w:r>
      <w:r w:rsidRPr="00651984">
        <w:t xml:space="preserve"> </w:t>
      </w:r>
      <w:r>
        <w:t xml:space="preserve">(DISCUSSION) Way forward with NSSAI. (Source: Huawei, </w:t>
      </w:r>
      <w:r w:rsidRPr="00651984">
        <w:rPr>
          <w:noProof/>
        </w:rPr>
        <w:t>HiSilicon</w:t>
      </w:r>
      <w:r>
        <w:t>).</w:t>
      </w:r>
      <w:r>
        <w:br/>
      </w:r>
      <w:r w:rsidRPr="00651984">
        <w:rPr>
          <w:b/>
        </w:rPr>
        <w:t>Abstract:</w:t>
      </w:r>
      <w:r w:rsidRPr="00651984">
        <w:t xml:space="preserve"> </w:t>
      </w:r>
      <w:r>
        <w:t>This paper explores various open questions surrounding NSSAI (e.g. its interpretation by UE and AMF, what gets sent on RRC, handling in non-3GPP access etc</w:t>
      </w:r>
      <w:r w:rsidR="005907A3">
        <w:t>.</w:t>
      </w:r>
      <w:r>
        <w:t>), and proposes a way forward.</w:t>
      </w:r>
    </w:p>
    <w:p w:rsidR="002550E9" w:rsidRPr="00651984" w:rsidRDefault="002550E9" w:rsidP="002550E9">
      <w:pPr>
        <w:keepNext/>
        <w:keepLines/>
        <w:rPr>
          <w:i/>
        </w:rPr>
      </w:pPr>
      <w:r>
        <w:rPr>
          <w:i/>
        </w:rPr>
        <w:t>Convenor comment: NSSAI.</w:t>
      </w:r>
    </w:p>
    <w:p w:rsidR="002550E9" w:rsidRPr="00651984" w:rsidRDefault="002550E9" w:rsidP="002550E9">
      <w:pPr>
        <w:keepNext/>
        <w:keepLines/>
      </w:pPr>
      <w:r>
        <w:rPr>
          <w:b/>
        </w:rPr>
        <w:t>Discussion and conclusion:</w:t>
      </w:r>
    </w:p>
    <w:p w:rsidR="002550E9" w:rsidRPr="005907A3" w:rsidRDefault="005907A3" w:rsidP="002550E9">
      <w:pPr>
        <w:keepLines/>
      </w:pPr>
      <w:r>
        <w:t xml:space="preserve">Qualcomm commented that the first proposal (choice of Option A or B) has been discussed many times without resolution and did not think this should be re-opened now. The spirit of proposals 1-5 should be considered when discussing the content of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71464</w:t>
      </w:r>
      <w:r>
        <w:t xml:space="preserve"> and other pCRs to this meeting. This was then </w:t>
      </w:r>
      <w:r>
        <w:rPr>
          <w:color w:val="0000FF"/>
        </w:rPr>
        <w:t>noted</w:t>
      </w:r>
      <w:r w:rsidRPr="005907A3">
        <w:t xml:space="preserve"> </w:t>
      </w:r>
      <w:r>
        <w:t>in parallel session.</w:t>
      </w:r>
    </w:p>
    <w:p w:rsidR="002550E9" w:rsidRDefault="002550E9" w:rsidP="002550E9">
      <w:pPr>
        <w:pStyle w:val="NormTop"/>
      </w:pPr>
      <w:r>
        <w:rPr>
          <w:color w:val="0000FF"/>
        </w:rPr>
        <w:t>TD S2</w:t>
      </w:r>
      <w:r>
        <w:rPr>
          <w:color w:val="0000FF"/>
        </w:rPr>
        <w:noBreakHyphen/>
        <w:t>171049</w:t>
      </w:r>
      <w:r w:rsidRPr="00651984">
        <w:t xml:space="preserve"> </w:t>
      </w:r>
      <w:r>
        <w:t>(DISCUSSION) Discussion on the handling of NSSAI. (Source: LG Electronics Inc).</w:t>
      </w:r>
      <w:r>
        <w:br/>
      </w:r>
      <w:r w:rsidRPr="00651984">
        <w:rPr>
          <w:b/>
        </w:rPr>
        <w:t>Abstract:</w:t>
      </w:r>
      <w:r w:rsidRPr="00651984">
        <w:t xml:space="preserve"> </w:t>
      </w:r>
      <w:r>
        <w:t>This paper introduces some issues regarding NSSAI, and proposes a possible solution.</w:t>
      </w:r>
    </w:p>
    <w:p w:rsidR="002550E9" w:rsidRPr="00651984" w:rsidRDefault="002550E9" w:rsidP="002550E9">
      <w:pPr>
        <w:keepNext/>
        <w:keepLines/>
        <w:rPr>
          <w:i/>
        </w:rPr>
      </w:pPr>
      <w:r>
        <w:rPr>
          <w:i/>
        </w:rPr>
        <w:t>Convenor comment: NSSAI.</w:t>
      </w:r>
    </w:p>
    <w:p w:rsidR="002550E9" w:rsidRPr="00651984" w:rsidRDefault="002550E9" w:rsidP="002550E9">
      <w:pPr>
        <w:keepNext/>
        <w:keepLines/>
      </w:pPr>
      <w:r>
        <w:rPr>
          <w:b/>
        </w:rPr>
        <w:t>Discussion and conclusion:</w:t>
      </w:r>
    </w:p>
    <w:p w:rsidR="002550E9" w:rsidRPr="005907A3" w:rsidRDefault="005907A3" w:rsidP="002550E9">
      <w:pPr>
        <w:keepLines/>
      </w:pPr>
      <w:r>
        <w:t xml:space="preserve">There were a number of comments made and the first part should be considered when discussing the updated </w:t>
      </w:r>
      <w:r w:rsidRPr="005907A3">
        <w:rPr>
          <w:noProof/>
        </w:rPr>
        <w:t>pCR</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71464</w:t>
      </w:r>
      <w:r>
        <w:rPr>
          <w:lang w:eastAsia="en-US"/>
        </w:rPr>
        <w:t xml:space="preserve">. There were a number of comments and clarifications on the second part and this should be further discussed off-line and taken into consideration when reviewing related pCRs. </w:t>
      </w:r>
      <w:r w:rsidRPr="005907A3">
        <w:rPr>
          <w:b/>
          <w:lang w:eastAsia="en-US"/>
        </w:rPr>
        <w:t>It was requested to contribute detailed pCRs into the meetings in future.</w:t>
      </w:r>
      <w:r>
        <w:rPr>
          <w:lang w:eastAsia="en-US"/>
        </w:rPr>
        <w:t xml:space="preserve"> This was then </w:t>
      </w:r>
      <w:r w:rsidRPr="005907A3">
        <w:rPr>
          <w:color w:val="0000FF"/>
          <w:lang w:eastAsia="en-US"/>
        </w:rPr>
        <w:t>noted</w:t>
      </w:r>
      <w:r>
        <w:t xml:space="preserve"> </w:t>
      </w:r>
      <w:r>
        <w:rPr>
          <w:lang w:eastAsia="en-US"/>
        </w:rPr>
        <w:t>in parallel session.</w:t>
      </w:r>
    </w:p>
    <w:p w:rsidR="002550E9" w:rsidRDefault="002550E9" w:rsidP="002550E9">
      <w:pPr>
        <w:pStyle w:val="NormTop"/>
      </w:pPr>
      <w:r>
        <w:rPr>
          <w:color w:val="0000FF"/>
        </w:rPr>
        <w:lastRenderedPageBreak/>
        <w:t>TD S2</w:t>
      </w:r>
      <w:r>
        <w:rPr>
          <w:color w:val="0000FF"/>
        </w:rPr>
        <w:noBreakHyphen/>
        <w:t>170777</w:t>
      </w:r>
      <w:r w:rsidRPr="00651984">
        <w:t xml:space="preserve"> </w:t>
      </w:r>
      <w:r>
        <w:t>(DISCUSSION) On whether an optional Single Value NSSAI is also needed. (Source: Nokia).</w:t>
      </w:r>
      <w:r>
        <w:br/>
      </w:r>
      <w:r w:rsidRPr="00651984">
        <w:rPr>
          <w:b/>
        </w:rPr>
        <w:t>Abstract:</w:t>
      </w:r>
      <w:r w:rsidRPr="00651984">
        <w:t xml:space="preserve"> </w:t>
      </w:r>
      <w:r>
        <w:t>This paper analyses whether there is a need of different identification of the slices used by a UE in the RAN signalling than it is used in some NAS Signalling.</w:t>
      </w:r>
    </w:p>
    <w:p w:rsidR="002550E9" w:rsidRPr="00651984" w:rsidRDefault="002550E9" w:rsidP="002550E9">
      <w:pPr>
        <w:keepNext/>
        <w:keepLines/>
        <w:rPr>
          <w:i/>
        </w:rPr>
      </w:pPr>
      <w:r>
        <w:rPr>
          <w:i/>
        </w:rPr>
        <w:t>Convenor comment: NSSAI.</w:t>
      </w:r>
    </w:p>
    <w:p w:rsidR="002550E9" w:rsidRPr="00651984" w:rsidRDefault="002550E9" w:rsidP="002550E9">
      <w:pPr>
        <w:keepNext/>
        <w:keepLines/>
      </w:pPr>
      <w:r>
        <w:rPr>
          <w:b/>
        </w:rPr>
        <w:t>Discussion and conclusion:</w:t>
      </w:r>
    </w:p>
    <w:p w:rsidR="002550E9" w:rsidRPr="005907A3" w:rsidRDefault="005907A3" w:rsidP="002550E9">
      <w:pPr>
        <w:keepLines/>
      </w:pPr>
      <w:r>
        <w:t xml:space="preserve">There were a number of comments and clarifications and this should be further considered off-line. This was then </w:t>
      </w:r>
      <w:r>
        <w:rPr>
          <w:color w:val="0000FF"/>
        </w:rPr>
        <w:t>noted</w:t>
      </w:r>
      <w:r>
        <w:t xml:space="preserve"> in parallel session.</w:t>
      </w:r>
    </w:p>
    <w:p w:rsidR="002550E9" w:rsidRDefault="002550E9" w:rsidP="002550E9">
      <w:pPr>
        <w:pStyle w:val="NormTop"/>
      </w:pPr>
      <w:r>
        <w:rPr>
          <w:color w:val="0000FF"/>
        </w:rPr>
        <w:t>TD S2</w:t>
      </w:r>
      <w:r>
        <w:rPr>
          <w:color w:val="0000FF"/>
        </w:rPr>
        <w:noBreakHyphen/>
        <w:t>170912</w:t>
      </w:r>
      <w:r w:rsidRPr="00651984">
        <w:t xml:space="preserve"> </w:t>
      </w:r>
      <w:r>
        <w:t>(P-CR) Network Slice Selection Assistance Information. (Source: Ericsson, NTT DOCOMO).</w:t>
      </w:r>
      <w:r>
        <w:br/>
      </w:r>
      <w:r w:rsidRPr="00651984">
        <w:rPr>
          <w:b/>
        </w:rPr>
        <w:t>Abstract:</w:t>
      </w:r>
      <w:r w:rsidRPr="00651984">
        <w:t xml:space="preserve"> </w:t>
      </w:r>
      <w:r>
        <w:t>Proposes a way forward for usage of NSSAI when the UE is served by AMFs supporting all Network Slices allowed by the subscription.</w:t>
      </w:r>
    </w:p>
    <w:p w:rsidR="002550E9" w:rsidRPr="00651984" w:rsidRDefault="002550E9" w:rsidP="002550E9">
      <w:pPr>
        <w:keepNext/>
        <w:keepLines/>
        <w:rPr>
          <w:i/>
        </w:rPr>
      </w:pPr>
      <w:r>
        <w:rPr>
          <w:i/>
        </w:rPr>
        <w:t>Convenor comment: NSSAI.</w:t>
      </w:r>
    </w:p>
    <w:p w:rsidR="002550E9" w:rsidRPr="00651984" w:rsidRDefault="002550E9" w:rsidP="002550E9">
      <w:pPr>
        <w:keepNext/>
        <w:keepLines/>
      </w:pPr>
      <w:r>
        <w:rPr>
          <w:b/>
        </w:rPr>
        <w:t>Discussion and conclusion:</w:t>
      </w:r>
    </w:p>
    <w:p w:rsidR="002550E9" w:rsidRPr="00BF2073" w:rsidRDefault="00BF2073" w:rsidP="002550E9">
      <w:pPr>
        <w:keepLines/>
      </w:pPr>
      <w:r>
        <w:t xml:space="preserve">There were a number of issues raised with adding another option for Slice selection. </w:t>
      </w:r>
      <w:r w:rsidR="00544F2A">
        <w:t xml:space="preserve">It was considered that this requires more consideration and it was requested to include a clear description of the advantages and use cases for the proposals. This was then </w:t>
      </w:r>
      <w:r w:rsidR="00544F2A" w:rsidRPr="00544F2A">
        <w:rPr>
          <w:color w:val="FF0000"/>
        </w:rPr>
        <w:t>postponed</w:t>
      </w:r>
      <w:r w:rsidR="00544F2A">
        <w:t>.</w:t>
      </w:r>
    </w:p>
    <w:p w:rsidR="00544F2A" w:rsidRDefault="00544F2A" w:rsidP="00544F2A">
      <w:pPr>
        <w:pStyle w:val="NormTop"/>
      </w:pPr>
      <w:r>
        <w:rPr>
          <w:color w:val="0000FF"/>
        </w:rPr>
        <w:t>TD S2</w:t>
      </w:r>
      <w:r>
        <w:rPr>
          <w:color w:val="0000FF"/>
        </w:rPr>
        <w:noBreakHyphen/>
        <w:t>171027</w:t>
      </w:r>
      <w:r w:rsidRPr="00651984">
        <w:t xml:space="preserve"> </w:t>
      </w:r>
      <w:r>
        <w:t>(P-CR) Proposed architecture alignments of Network Slicing Conclusion with 5G Core Overall Architecture in TS 23.501. (Source: ZTE, Oracle, ETRI, Telecom Italia, KDDI).</w:t>
      </w:r>
      <w:r>
        <w:br/>
      </w:r>
      <w:r w:rsidRPr="00651984">
        <w:rPr>
          <w:b/>
        </w:rPr>
        <w:t>Abstract:</w:t>
      </w:r>
      <w:r w:rsidRPr="00651984">
        <w:t xml:space="preserve"> </w:t>
      </w:r>
      <w:r>
        <w:t>This contribution proposes alignment text for 5G core network architecture to incorporate the NSSF support for network slicing based on agreements captured in TR 23.799.</w:t>
      </w:r>
    </w:p>
    <w:p w:rsidR="00544F2A" w:rsidRPr="00651984" w:rsidRDefault="00544F2A" w:rsidP="00544F2A">
      <w:pPr>
        <w:keepNext/>
        <w:keepLines/>
        <w:rPr>
          <w:i/>
        </w:rPr>
      </w:pPr>
      <w:r>
        <w:rPr>
          <w:i/>
        </w:rPr>
        <w:t>Convenor comment: Slice NSSF.</w:t>
      </w:r>
    </w:p>
    <w:p w:rsidR="00544F2A" w:rsidRPr="00651984" w:rsidRDefault="00544F2A" w:rsidP="00544F2A">
      <w:pPr>
        <w:keepNext/>
        <w:keepLines/>
      </w:pPr>
      <w:r>
        <w:rPr>
          <w:b/>
        </w:rPr>
        <w:t>Discussion and conclusion:</w:t>
      </w:r>
    </w:p>
    <w:p w:rsidR="00544F2A" w:rsidRPr="00544F2A" w:rsidRDefault="00544F2A" w:rsidP="00544F2A">
      <w:pPr>
        <w:keepLines/>
      </w:pPr>
      <w:r>
        <w:t xml:space="preserve">This was reviewed and discussed and a number of comments received. Other proposals were then reviewed. </w:t>
      </w:r>
      <w:r w:rsidR="00951340">
        <w:t xml:space="preserve">It was considered that a clearer description of the problem and proposed solutions was needed and this was </w:t>
      </w:r>
      <w:r w:rsidR="00951340" w:rsidRPr="00951340">
        <w:rPr>
          <w:color w:val="FF0000"/>
        </w:rPr>
        <w:t>postponed</w:t>
      </w:r>
      <w:r w:rsidR="00951340">
        <w:t>.</w:t>
      </w:r>
    </w:p>
    <w:p w:rsidR="00544F2A" w:rsidRDefault="00544F2A" w:rsidP="00544F2A">
      <w:pPr>
        <w:pStyle w:val="NormTop"/>
      </w:pPr>
      <w:r>
        <w:rPr>
          <w:color w:val="0000FF"/>
        </w:rPr>
        <w:t>TD S2</w:t>
      </w:r>
      <w:r>
        <w:rPr>
          <w:color w:val="0000FF"/>
        </w:rPr>
        <w:noBreakHyphen/>
        <w:t>170880</w:t>
      </w:r>
      <w:r w:rsidRPr="00651984">
        <w:t xml:space="preserve"> </w:t>
      </w:r>
      <w:r>
        <w:t>(DISCUSSION) Position of Network Slice Selection Function (NSSF) in overall architecture. (Source: NTT DOCOMO, Ericsson, LG Electronics).</w:t>
      </w:r>
      <w:r>
        <w:br/>
      </w:r>
      <w:r w:rsidRPr="00651984">
        <w:rPr>
          <w:b/>
        </w:rPr>
        <w:t>Abstract:</w:t>
      </w:r>
      <w:r w:rsidRPr="00651984">
        <w:t xml:space="preserve"> </w:t>
      </w:r>
      <w:r>
        <w:t>This document discusses the possible options of NSSF placement in the overall architecture and propose a way forward solution.</w:t>
      </w:r>
    </w:p>
    <w:p w:rsidR="00544F2A" w:rsidRPr="00651984" w:rsidRDefault="00544F2A" w:rsidP="00544F2A">
      <w:pPr>
        <w:keepNext/>
        <w:keepLines/>
        <w:rPr>
          <w:i/>
        </w:rPr>
      </w:pPr>
      <w:r>
        <w:rPr>
          <w:i/>
        </w:rPr>
        <w:t>Convenor comment: Slice NSSF.</w:t>
      </w:r>
    </w:p>
    <w:p w:rsidR="00544F2A" w:rsidRPr="00651984" w:rsidRDefault="00544F2A" w:rsidP="00544F2A">
      <w:pPr>
        <w:keepNext/>
        <w:keepLines/>
      </w:pPr>
      <w:r>
        <w:rPr>
          <w:b/>
        </w:rPr>
        <w:t>Discussion and conclusion:</w:t>
      </w:r>
    </w:p>
    <w:p w:rsidR="00951340" w:rsidRDefault="00951340" w:rsidP="00951340">
      <w:pPr>
        <w:keepLines/>
      </w:pPr>
      <w:r>
        <w:t xml:space="preserve">This was reviewed and discussed and a number of comments received. Other proposals were then reviewed. It was considered that a clearer description of the problem and proposed solutions was needed and this was </w:t>
      </w:r>
      <w:r w:rsidRPr="00951340">
        <w:rPr>
          <w:color w:val="FF0000"/>
        </w:rPr>
        <w:t>postponed</w:t>
      </w:r>
      <w:r>
        <w:t>.</w:t>
      </w:r>
    </w:p>
    <w:p w:rsidR="00837031" w:rsidRPr="00837031" w:rsidRDefault="00837031" w:rsidP="00837031">
      <w:pPr>
        <w:keepLines/>
        <w:pBdr>
          <w:top w:val="single" w:sz="4" w:space="1" w:color="auto"/>
          <w:left w:val="single" w:sz="4" w:space="4" w:color="auto"/>
          <w:bottom w:val="single" w:sz="4" w:space="1" w:color="auto"/>
          <w:right w:val="single" w:sz="4" w:space="4" w:color="auto"/>
        </w:pBdr>
        <w:rPr>
          <w:b/>
          <w:color w:val="FF0000"/>
        </w:rPr>
      </w:pPr>
      <w:r w:rsidRPr="00837031">
        <w:rPr>
          <w:b/>
          <w:color w:val="FF0000"/>
        </w:rPr>
        <w:t>Nokia asked for the following statement to be added to this report:</w:t>
      </w:r>
    </w:p>
    <w:p w:rsidR="00837031" w:rsidRPr="00837031" w:rsidRDefault="00837031" w:rsidP="00837031">
      <w:pPr>
        <w:keepLines/>
        <w:pBdr>
          <w:top w:val="single" w:sz="4" w:space="1" w:color="auto"/>
          <w:left w:val="single" w:sz="4" w:space="4" w:color="auto"/>
          <w:bottom w:val="single" w:sz="4" w:space="1" w:color="auto"/>
          <w:right w:val="single" w:sz="4" w:space="4" w:color="auto"/>
        </w:pBdr>
        <w:rPr>
          <w:color w:val="FF0000"/>
        </w:rPr>
      </w:pPr>
      <w:r w:rsidRPr="00837031">
        <w:rPr>
          <w:color w:val="FF0000"/>
        </w:rPr>
        <w:t xml:space="preserve">Nokia expresses concerns that the paper </w:t>
      </w:r>
      <w:r w:rsidRPr="00837031">
        <w:rPr>
          <w:color w:val="0000FF"/>
        </w:rPr>
        <w:t>TD S2</w:t>
      </w:r>
      <w:r w:rsidRPr="00837031">
        <w:rPr>
          <w:color w:val="0000FF"/>
        </w:rPr>
        <w:noBreakHyphen/>
        <w:t>170776</w:t>
      </w:r>
      <w:r w:rsidRPr="00837031">
        <w:rPr>
          <w:color w:val="FF0000"/>
        </w:rPr>
        <w:t>: On Standardized Slice/Service Types (Nokia, Sandvine, Sprint, KDDI, Telecom Italia, ZTE, Samsung, Oracle) was not handled in the course of the meeting based on unilateral Chair decision this is a Stage 3 paper.</w:t>
      </w:r>
      <w:r>
        <w:rPr>
          <w:color w:val="FF0000"/>
        </w:rPr>
        <w:br/>
      </w:r>
      <w:r w:rsidRPr="00837031">
        <w:rPr>
          <w:color w:val="FF0000"/>
        </w:rPr>
        <w:t>Nokia retains it is fully in scope of SA WG2 to define the Standardized SST values in TS 23.501 like we did standardize the QCI values in EPS in TS 23.203.</w:t>
      </w:r>
      <w:r>
        <w:rPr>
          <w:color w:val="FF0000"/>
        </w:rPr>
        <w:br/>
      </w:r>
      <w:r w:rsidRPr="00837031">
        <w:rPr>
          <w:color w:val="FF0000"/>
        </w:rPr>
        <w:t>The fact this has enjoyed support of other companies also indicates other companies share Nokia view. Nokia is concerned the chair is appearing to be steering the discussion in a way hostile to the technical content of this paper before this paper is opened and introduced in the meeting.</w:t>
      </w:r>
    </w:p>
    <w:p w:rsidR="00837031" w:rsidRPr="00544F2A" w:rsidRDefault="00837031" w:rsidP="00951340">
      <w:pPr>
        <w:keepLines/>
      </w:pPr>
    </w:p>
    <w:p w:rsidR="002550E9" w:rsidRDefault="002550E9" w:rsidP="002550E9">
      <w:pPr>
        <w:pStyle w:val="NormTop"/>
      </w:pPr>
      <w:r>
        <w:rPr>
          <w:color w:val="0000FF"/>
        </w:rPr>
        <w:t>TD S2</w:t>
      </w:r>
      <w:r>
        <w:rPr>
          <w:color w:val="0000FF"/>
        </w:rPr>
        <w:noBreakHyphen/>
        <w:t>171153</w:t>
      </w:r>
      <w:r w:rsidRPr="00651984">
        <w:t xml:space="preserve"> </w:t>
      </w:r>
      <w:r>
        <w:t>(P-CR) Single value of NSSAI in RRC for CCNF(AMF) selection. (Source: Samsung).</w:t>
      </w:r>
      <w:r>
        <w:br/>
      </w:r>
      <w:r w:rsidRPr="00651984">
        <w:rPr>
          <w:b/>
        </w:rPr>
        <w:t>Abstract:</w:t>
      </w:r>
      <w:r w:rsidRPr="00651984">
        <w:t xml:space="preserve"> </w:t>
      </w:r>
      <w:r>
        <w:t>this contribution proposes a single value of NSSAI in RRC to select an appropriate CCNF(AMF) for the UE.</w:t>
      </w:r>
    </w:p>
    <w:p w:rsidR="002550E9" w:rsidRPr="00651984" w:rsidRDefault="002550E9" w:rsidP="002550E9">
      <w:pPr>
        <w:keepNext/>
        <w:keepLines/>
        <w:rPr>
          <w:i/>
        </w:rPr>
      </w:pPr>
      <w:r>
        <w:rPr>
          <w:i/>
        </w:rPr>
        <w:t>Convenor comment: NSSAI.</w:t>
      </w:r>
    </w:p>
    <w:p w:rsidR="002550E9" w:rsidRPr="00651984" w:rsidRDefault="002550E9" w:rsidP="002550E9">
      <w:pPr>
        <w:keepNext/>
        <w:keepLines/>
      </w:pPr>
      <w:r>
        <w:rPr>
          <w:b/>
        </w:rPr>
        <w:t>Discussion and conclusion:</w:t>
      </w:r>
    </w:p>
    <w:p w:rsidR="002550E9" w:rsidRPr="00AC0F3B" w:rsidRDefault="00AC0F3B" w:rsidP="002550E9">
      <w:pPr>
        <w:keepLines/>
      </w:pPr>
      <w:r>
        <w:t xml:space="preserve">This was </w:t>
      </w:r>
      <w:r w:rsidRPr="00AC0F3B">
        <w:rPr>
          <w:color w:val="FF0000"/>
        </w:rPr>
        <w:t>withdrawn</w:t>
      </w:r>
      <w:r>
        <w:t>.</w:t>
      </w:r>
    </w:p>
    <w:p w:rsidR="002550E9" w:rsidRDefault="002550E9" w:rsidP="002550E9">
      <w:pPr>
        <w:pStyle w:val="NormTop"/>
      </w:pPr>
      <w:r>
        <w:rPr>
          <w:color w:val="0000FF"/>
        </w:rPr>
        <w:lastRenderedPageBreak/>
        <w:t>TD S2</w:t>
      </w:r>
      <w:r>
        <w:rPr>
          <w:color w:val="0000FF"/>
        </w:rPr>
        <w:noBreakHyphen/>
        <w:t>171030</w:t>
      </w:r>
      <w:r w:rsidRPr="00651984">
        <w:t xml:space="preserve"> </w:t>
      </w:r>
      <w:r>
        <w:t>(P-CR) Architecture update for network slicing to clause 5.15 in TS 23.501. (Source: ZTE, Oracle, ETRI).</w:t>
      </w:r>
      <w:r>
        <w:br/>
      </w:r>
      <w:r w:rsidRPr="00651984">
        <w:rPr>
          <w:b/>
        </w:rPr>
        <w:t>Abstract:</w:t>
      </w:r>
      <w:r w:rsidRPr="00651984">
        <w:t xml:space="preserve"> </w:t>
      </w:r>
      <w:r>
        <w:t>This contribution proposes architecture reference model update for network slicing to clause 5.15 in TS 23.501v2.0.</w:t>
      </w:r>
    </w:p>
    <w:p w:rsidR="002550E9" w:rsidRPr="00651984" w:rsidRDefault="002550E9" w:rsidP="002550E9">
      <w:pPr>
        <w:keepNext/>
        <w:keepLines/>
        <w:rPr>
          <w:i/>
        </w:rPr>
      </w:pPr>
      <w:r>
        <w:rPr>
          <w:i/>
        </w:rPr>
        <w:t>Convenor comment: Slice arc.</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171033</w:t>
      </w:r>
      <w:r w:rsidRPr="00651984">
        <w:t xml:space="preserve"> </w:t>
      </w:r>
      <w:r>
        <w:t xml:space="preserve">(P-CR) TS 23.501: Architecture for network slicing. (Source: Huawei, </w:t>
      </w:r>
      <w:r w:rsidRPr="00651984">
        <w:rPr>
          <w:noProof/>
        </w:rPr>
        <w:t>HiSilicon</w:t>
      </w:r>
      <w:r>
        <w:t>).</w:t>
      </w:r>
      <w:r>
        <w:br/>
      </w:r>
      <w:r w:rsidRPr="00651984">
        <w:rPr>
          <w:b/>
        </w:rPr>
        <w:t>Abstract:</w:t>
      </w:r>
      <w:r w:rsidRPr="00651984">
        <w:t xml:space="preserve"> </w:t>
      </w:r>
      <w:r>
        <w:t>This contribution proposes architecture reference model for network slicing to support UE accessing one slice and multiple slices use cases.</w:t>
      </w:r>
    </w:p>
    <w:p w:rsidR="002550E9" w:rsidRPr="00651984" w:rsidRDefault="002550E9" w:rsidP="002550E9">
      <w:pPr>
        <w:keepNext/>
        <w:keepLines/>
        <w:rPr>
          <w:i/>
        </w:rPr>
      </w:pPr>
      <w:r>
        <w:rPr>
          <w:i/>
        </w:rPr>
        <w:t>Convenor comment: Slice arc.</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171169</w:t>
      </w:r>
      <w:r w:rsidRPr="00651984">
        <w:t xml:space="preserve"> </w:t>
      </w:r>
      <w:r>
        <w:t>(P-CR) Position of NSSF in overall architecture. (Source: NTT DOCOMO, Ericsson, LG Electronics).</w:t>
      </w:r>
      <w:r>
        <w:br/>
      </w:r>
      <w:r w:rsidRPr="00651984">
        <w:rPr>
          <w:b/>
        </w:rPr>
        <w:t>Abstract:</w:t>
      </w:r>
      <w:r w:rsidRPr="00651984">
        <w:t xml:space="preserve"> </w:t>
      </w:r>
      <w:r>
        <w:t>This contribution proposes a position of NSSF function in overall architecture.</w:t>
      </w:r>
    </w:p>
    <w:p w:rsidR="002550E9" w:rsidRPr="00651984" w:rsidRDefault="002550E9" w:rsidP="002550E9">
      <w:pPr>
        <w:keepNext/>
        <w:keepLines/>
        <w:rPr>
          <w:i/>
        </w:rPr>
      </w:pPr>
      <w:r>
        <w:rPr>
          <w:i/>
        </w:rPr>
        <w:t>Convenor comment: Slice NNSF.</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170776</w:t>
      </w:r>
      <w:r w:rsidRPr="00651984">
        <w:t xml:space="preserve"> </w:t>
      </w:r>
      <w:r>
        <w:t>(P-CR) On Standardized Slice/Service Types. (Source: Nokia, Sandvine, Sprint, KDDI, Telecom Italia, ZTE, Samsung, Oracle).</w:t>
      </w:r>
      <w:r>
        <w:br/>
      </w:r>
      <w:r w:rsidRPr="00651984">
        <w:rPr>
          <w:b/>
        </w:rPr>
        <w:t>Abstract:</w:t>
      </w:r>
      <w:r w:rsidRPr="00651984">
        <w:t xml:space="preserve"> </w:t>
      </w:r>
      <w:r>
        <w:t>This paper proposes the need for 3GPP to standardize slice types.</w:t>
      </w:r>
    </w:p>
    <w:p w:rsidR="002550E9" w:rsidRPr="00651984" w:rsidRDefault="002550E9" w:rsidP="002550E9">
      <w:pPr>
        <w:keepNext/>
        <w:keepLines/>
        <w:rPr>
          <w:i/>
        </w:rPr>
      </w:pPr>
      <w:r>
        <w:rPr>
          <w:i/>
        </w:rPr>
        <w:t>Convenor comment: NSSAI.</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171031</w:t>
      </w:r>
      <w:r w:rsidRPr="00651984">
        <w:t xml:space="preserve"> </w:t>
      </w:r>
      <w:r>
        <w:t>(P-CR) Clarifications for Network Slice and Network Function relationship in 23.501v1.1. (Source: ZTE, Oracle).</w:t>
      </w:r>
      <w:r>
        <w:br/>
      </w:r>
      <w:r w:rsidRPr="00651984">
        <w:rPr>
          <w:b/>
        </w:rPr>
        <w:t>Abstract:</w:t>
      </w:r>
      <w:r w:rsidRPr="00651984">
        <w:t xml:space="preserve"> </w:t>
      </w:r>
      <w:r>
        <w:t>During the last SA WG2#118bis meeting, there were confusion in term of the network functions discovery and selection operation within the 5GC with respect to network slicing feature, and how these features are related to the Network Function Service framework. Furthermore, how are these operations related to the network sharing have not been explored. The intent of this PCR is to examine fundamental aspects of these features and identify the relationships among them. This PCR also proposes clarifications to the TS 23.501 to capture those fundamental aspects.</w:t>
      </w:r>
    </w:p>
    <w:p w:rsidR="002550E9" w:rsidRPr="00651984" w:rsidRDefault="002550E9" w:rsidP="002550E9">
      <w:pPr>
        <w:keepNext/>
        <w:keepLines/>
        <w:rPr>
          <w:i/>
        </w:rPr>
      </w:pPr>
      <w:r>
        <w:rPr>
          <w:i/>
        </w:rPr>
        <w:t>Convenor comment: Slice other.</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170830</w:t>
      </w:r>
      <w:r w:rsidRPr="00651984">
        <w:t xml:space="preserve"> </w:t>
      </w:r>
      <w:r>
        <w:t>(P-CR) Network Slice Selection in AMF. (Source: Intel).</w:t>
      </w:r>
      <w:r>
        <w:br/>
      </w:r>
      <w:r w:rsidRPr="00651984">
        <w:rPr>
          <w:b/>
        </w:rPr>
        <w:t>Abstract:</w:t>
      </w:r>
      <w:r w:rsidRPr="00651984">
        <w:t xml:space="preserve"> </w:t>
      </w:r>
      <w:r>
        <w:t>This contribution proposes to add the network slice selection as one functionality of AMF in an implicit way.</w:t>
      </w:r>
    </w:p>
    <w:p w:rsidR="002550E9" w:rsidRPr="00651984" w:rsidRDefault="002550E9" w:rsidP="002550E9">
      <w:pPr>
        <w:keepNext/>
        <w:keepLines/>
        <w:rPr>
          <w:i/>
        </w:rPr>
      </w:pPr>
      <w:r>
        <w:rPr>
          <w:i/>
        </w:rPr>
        <w:t>Convenor comment: Select slice.</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lastRenderedPageBreak/>
        <w:t>TD S2</w:t>
      </w:r>
      <w:r>
        <w:rPr>
          <w:color w:val="0000FF"/>
        </w:rPr>
        <w:noBreakHyphen/>
        <w:t>171037</w:t>
      </w:r>
      <w:r w:rsidRPr="00651984">
        <w:t xml:space="preserve"> </w:t>
      </w:r>
      <w:r>
        <w:t xml:space="preserve">(P-CR) TS 23.501: S-NSSAI and Network slice instance. (Source: Huawei, </w:t>
      </w:r>
      <w:r w:rsidRPr="00651984">
        <w:rPr>
          <w:noProof/>
        </w:rPr>
        <w:t>HiSilicon</w:t>
      </w:r>
      <w:r>
        <w:t>, China Unicom).</w:t>
      </w:r>
      <w:r>
        <w:br/>
      </w:r>
      <w:r w:rsidRPr="00651984">
        <w:rPr>
          <w:b/>
        </w:rPr>
        <w:t>Abstract:</w:t>
      </w:r>
      <w:r w:rsidRPr="00651984">
        <w:t xml:space="preserve"> </w:t>
      </w:r>
      <w:r>
        <w:t>This contribution discusses about the relationship between the S-NSSAI and the network slice instance, and proposes changes to 23.501 accordingly.</w:t>
      </w:r>
    </w:p>
    <w:p w:rsidR="002550E9" w:rsidRPr="00651984" w:rsidRDefault="002550E9" w:rsidP="002550E9">
      <w:pPr>
        <w:keepNext/>
        <w:keepLines/>
        <w:rPr>
          <w:i/>
        </w:rPr>
      </w:pPr>
      <w:r>
        <w:rPr>
          <w:i/>
        </w:rPr>
        <w:t>Convenor comment: Slice instance.</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171089</w:t>
      </w:r>
      <w:r w:rsidRPr="00651984">
        <w:t xml:space="preserve"> </w:t>
      </w:r>
      <w:r>
        <w:t xml:space="preserve">(P-CR) UE triggered slice change. (Source: Samsung, </w:t>
      </w:r>
      <w:r w:rsidRPr="00651984">
        <w:rPr>
          <w:noProof/>
        </w:rPr>
        <w:t>InterDigital</w:t>
      </w:r>
      <w:r>
        <w:t>).</w:t>
      </w:r>
      <w:r>
        <w:br/>
      </w:r>
      <w:r w:rsidRPr="00651984">
        <w:rPr>
          <w:b/>
        </w:rPr>
        <w:t>Abstract:</w:t>
      </w:r>
      <w:r w:rsidRPr="00651984">
        <w:t xml:space="preserve"> </w:t>
      </w:r>
      <w:r>
        <w:t>this paper is to provide the scenarios and detailed description of MM procedures to use for the UE triggered network slice change.</w:t>
      </w:r>
    </w:p>
    <w:p w:rsidR="002550E9" w:rsidRPr="00651984" w:rsidRDefault="002550E9" w:rsidP="002550E9">
      <w:pPr>
        <w:keepNext/>
        <w:keepLines/>
        <w:rPr>
          <w:i/>
        </w:rPr>
      </w:pPr>
      <w:r>
        <w:rPr>
          <w:i/>
        </w:rPr>
        <w:t>Convenor comment: Slice change.</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171101</w:t>
      </w:r>
      <w:r w:rsidRPr="00651984">
        <w:t xml:space="preserve"> </w:t>
      </w:r>
      <w:r>
        <w:t>(DISCUSSION) Discussion on N2 and N3 reference points for 5G system. (Source: Nokia, Alcatel-Lucent Shanghai Bell).</w:t>
      </w:r>
      <w:r>
        <w:br/>
      </w:r>
      <w:r w:rsidRPr="00651984">
        <w:rPr>
          <w:b/>
        </w:rPr>
        <w:t>Abstract:</w:t>
      </w:r>
      <w:r w:rsidRPr="00651984">
        <w:t xml:space="preserve"> </w:t>
      </w:r>
      <w:r>
        <w:t>This paper discusses the way forward for N2 and N3 as generic interfaces for the 5G system.</w:t>
      </w:r>
    </w:p>
    <w:p w:rsidR="002550E9" w:rsidRPr="00651984" w:rsidRDefault="002550E9" w:rsidP="002550E9">
      <w:pPr>
        <w:keepNext/>
        <w:keepLines/>
      </w:pPr>
      <w:r>
        <w:rPr>
          <w:b/>
        </w:rPr>
        <w:t>Discussion and conclusion:</w:t>
      </w:r>
    </w:p>
    <w:p w:rsidR="002550E9" w:rsidRPr="00651984" w:rsidRDefault="002550E9" w:rsidP="002550E9">
      <w:pPr>
        <w:keepLines/>
      </w:pPr>
      <w:r>
        <w:t xml:space="preserve">Corrupt file replaced on FTP. </w:t>
      </w:r>
      <w:r w:rsidR="00FC0C0E">
        <w:t xml:space="preserve">This was </w:t>
      </w:r>
      <w:r w:rsidR="00FC0C0E" w:rsidRPr="00FC0C0E">
        <w:rPr>
          <w:color w:val="0000FF"/>
        </w:rPr>
        <w:t>not handled</w:t>
      </w:r>
      <w:r w:rsidR="00FC0C0E">
        <w:t>.</w:t>
      </w:r>
    </w:p>
    <w:p w:rsidR="002550E9" w:rsidRDefault="002550E9" w:rsidP="002550E9">
      <w:pPr>
        <w:pStyle w:val="NormTop"/>
      </w:pPr>
      <w:r>
        <w:rPr>
          <w:color w:val="0000FF"/>
        </w:rPr>
        <w:t>TD S2</w:t>
      </w:r>
      <w:r>
        <w:rPr>
          <w:color w:val="0000FF"/>
        </w:rPr>
        <w:noBreakHyphen/>
        <w:t>171102</w:t>
      </w:r>
      <w:r w:rsidR="00837031">
        <w:t xml:space="preserve"> </w:t>
      </w:r>
      <w:r>
        <w:t>[DRAFT] LS on N2 and N3 reference points for 5G system. (Nokia, Alcatel-Lucent Shanghai Bell)</w:t>
      </w:r>
      <w:r>
        <w:br/>
      </w:r>
      <w:r w:rsidRPr="00651984">
        <w:rPr>
          <w:b/>
        </w:rPr>
        <w:t>Abstract:</w:t>
      </w:r>
      <w:r w:rsidRPr="00651984">
        <w:t xml:space="preserve"> </w:t>
      </w:r>
      <w:r>
        <w:t>To: RAN WG3, CT WG4, TSG RAN. CC: TSG CT.</w:t>
      </w:r>
    </w:p>
    <w:p w:rsidR="002550E9" w:rsidRPr="00651984" w:rsidRDefault="002550E9" w:rsidP="002550E9">
      <w:pPr>
        <w:keepNext/>
        <w:keepLines/>
      </w:pPr>
      <w:r>
        <w:rPr>
          <w:b/>
        </w:rPr>
        <w:t>Discussion and conclusion:</w:t>
      </w:r>
    </w:p>
    <w:p w:rsidR="002550E9" w:rsidRPr="00837031" w:rsidRDefault="00837031" w:rsidP="002550E9">
      <w:pPr>
        <w:keepLines/>
      </w:pPr>
      <w:r>
        <w:t xml:space="preserve">The next meetings should be updated to show the next 2 meetings. Huawei asked to clarify the access types that are being worked on. It was asked whether this should also be sent to CT WG1 and SA WG3. Vodafone asked for clarification on the use of 'reference point' or 'interface'. Ericsson questioned the intent of this LS. Nokia clarified that RAN WGs should expand to work on other accesses. Ericsson suggested this could be outside the scope of their work and should be a TSG RAN discussion.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71511</w:t>
      </w:r>
      <w:r w:rsidR="00715F84">
        <w:rPr>
          <w:lang w:eastAsia="en-US"/>
        </w:rPr>
        <w:t xml:space="preserve">. There were further clarifications needed and it was suggested adding a reference to TS 23.501. This was left for further off-line discussion and revised in </w:t>
      </w:r>
      <w:r w:rsidR="00715F84" w:rsidRPr="00715F84">
        <w:rPr>
          <w:rFonts w:cs="Arial"/>
          <w:color w:val="0000FF"/>
          <w:szCs w:val="16"/>
          <w:lang w:eastAsia="en-US"/>
        </w:rPr>
        <w:t>TD S2</w:t>
      </w:r>
      <w:r w:rsidR="00715F84" w:rsidRPr="00715F84">
        <w:rPr>
          <w:rFonts w:cs="Arial"/>
          <w:color w:val="0000FF"/>
          <w:szCs w:val="16"/>
          <w:lang w:eastAsia="en-US"/>
        </w:rPr>
        <w:noBreakHyphen/>
        <w:t>17</w:t>
      </w:r>
      <w:r w:rsidR="00715F84">
        <w:rPr>
          <w:rFonts w:cs="Arial"/>
          <w:color w:val="0000FF"/>
          <w:szCs w:val="16"/>
          <w:lang w:eastAsia="en-US"/>
        </w:rPr>
        <w:t>1593</w:t>
      </w:r>
      <w:r w:rsidR="00715F84">
        <w:t>.</w:t>
      </w:r>
      <w:r w:rsidR="00715F84" w:rsidRPr="00916E52">
        <w:rPr>
          <w:lang w:eastAsia="en-US"/>
        </w:rPr>
        <w:t xml:space="preserve"> </w:t>
      </w:r>
      <w:r w:rsidR="00042070">
        <w:rPr>
          <w:lang w:eastAsia="en-US"/>
        </w:rPr>
        <w:t xml:space="preserve">Terminology corrections were needed and this was left for off-line discussion and revised in </w:t>
      </w:r>
      <w:r w:rsidR="00042070" w:rsidRPr="00042070">
        <w:rPr>
          <w:rFonts w:cs="Arial"/>
          <w:color w:val="0000FF"/>
          <w:szCs w:val="16"/>
          <w:lang w:eastAsia="en-US"/>
        </w:rPr>
        <w:t>TD S2</w:t>
      </w:r>
      <w:r w:rsidR="00042070" w:rsidRPr="00042070">
        <w:rPr>
          <w:rFonts w:cs="Arial"/>
          <w:color w:val="0000FF"/>
          <w:szCs w:val="16"/>
          <w:lang w:eastAsia="en-US"/>
        </w:rPr>
        <w:noBreakHyphen/>
        <w:t>17</w:t>
      </w:r>
      <w:r w:rsidR="00042070">
        <w:rPr>
          <w:rFonts w:cs="Arial"/>
          <w:color w:val="0000FF"/>
          <w:szCs w:val="16"/>
          <w:lang w:eastAsia="en-US"/>
        </w:rPr>
        <w:t>1600</w:t>
      </w:r>
      <w:r w:rsidR="00042070">
        <w:t>.</w:t>
      </w:r>
      <w:r w:rsidR="00042070" w:rsidRPr="00916E52">
        <w:rPr>
          <w:lang w:eastAsia="en-US"/>
        </w:rPr>
        <w:t xml:space="preserve"> </w:t>
      </w:r>
      <w:r w:rsidR="00CD494C">
        <w:rPr>
          <w:lang w:eastAsia="en-US"/>
        </w:rPr>
        <w:t xml:space="preserve">Some editorial corrections were needed and this was revised also to remove revision marks and 'draft' in </w:t>
      </w:r>
      <w:r w:rsidR="00CD494C" w:rsidRPr="00CD494C">
        <w:rPr>
          <w:rFonts w:cs="Arial"/>
          <w:color w:val="0000FF"/>
          <w:szCs w:val="16"/>
          <w:lang w:eastAsia="en-US"/>
        </w:rPr>
        <w:t>TD S2</w:t>
      </w:r>
      <w:r w:rsidR="00CD494C" w:rsidRPr="00CD494C">
        <w:rPr>
          <w:rFonts w:cs="Arial"/>
          <w:color w:val="0000FF"/>
          <w:szCs w:val="16"/>
          <w:lang w:eastAsia="en-US"/>
        </w:rPr>
        <w:noBreakHyphen/>
        <w:t>17</w:t>
      </w:r>
      <w:r w:rsidR="00CD494C">
        <w:rPr>
          <w:rFonts w:cs="Arial"/>
          <w:color w:val="0000FF"/>
          <w:szCs w:val="16"/>
          <w:lang w:eastAsia="en-US"/>
        </w:rPr>
        <w:t>1611</w:t>
      </w:r>
      <w:r w:rsidR="00CD494C" w:rsidRPr="00916E52">
        <w:rPr>
          <w:lang w:eastAsia="en-US"/>
        </w:rPr>
        <w:t xml:space="preserve"> </w:t>
      </w:r>
      <w:r w:rsidR="00CD494C">
        <w:t xml:space="preserve">which was </w:t>
      </w:r>
      <w:r w:rsidR="00CD494C">
        <w:rPr>
          <w:color w:val="FF0000"/>
        </w:rPr>
        <w:t>approved</w:t>
      </w:r>
      <w:r w:rsidR="00CD494C">
        <w:t>.</w:t>
      </w:r>
    </w:p>
    <w:p w:rsidR="002550E9" w:rsidRDefault="002550E9" w:rsidP="002550E9">
      <w:pPr>
        <w:pStyle w:val="NormTop"/>
      </w:pPr>
      <w:r>
        <w:rPr>
          <w:color w:val="0000FF"/>
        </w:rPr>
        <w:t>TD S2</w:t>
      </w:r>
      <w:r>
        <w:rPr>
          <w:color w:val="0000FF"/>
        </w:rPr>
        <w:noBreakHyphen/>
        <w:t>170950</w:t>
      </w:r>
      <w:r w:rsidRPr="00651984">
        <w:t xml:space="preserve"> </w:t>
      </w:r>
      <w:r>
        <w:t>(DISCUSSION) Support for Extended Identity Ranges in 5G. (Source: T-Mobile USA INC).</w:t>
      </w:r>
      <w:r>
        <w:br/>
      </w:r>
      <w:r w:rsidRPr="00651984">
        <w:rPr>
          <w:b/>
        </w:rPr>
        <w:t>Abstract:</w:t>
      </w:r>
      <w:r w:rsidRPr="00651984">
        <w:t xml:space="preserve"> </w:t>
      </w:r>
      <w:r>
        <w:t xml:space="preserve">Providing background information supporting extended identity ranges in 5G (specifically </w:t>
      </w:r>
      <w:r w:rsidRPr="00837031">
        <w:rPr>
          <w:noProof/>
        </w:rPr>
        <w:t>SuPI</w:t>
      </w:r>
      <w:r>
        <w:t>).</w:t>
      </w:r>
    </w:p>
    <w:p w:rsidR="002550E9" w:rsidRPr="00651984" w:rsidRDefault="002550E9" w:rsidP="002550E9">
      <w:pPr>
        <w:keepNext/>
        <w:keepLines/>
        <w:rPr>
          <w:i/>
        </w:rPr>
      </w:pPr>
      <w:r>
        <w:rPr>
          <w:i/>
        </w:rPr>
        <w:t>Convenor comment: ID.</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170943</w:t>
      </w:r>
      <w:r w:rsidRPr="00651984">
        <w:t xml:space="preserve"> </w:t>
      </w:r>
      <w:r>
        <w:t>(DISCUSSION) TMSI Usage in 5G. (Source: T-Mobile USA INC).</w:t>
      </w:r>
      <w:r>
        <w:br/>
      </w:r>
      <w:r w:rsidRPr="00651984">
        <w:rPr>
          <w:b/>
        </w:rPr>
        <w:t>Abstract:</w:t>
      </w:r>
      <w:r w:rsidRPr="00651984">
        <w:t xml:space="preserve"> </w:t>
      </w:r>
      <w:r>
        <w:t>Suggests reverting TMSI for 5G to only be a temporary identifier for a subscriber, and not receive any 'overloaded' meaning.</w:t>
      </w:r>
    </w:p>
    <w:p w:rsidR="002550E9" w:rsidRPr="00651984" w:rsidRDefault="002550E9" w:rsidP="002550E9">
      <w:pPr>
        <w:keepNext/>
        <w:keepLines/>
        <w:rPr>
          <w:i/>
        </w:rPr>
      </w:pPr>
      <w:r>
        <w:rPr>
          <w:i/>
        </w:rPr>
        <w:t>Convenor comment: ID temp.</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170744</w:t>
      </w:r>
      <w:r w:rsidRPr="00651984">
        <w:t xml:space="preserve"> </w:t>
      </w:r>
      <w:r>
        <w:t>(P-CR) 23.501: UE temporary identifier in 5GS. (Source: Qualcomm Incorporated).</w:t>
      </w:r>
      <w:r>
        <w:br/>
      </w:r>
      <w:r w:rsidRPr="00651984">
        <w:rPr>
          <w:b/>
        </w:rPr>
        <w:t>Abstract:</w:t>
      </w:r>
      <w:r w:rsidRPr="00651984">
        <w:t xml:space="preserve"> </w:t>
      </w:r>
      <w:r>
        <w:t>Introduce a 5G UE temporary identifier.</w:t>
      </w:r>
    </w:p>
    <w:p w:rsidR="002550E9" w:rsidRPr="00651984" w:rsidRDefault="002550E9" w:rsidP="002550E9">
      <w:pPr>
        <w:keepNext/>
        <w:keepLines/>
        <w:rPr>
          <w:i/>
        </w:rPr>
      </w:pPr>
      <w:r>
        <w:rPr>
          <w:i/>
        </w:rPr>
        <w:t>Convenor comment: ID temp.</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lastRenderedPageBreak/>
        <w:t>TD S2</w:t>
      </w:r>
      <w:r>
        <w:rPr>
          <w:color w:val="0000FF"/>
        </w:rPr>
        <w:noBreakHyphen/>
        <w:t>170960</w:t>
      </w:r>
      <w:r w:rsidRPr="00651984">
        <w:t xml:space="preserve"> </w:t>
      </w:r>
      <w:r>
        <w:t>(P-CR) TS 23.501: P-CR to update edge computing. (Source: Lenovo, Motorola Mobility).</w:t>
      </w:r>
      <w:r>
        <w:br/>
      </w:r>
      <w:r w:rsidRPr="00651984">
        <w:rPr>
          <w:b/>
        </w:rPr>
        <w:t>Abstract:</w:t>
      </w:r>
      <w:r w:rsidRPr="00651984">
        <w:t xml:space="preserve"> </w:t>
      </w:r>
      <w:r>
        <w:t>This paper proposes to update edge computing in TS 23.501.</w:t>
      </w:r>
    </w:p>
    <w:p w:rsidR="002550E9" w:rsidRPr="00651984" w:rsidRDefault="002550E9" w:rsidP="002550E9">
      <w:pPr>
        <w:keepNext/>
        <w:keepLines/>
        <w:rPr>
          <w:i/>
        </w:rPr>
      </w:pPr>
      <w:r>
        <w:rPr>
          <w:i/>
        </w:rPr>
        <w:t>Convenor comment: edge.</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170974</w:t>
      </w:r>
      <w:r w:rsidRPr="00651984">
        <w:t xml:space="preserve"> </w:t>
      </w:r>
      <w:r>
        <w:t xml:space="preserve">(P-CR) Asynchronous Communications. (Source: Huawei, </w:t>
      </w:r>
      <w:r w:rsidRPr="00651984">
        <w:rPr>
          <w:noProof/>
        </w:rPr>
        <w:t>HiSilicon</w:t>
      </w:r>
      <w:r>
        <w:t>, China Mobile).</w:t>
      </w:r>
      <w:r>
        <w:br/>
      </w:r>
      <w:r w:rsidRPr="00651984">
        <w:rPr>
          <w:b/>
        </w:rPr>
        <w:t>Abstract:</w:t>
      </w:r>
      <w:r w:rsidRPr="00651984">
        <w:t xml:space="preserve"> </w:t>
      </w:r>
      <w:r>
        <w:t>This contribution proposes to define the Asynchronous Communications.</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170983</w:t>
      </w:r>
      <w:r w:rsidRPr="00651984">
        <w:t xml:space="preserve"> </w:t>
      </w:r>
      <w:r>
        <w:t xml:space="preserve">(P-CR) TS 23.501: Network Topology clarification. (Source: Huawei, </w:t>
      </w:r>
      <w:r w:rsidRPr="00651984">
        <w:rPr>
          <w:noProof/>
        </w:rPr>
        <w:t>HiSilicon</w:t>
      </w:r>
      <w:r>
        <w:t>).</w:t>
      </w:r>
      <w:r>
        <w:br/>
      </w:r>
      <w:r w:rsidRPr="00651984">
        <w:rPr>
          <w:b/>
        </w:rPr>
        <w:t>Abstract:</w:t>
      </w:r>
      <w:r w:rsidRPr="00651984">
        <w:t xml:space="preserve"> </w:t>
      </w:r>
      <w:r>
        <w:t>This contribution discussed the service area of SMF, the AMF Pool, and proposes changes to TS 23.501.</w:t>
      </w:r>
    </w:p>
    <w:p w:rsidR="002550E9" w:rsidRPr="00651984" w:rsidRDefault="002550E9" w:rsidP="002550E9">
      <w:pPr>
        <w:keepNext/>
        <w:keepLines/>
        <w:rPr>
          <w:i/>
        </w:rPr>
      </w:pPr>
      <w:r>
        <w:rPr>
          <w:i/>
        </w:rPr>
        <w:t>Convenor comment: Def service area / 4.2.3.</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170888</w:t>
      </w:r>
      <w:r w:rsidRPr="00651984">
        <w:t xml:space="preserve"> </w:t>
      </w:r>
      <w:r>
        <w:t xml:space="preserve">(P-CR) 23.501 §5.9.3: DNN versus APN. (Source: Nokia, Alcatel-Lucent Shanghai Bell). (Revision of </w:t>
      </w:r>
      <w:r>
        <w:rPr>
          <w:color w:val="0000FF"/>
        </w:rPr>
        <w:t>TD S2</w:t>
      </w:r>
      <w:r>
        <w:rPr>
          <w:color w:val="0000FF"/>
        </w:rPr>
        <w:noBreakHyphen/>
      </w:r>
      <w:r w:rsidRPr="00651984">
        <w:rPr>
          <w:color w:val="0000FF"/>
        </w:rPr>
        <w:t>170153</w:t>
      </w:r>
      <w:r w:rsidRPr="00651984">
        <w:t>).</w:t>
      </w:r>
      <w:r>
        <w:br/>
      </w:r>
      <w:r w:rsidRPr="00651984">
        <w:rPr>
          <w:b/>
        </w:rPr>
        <w:t>Abstract:</w:t>
      </w:r>
      <w:r w:rsidRPr="00651984">
        <w:t xml:space="preserve"> </w:t>
      </w:r>
      <w:r>
        <w:t>23.501 §5.9.3: DNN versus APN.</w:t>
      </w:r>
    </w:p>
    <w:p w:rsidR="002550E9" w:rsidRPr="00651984" w:rsidRDefault="002550E9" w:rsidP="002550E9">
      <w:pPr>
        <w:keepNext/>
        <w:keepLines/>
      </w:pPr>
      <w:r>
        <w:rPr>
          <w:b/>
        </w:rPr>
        <w:t>Discussion and conclusion:</w:t>
      </w:r>
    </w:p>
    <w:p w:rsidR="002550E9" w:rsidRPr="00651984" w:rsidRDefault="002550E9" w:rsidP="002550E9">
      <w:pPr>
        <w:keepLines/>
      </w:pPr>
      <w:r>
        <w:t xml:space="preserve">Revision of </w:t>
      </w:r>
      <w:r w:rsidRPr="00651984">
        <w:rPr>
          <w:color w:val="0000FF"/>
        </w:rPr>
        <w:t>TD S2</w:t>
      </w:r>
      <w:r w:rsidRPr="00651984">
        <w:rPr>
          <w:color w:val="0000FF"/>
        </w:rPr>
        <w:noBreakHyphen/>
        <w:t>170153</w:t>
      </w:r>
      <w:r>
        <w:t xml:space="preserve"> from SA2#118BIS. Moved from 6.5.3 to 6.5.1. </w:t>
      </w:r>
      <w:r w:rsidR="00FC0C0E">
        <w:t xml:space="preserve">This was </w:t>
      </w:r>
      <w:r w:rsidR="00FC0C0E" w:rsidRPr="00FC0C0E">
        <w:rPr>
          <w:color w:val="0000FF"/>
        </w:rPr>
        <w:t>not handled</w:t>
      </w:r>
      <w:r w:rsidR="00FC0C0E">
        <w:t>.</w:t>
      </w:r>
    </w:p>
    <w:p w:rsidR="002550E9" w:rsidRDefault="002550E9" w:rsidP="002550E9">
      <w:pPr>
        <w:pStyle w:val="NormTop"/>
      </w:pPr>
      <w:r>
        <w:rPr>
          <w:color w:val="0000FF"/>
        </w:rPr>
        <w:t>TD S2</w:t>
      </w:r>
      <w:r>
        <w:rPr>
          <w:color w:val="0000FF"/>
        </w:rPr>
        <w:noBreakHyphen/>
        <w:t>171064</w:t>
      </w:r>
      <w:r w:rsidRPr="00651984">
        <w:t xml:space="preserve"> </w:t>
      </w:r>
      <w:r>
        <w:t xml:space="preserve">(P-CR) TS 23.501: Definition of DNN. (Source: Huawei, </w:t>
      </w:r>
      <w:r w:rsidRPr="00651984">
        <w:rPr>
          <w:noProof/>
        </w:rPr>
        <w:t>HiSilicon</w:t>
      </w:r>
      <w:r>
        <w:t>).</w:t>
      </w:r>
      <w:r>
        <w:br/>
      </w:r>
      <w:r w:rsidRPr="00651984">
        <w:rPr>
          <w:b/>
        </w:rPr>
        <w:t>Abstract:</w:t>
      </w:r>
      <w:r w:rsidRPr="00651984">
        <w:t xml:space="preserve"> </w:t>
      </w:r>
      <w:r>
        <w:t>Following the discussion in SA WG2#118bis, this contribution aims at establishing an agreement regarding the DNN (Data Network Name).</w:t>
      </w:r>
    </w:p>
    <w:p w:rsidR="002550E9" w:rsidRPr="00651984" w:rsidRDefault="002550E9" w:rsidP="002550E9">
      <w:pPr>
        <w:keepNext/>
        <w:keepLines/>
        <w:rPr>
          <w:i/>
        </w:rPr>
      </w:pPr>
      <w:r>
        <w:rPr>
          <w:i/>
        </w:rPr>
        <w:t>Convenor comment: Def DNN.</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171179</w:t>
      </w:r>
      <w:r w:rsidRPr="00651984">
        <w:t xml:space="preserve"> </w:t>
      </w:r>
      <w:r>
        <w:t>(P-CR) 23.501 § 8.2: Control plane protocol stack between the UE and the AMF. (Source: Nokia, Alcatel-Lucent Shanghai Bell).</w:t>
      </w:r>
      <w:r>
        <w:br/>
      </w:r>
      <w:r w:rsidRPr="00651984">
        <w:rPr>
          <w:b/>
        </w:rPr>
        <w:t>Abstract:</w:t>
      </w:r>
      <w:r w:rsidRPr="00651984">
        <w:t xml:space="preserve"> </w:t>
      </w:r>
      <w:r>
        <w:t>23.501 § 8.2: Control plane protocol stack between the UE and the AMF.</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170810</w:t>
      </w:r>
      <w:r w:rsidRPr="00651984">
        <w:t xml:space="preserve"> </w:t>
      </w:r>
      <w:r>
        <w:t>(DISCUSSION) Service Based Architecture for the Control Plane of 5G Core. (Source: AT&amp;T).</w:t>
      </w:r>
      <w:r>
        <w:br/>
      </w:r>
      <w:r w:rsidRPr="00651984">
        <w:rPr>
          <w:b/>
        </w:rPr>
        <w:t>Abstract:</w:t>
      </w:r>
      <w:r w:rsidRPr="00651984">
        <w:t xml:space="preserve"> </w:t>
      </w:r>
      <w:r>
        <w:t>This contribution proposes a way forward on Service Based Architecture for the Control Plane of 5G Core.</w:t>
      </w:r>
    </w:p>
    <w:p w:rsidR="002550E9" w:rsidRPr="00651984" w:rsidRDefault="002550E9" w:rsidP="002550E9">
      <w:pPr>
        <w:keepNext/>
        <w:keepLines/>
        <w:rPr>
          <w:i/>
        </w:rPr>
      </w:pPr>
      <w:r>
        <w:rPr>
          <w:i/>
        </w:rPr>
        <w:t>Convenor comment: SB way forward.</w:t>
      </w:r>
    </w:p>
    <w:p w:rsidR="002550E9" w:rsidRPr="00651984" w:rsidRDefault="002550E9" w:rsidP="002550E9">
      <w:pPr>
        <w:keepNext/>
        <w:keepLines/>
      </w:pPr>
      <w:r>
        <w:rPr>
          <w:b/>
        </w:rPr>
        <w:t>Discussion and conclusion:</w:t>
      </w:r>
    </w:p>
    <w:p w:rsidR="002550E9" w:rsidRPr="00365E9C" w:rsidRDefault="00715F84" w:rsidP="002550E9">
      <w:pPr>
        <w:keepLines/>
      </w:pPr>
      <w:r w:rsidRPr="00715F84">
        <w:rPr>
          <w:color w:val="0000FF"/>
        </w:rPr>
        <w:t>Noted</w:t>
      </w:r>
      <w:r>
        <w:t xml:space="preserve"> in parallel session</w:t>
      </w:r>
      <w:r w:rsidR="00365E9C">
        <w:t>.</w:t>
      </w:r>
    </w:p>
    <w:p w:rsidR="002550E9" w:rsidRDefault="002550E9" w:rsidP="002550E9">
      <w:pPr>
        <w:pStyle w:val="NormTop"/>
      </w:pPr>
      <w:r>
        <w:rPr>
          <w:color w:val="0000FF"/>
        </w:rPr>
        <w:t>TD S2</w:t>
      </w:r>
      <w:r>
        <w:rPr>
          <w:color w:val="0000FF"/>
        </w:rPr>
        <w:noBreakHyphen/>
        <w:t>170814</w:t>
      </w:r>
      <w:r w:rsidRPr="00651984">
        <w:t xml:space="preserve"> </w:t>
      </w:r>
      <w:r>
        <w:t>(DISCUSSION) Way Forward on NF Service Normative Work. (Source: China Mobile, China Unicom, China Telecom, CATR).</w:t>
      </w:r>
      <w:r>
        <w:br/>
      </w:r>
      <w:r w:rsidRPr="00651984">
        <w:rPr>
          <w:b/>
        </w:rPr>
        <w:t>Abstract:</w:t>
      </w:r>
      <w:r w:rsidRPr="00651984">
        <w:t xml:space="preserve"> </w:t>
      </w:r>
      <w:r>
        <w:t>propose a way forward on NF Service Normative Work in SA WG2.</w:t>
      </w:r>
    </w:p>
    <w:p w:rsidR="002550E9" w:rsidRPr="00651984" w:rsidRDefault="002550E9" w:rsidP="002550E9">
      <w:pPr>
        <w:keepNext/>
        <w:keepLines/>
        <w:rPr>
          <w:i/>
        </w:rPr>
      </w:pPr>
      <w:r>
        <w:rPr>
          <w:i/>
        </w:rPr>
        <w:t>Convenor comment: SB way forward.</w:t>
      </w:r>
    </w:p>
    <w:p w:rsidR="002550E9" w:rsidRPr="00651984" w:rsidRDefault="002550E9" w:rsidP="002550E9">
      <w:pPr>
        <w:keepNext/>
        <w:keepLines/>
      </w:pPr>
      <w:r>
        <w:rPr>
          <w:b/>
        </w:rPr>
        <w:t>Discussion and conclusion:</w:t>
      </w:r>
    </w:p>
    <w:p w:rsidR="002550E9" w:rsidRPr="00651984" w:rsidRDefault="00715F84" w:rsidP="002550E9">
      <w:pPr>
        <w:keepLines/>
      </w:pPr>
      <w:r w:rsidRPr="00715F84">
        <w:rPr>
          <w:color w:val="0000FF"/>
        </w:rPr>
        <w:t>Noted</w:t>
      </w:r>
      <w:r>
        <w:t xml:space="preserve"> in parallel session</w:t>
      </w:r>
      <w:r w:rsidR="00365E9C">
        <w:t>.</w:t>
      </w:r>
    </w:p>
    <w:p w:rsidR="002550E9" w:rsidRDefault="002550E9" w:rsidP="002550E9">
      <w:pPr>
        <w:pStyle w:val="NormTop"/>
      </w:pPr>
      <w:r>
        <w:rPr>
          <w:color w:val="0000FF"/>
        </w:rPr>
        <w:lastRenderedPageBreak/>
        <w:t>TD S2</w:t>
      </w:r>
      <w:r>
        <w:rPr>
          <w:color w:val="0000FF"/>
        </w:rPr>
        <w:noBreakHyphen/>
        <w:t>171010</w:t>
      </w:r>
      <w:r w:rsidRPr="00651984">
        <w:t xml:space="preserve"> </w:t>
      </w:r>
      <w:r>
        <w:t>(DISCUSSION) 5GS_Ph1: Approach to Service Based Architecture. (Source: Nokia).</w:t>
      </w:r>
      <w:r>
        <w:br/>
      </w:r>
      <w:r w:rsidRPr="00651984">
        <w:rPr>
          <w:b/>
        </w:rPr>
        <w:t>Abstract:</w:t>
      </w:r>
      <w:r w:rsidRPr="00651984">
        <w:t xml:space="preserve"> </w:t>
      </w:r>
      <w:r>
        <w:t>5GS_Ph1: Proposes an approach to Service Based Architecture and way forward for consideration during SA WG2#119.</w:t>
      </w:r>
    </w:p>
    <w:p w:rsidR="002550E9" w:rsidRPr="00651984" w:rsidRDefault="002550E9" w:rsidP="002550E9">
      <w:pPr>
        <w:keepNext/>
        <w:keepLines/>
        <w:rPr>
          <w:i/>
        </w:rPr>
      </w:pPr>
      <w:r>
        <w:rPr>
          <w:i/>
        </w:rPr>
        <w:t>Convenor comment: SB approach.</w:t>
      </w:r>
    </w:p>
    <w:p w:rsidR="002550E9" w:rsidRPr="00651984" w:rsidRDefault="002550E9" w:rsidP="002550E9">
      <w:pPr>
        <w:keepNext/>
        <w:keepLines/>
      </w:pPr>
      <w:r>
        <w:rPr>
          <w:b/>
        </w:rPr>
        <w:t>Discussion and conclusion:</w:t>
      </w:r>
    </w:p>
    <w:p w:rsidR="002550E9" w:rsidRPr="00651984" w:rsidRDefault="002550E9" w:rsidP="002550E9">
      <w:pPr>
        <w:keepLines/>
      </w:pPr>
      <w:r>
        <w:t xml:space="preserve">Moved from 6.5.11 to 6.5.1. </w:t>
      </w:r>
      <w:r w:rsidR="00715F84" w:rsidRPr="00715F84">
        <w:rPr>
          <w:color w:val="0000FF"/>
        </w:rPr>
        <w:t>Noted</w:t>
      </w:r>
      <w:r w:rsidR="00715F84">
        <w:t xml:space="preserve"> in parallel session</w:t>
      </w:r>
      <w:r w:rsidR="00365E9C">
        <w:t>.</w:t>
      </w:r>
    </w:p>
    <w:p w:rsidR="002550E9" w:rsidRDefault="002550E9" w:rsidP="002550E9">
      <w:pPr>
        <w:pStyle w:val="NormTop"/>
      </w:pPr>
      <w:r>
        <w:rPr>
          <w:color w:val="0000FF"/>
        </w:rPr>
        <w:t>TD S2</w:t>
      </w:r>
      <w:r>
        <w:rPr>
          <w:color w:val="0000FF"/>
        </w:rPr>
        <w:noBreakHyphen/>
        <w:t>170815</w:t>
      </w:r>
      <w:r w:rsidRPr="00651984">
        <w:t xml:space="preserve"> </w:t>
      </w:r>
      <w:r>
        <w:t>(DISCUSSION) Considerations on Identifying NF Service. (Source: China Mobile, China Unicom, China Telecom, CATR).</w:t>
      </w:r>
      <w:r>
        <w:br/>
      </w:r>
      <w:r w:rsidRPr="00651984">
        <w:rPr>
          <w:b/>
        </w:rPr>
        <w:t>Abstract:</w:t>
      </w:r>
      <w:r w:rsidRPr="00651984">
        <w:t xml:space="preserve"> </w:t>
      </w:r>
      <w:r>
        <w:t>Provide some analysis on NF service granularity and definition on how a NF service can be identified.</w:t>
      </w:r>
    </w:p>
    <w:p w:rsidR="002550E9" w:rsidRPr="00651984" w:rsidRDefault="002550E9" w:rsidP="002550E9">
      <w:pPr>
        <w:keepNext/>
        <w:keepLines/>
        <w:rPr>
          <w:i/>
        </w:rPr>
      </w:pPr>
      <w:r>
        <w:rPr>
          <w:i/>
        </w:rPr>
        <w:t>Convenor comment: SB.</w:t>
      </w:r>
    </w:p>
    <w:p w:rsidR="002550E9" w:rsidRPr="00651984" w:rsidRDefault="002550E9" w:rsidP="002550E9">
      <w:pPr>
        <w:keepNext/>
        <w:keepLines/>
      </w:pPr>
      <w:r>
        <w:rPr>
          <w:b/>
        </w:rPr>
        <w:t>Discussion and conclusion:</w:t>
      </w:r>
    </w:p>
    <w:p w:rsidR="002550E9" w:rsidRPr="00651984" w:rsidRDefault="00715F84" w:rsidP="002550E9">
      <w:pPr>
        <w:keepLines/>
      </w:pPr>
      <w:r w:rsidRPr="00715F84">
        <w:rPr>
          <w:color w:val="0000FF"/>
        </w:rPr>
        <w:t>Noted</w:t>
      </w:r>
      <w:r>
        <w:t xml:space="preserve"> in parallel session</w:t>
      </w:r>
      <w:r w:rsidR="00365E9C">
        <w:t>.</w:t>
      </w:r>
    </w:p>
    <w:p w:rsidR="002550E9" w:rsidRDefault="002550E9" w:rsidP="002550E9">
      <w:pPr>
        <w:pStyle w:val="NormTop"/>
      </w:pPr>
      <w:r>
        <w:rPr>
          <w:color w:val="0000FF"/>
        </w:rPr>
        <w:t>TD S2</w:t>
      </w:r>
      <w:r>
        <w:rPr>
          <w:color w:val="0000FF"/>
        </w:rPr>
        <w:noBreakHyphen/>
        <w:t>170818</w:t>
      </w:r>
      <w:r w:rsidRPr="00651984">
        <w:t xml:space="preserve"> </w:t>
      </w:r>
      <w:r>
        <w:t>(P-CR) Further description of NF Services. (Source: China Mobile, Huawei).</w:t>
      </w:r>
      <w:r>
        <w:br/>
      </w:r>
      <w:r w:rsidRPr="00651984">
        <w:rPr>
          <w:b/>
        </w:rPr>
        <w:t>Abstract:</w:t>
      </w:r>
      <w:r w:rsidRPr="00651984">
        <w:t xml:space="preserve"> </w:t>
      </w:r>
      <w:r>
        <w:t>Based on the input discussion papers on the further clarifications of NF service for SBA, this paper tries to capture the consolidated further understanding/criteria of NF service.</w:t>
      </w:r>
    </w:p>
    <w:p w:rsidR="002550E9" w:rsidRPr="00651984" w:rsidRDefault="002550E9" w:rsidP="002550E9">
      <w:pPr>
        <w:keepNext/>
        <w:keepLines/>
        <w:rPr>
          <w:i/>
        </w:rPr>
      </w:pPr>
      <w:r>
        <w:rPr>
          <w:i/>
        </w:rPr>
        <w:t>Convenor comment: SB 501:7.1.1.</w:t>
      </w:r>
    </w:p>
    <w:p w:rsidR="002550E9" w:rsidRPr="00651984" w:rsidRDefault="002550E9" w:rsidP="002550E9">
      <w:pPr>
        <w:keepNext/>
        <w:keepLines/>
      </w:pPr>
      <w:r>
        <w:rPr>
          <w:b/>
        </w:rPr>
        <w:t>Discussion and conclusion:</w:t>
      </w:r>
    </w:p>
    <w:p w:rsidR="002550E9" w:rsidRPr="00651984" w:rsidRDefault="00715F84" w:rsidP="002550E9">
      <w:pPr>
        <w:keepLines/>
      </w:pPr>
      <w:r w:rsidRPr="00715F84">
        <w:rPr>
          <w:color w:val="0000FF"/>
        </w:rPr>
        <w:t>Noted</w:t>
      </w:r>
      <w:r>
        <w:t xml:space="preserve"> in parallel session</w:t>
      </w:r>
      <w:r w:rsidR="00365E9C">
        <w:t>.</w:t>
      </w:r>
    </w:p>
    <w:p w:rsidR="002550E9" w:rsidRDefault="002550E9" w:rsidP="002550E9">
      <w:pPr>
        <w:pStyle w:val="NormTop"/>
      </w:pPr>
      <w:r>
        <w:rPr>
          <w:color w:val="0000FF"/>
        </w:rPr>
        <w:t>TD S2</w:t>
      </w:r>
      <w:r>
        <w:rPr>
          <w:color w:val="0000FF"/>
        </w:rPr>
        <w:noBreakHyphen/>
        <w:t>171009</w:t>
      </w:r>
      <w:r w:rsidRPr="00651984">
        <w:t xml:space="preserve"> </w:t>
      </w:r>
      <w:r>
        <w:t>(P-CR) TS 23.501: P-CR to define the criteria for NF service. (Source: Nokia).</w:t>
      </w:r>
      <w:r>
        <w:br/>
      </w:r>
      <w:r w:rsidRPr="00651984">
        <w:rPr>
          <w:b/>
        </w:rPr>
        <w:t>Abstract:</w:t>
      </w:r>
      <w:r w:rsidRPr="00651984">
        <w:t xml:space="preserve"> </w:t>
      </w:r>
      <w:r>
        <w:t>Proposes to define the criteria for NF service.</w:t>
      </w:r>
    </w:p>
    <w:p w:rsidR="002550E9" w:rsidRPr="00651984" w:rsidRDefault="002550E9" w:rsidP="002550E9">
      <w:pPr>
        <w:keepNext/>
        <w:keepLines/>
        <w:rPr>
          <w:i/>
        </w:rPr>
      </w:pPr>
      <w:r>
        <w:rPr>
          <w:i/>
        </w:rPr>
        <w:t>Convenor comment: SB 501:7.1.1.</w:t>
      </w:r>
    </w:p>
    <w:p w:rsidR="002550E9" w:rsidRPr="00651984" w:rsidRDefault="002550E9" w:rsidP="002550E9">
      <w:pPr>
        <w:keepNext/>
        <w:keepLines/>
      </w:pPr>
      <w:r>
        <w:rPr>
          <w:b/>
        </w:rPr>
        <w:t>Discussion and conclusion:</w:t>
      </w:r>
    </w:p>
    <w:p w:rsidR="002550E9" w:rsidRPr="00651984" w:rsidRDefault="002550E9" w:rsidP="002550E9">
      <w:pPr>
        <w:keepLines/>
      </w:pPr>
      <w:r>
        <w:t xml:space="preserve">Moved from 6.5.11 to 6.5.1. </w:t>
      </w:r>
      <w:r w:rsidR="00715F84" w:rsidRPr="00715F84">
        <w:rPr>
          <w:color w:val="0000FF"/>
        </w:rPr>
        <w:t>Noted</w:t>
      </w:r>
      <w:r w:rsidR="00715F84">
        <w:t xml:space="preserve"> in parallel session</w:t>
      </w:r>
      <w:r w:rsidR="00365E9C">
        <w:t>.</w:t>
      </w:r>
    </w:p>
    <w:p w:rsidR="002550E9" w:rsidRDefault="002550E9" w:rsidP="002550E9">
      <w:pPr>
        <w:pStyle w:val="NormTop"/>
      </w:pPr>
      <w:r>
        <w:rPr>
          <w:color w:val="0000FF"/>
        </w:rPr>
        <w:t>TD S2</w:t>
      </w:r>
      <w:r>
        <w:rPr>
          <w:color w:val="0000FF"/>
        </w:rPr>
        <w:noBreakHyphen/>
        <w:t>170989</w:t>
      </w:r>
      <w:r w:rsidRPr="00651984">
        <w:t xml:space="preserve"> </w:t>
      </w:r>
      <w:r>
        <w:t>(P-CR) Issue related to utilize NF service and service based interface. (Source: Huawei, Hisilicon, Sprint, Telecom Italia, China Mobile, China Unicom, China Telecom, CATR).</w:t>
      </w:r>
      <w:r>
        <w:br/>
      </w:r>
      <w:r w:rsidRPr="00651984">
        <w:rPr>
          <w:b/>
        </w:rPr>
        <w:t>Abstract:</w:t>
      </w:r>
      <w:r w:rsidRPr="00651984">
        <w:t xml:space="preserve"> </w:t>
      </w:r>
      <w:r>
        <w:t>This contribution analyzes the granularity of NF service and the usages of the service based interface for NF in core network. It is proposed to adopt the service based interface as baseline for interaction among CN NFs.</w:t>
      </w:r>
    </w:p>
    <w:p w:rsidR="002550E9" w:rsidRPr="00651984" w:rsidRDefault="002550E9" w:rsidP="002550E9">
      <w:pPr>
        <w:keepNext/>
        <w:keepLines/>
        <w:rPr>
          <w:i/>
        </w:rPr>
      </w:pPr>
      <w:r>
        <w:rPr>
          <w:i/>
        </w:rPr>
        <w:t>Convenor comment: SB 501:4.1.</w:t>
      </w:r>
    </w:p>
    <w:p w:rsidR="002550E9" w:rsidRPr="00651984" w:rsidRDefault="002550E9" w:rsidP="002550E9">
      <w:pPr>
        <w:keepNext/>
        <w:keepLines/>
      </w:pPr>
      <w:r>
        <w:rPr>
          <w:b/>
        </w:rPr>
        <w:t>Discussion and conclusion:</w:t>
      </w:r>
    </w:p>
    <w:p w:rsidR="002550E9" w:rsidRPr="00651984" w:rsidRDefault="002550E9" w:rsidP="002550E9">
      <w:pPr>
        <w:keepLines/>
      </w:pPr>
      <w:r>
        <w:t xml:space="preserve">Moved from 6.5.11 to 6.5.1. </w:t>
      </w:r>
      <w:r w:rsidR="00715F84" w:rsidRPr="00715F84">
        <w:rPr>
          <w:color w:val="0000FF"/>
        </w:rPr>
        <w:t>Noted</w:t>
      </w:r>
      <w:r w:rsidR="00715F84">
        <w:t xml:space="preserve"> in parallel session</w:t>
      </w:r>
      <w:r w:rsidR="00365E9C">
        <w:t>.</w:t>
      </w:r>
    </w:p>
    <w:p w:rsidR="002550E9" w:rsidRDefault="002550E9" w:rsidP="002550E9">
      <w:pPr>
        <w:pStyle w:val="NormTop"/>
      </w:pPr>
      <w:r>
        <w:rPr>
          <w:color w:val="0000FF"/>
        </w:rPr>
        <w:t>TD S2</w:t>
      </w:r>
      <w:r>
        <w:rPr>
          <w:color w:val="0000FF"/>
        </w:rPr>
        <w:noBreakHyphen/>
        <w:t>170723</w:t>
      </w:r>
      <w:r w:rsidRPr="00651984">
        <w:t xml:space="preserve"> </w:t>
      </w:r>
      <w:r>
        <w:t xml:space="preserve">(DISCUSSION) Proposed drafting rules for Service-based interface. (Source: </w:t>
      </w:r>
      <w:r w:rsidRPr="00651984">
        <w:rPr>
          <w:noProof/>
        </w:rPr>
        <w:t>MediaTek</w:t>
      </w:r>
      <w:r>
        <w:t xml:space="preserve"> Inc).</w:t>
      </w:r>
      <w:r>
        <w:br/>
      </w:r>
      <w:r w:rsidRPr="00651984">
        <w:rPr>
          <w:b/>
        </w:rPr>
        <w:t>Abstract:</w:t>
      </w:r>
      <w:r w:rsidRPr="00651984">
        <w:t xml:space="preserve"> </w:t>
      </w:r>
      <w:r>
        <w:t>Proposed some drafting rules for Service-based interface.</w:t>
      </w:r>
    </w:p>
    <w:p w:rsidR="002550E9" w:rsidRPr="00651984" w:rsidRDefault="002550E9" w:rsidP="002550E9">
      <w:pPr>
        <w:keepNext/>
        <w:keepLines/>
        <w:rPr>
          <w:i/>
        </w:rPr>
      </w:pPr>
      <w:r>
        <w:rPr>
          <w:i/>
        </w:rPr>
        <w:t>Convenor comment: SB conventions.</w:t>
      </w:r>
    </w:p>
    <w:p w:rsidR="002550E9" w:rsidRPr="00651984" w:rsidRDefault="002550E9" w:rsidP="002550E9">
      <w:pPr>
        <w:keepNext/>
        <w:keepLines/>
      </w:pPr>
      <w:r>
        <w:rPr>
          <w:b/>
        </w:rPr>
        <w:t>Discussion and conclusion:</w:t>
      </w:r>
    </w:p>
    <w:p w:rsidR="002550E9" w:rsidRPr="00651984" w:rsidRDefault="002550E9" w:rsidP="002550E9">
      <w:pPr>
        <w:keepLines/>
      </w:pPr>
      <w:r>
        <w:t xml:space="preserve">Moved from 6.5.11 to 6.5.1. </w:t>
      </w:r>
      <w:r w:rsidR="00FC0C0E">
        <w:t xml:space="preserve">This was </w:t>
      </w:r>
      <w:r w:rsidR="00FC0C0E" w:rsidRPr="00FC0C0E">
        <w:rPr>
          <w:color w:val="0000FF"/>
        </w:rPr>
        <w:t>not handled</w:t>
      </w:r>
      <w:r w:rsidR="00FC0C0E">
        <w:t>.</w:t>
      </w:r>
    </w:p>
    <w:p w:rsidR="002550E9" w:rsidRDefault="002550E9" w:rsidP="002550E9">
      <w:pPr>
        <w:pStyle w:val="NormTop"/>
      </w:pPr>
      <w:r>
        <w:rPr>
          <w:color w:val="0000FF"/>
        </w:rPr>
        <w:t>TD S2</w:t>
      </w:r>
      <w:r>
        <w:rPr>
          <w:color w:val="0000FF"/>
        </w:rPr>
        <w:noBreakHyphen/>
        <w:t>170724</w:t>
      </w:r>
      <w:r w:rsidRPr="00651984">
        <w:t xml:space="preserve"> </w:t>
      </w:r>
      <w:r>
        <w:t xml:space="preserve">(P-CR) </w:t>
      </w:r>
      <w:r w:rsidRPr="00651984">
        <w:rPr>
          <w:noProof/>
        </w:rPr>
        <w:t>pCR</w:t>
      </w:r>
      <w:r>
        <w:t xml:space="preserve"> 23.501 - Drafting rules for service-based interfaces. (Source: </w:t>
      </w:r>
      <w:r w:rsidRPr="00651984">
        <w:rPr>
          <w:noProof/>
        </w:rPr>
        <w:t>MediaTek</w:t>
      </w:r>
      <w:r>
        <w:t xml:space="preserve"> Inc).</w:t>
      </w:r>
      <w:r>
        <w:br/>
      </w:r>
      <w:r w:rsidRPr="00651984">
        <w:rPr>
          <w:b/>
        </w:rPr>
        <w:t>Abstract:</w:t>
      </w:r>
      <w:r w:rsidRPr="00651984">
        <w:t xml:space="preserve"> </w:t>
      </w:r>
      <w:r>
        <w:t>Introduction of drafting rules for service-based interfaces.</w:t>
      </w:r>
    </w:p>
    <w:p w:rsidR="002550E9" w:rsidRPr="00651984" w:rsidRDefault="002550E9" w:rsidP="002550E9">
      <w:pPr>
        <w:keepNext/>
        <w:keepLines/>
        <w:rPr>
          <w:i/>
        </w:rPr>
      </w:pPr>
      <w:r>
        <w:rPr>
          <w:i/>
        </w:rPr>
        <w:t>Convenor comment: SB conventions.</w:t>
      </w:r>
    </w:p>
    <w:p w:rsidR="002550E9" w:rsidRPr="00651984" w:rsidRDefault="002550E9" w:rsidP="002550E9">
      <w:pPr>
        <w:keepNext/>
        <w:keepLines/>
      </w:pPr>
      <w:r>
        <w:rPr>
          <w:b/>
        </w:rPr>
        <w:t>Discussion and conclusion:</w:t>
      </w:r>
    </w:p>
    <w:p w:rsidR="002550E9" w:rsidRPr="00837031" w:rsidRDefault="002550E9" w:rsidP="002550E9">
      <w:pPr>
        <w:keepLines/>
      </w:pPr>
      <w:r>
        <w:t xml:space="preserve">Moved from 6.5.11 to 6.5.1. </w:t>
      </w:r>
      <w:r w:rsidR="00837031">
        <w:t xml:space="preserve">There was some discussion and issues raised. This was left for further off-line discussion and revised in </w:t>
      </w:r>
      <w:r w:rsidR="00837031" w:rsidRPr="00916E52">
        <w:rPr>
          <w:rFonts w:cs="Arial"/>
          <w:color w:val="0000FF"/>
          <w:szCs w:val="16"/>
          <w:lang w:eastAsia="en-US"/>
        </w:rPr>
        <w:t>TD S2</w:t>
      </w:r>
      <w:r w:rsidR="00837031" w:rsidRPr="00916E52">
        <w:rPr>
          <w:rFonts w:cs="Arial"/>
          <w:color w:val="0000FF"/>
          <w:szCs w:val="16"/>
          <w:lang w:eastAsia="en-US"/>
        </w:rPr>
        <w:noBreakHyphen/>
        <w:t>1</w:t>
      </w:r>
      <w:r w:rsidR="00837031">
        <w:rPr>
          <w:rFonts w:cs="Arial"/>
          <w:color w:val="0000FF"/>
          <w:szCs w:val="16"/>
          <w:lang w:eastAsia="en-US"/>
        </w:rPr>
        <w:t>71512</w:t>
      </w:r>
      <w:r w:rsidR="00367661">
        <w:t xml:space="preserve">. There were some clarifications needed and the operations topic should be included. This was further discussed off-line and revised in </w:t>
      </w:r>
      <w:r w:rsidR="00367661" w:rsidRPr="00916E52">
        <w:rPr>
          <w:rFonts w:cs="Arial"/>
          <w:color w:val="0000FF"/>
          <w:szCs w:val="16"/>
          <w:lang w:eastAsia="en-US"/>
        </w:rPr>
        <w:t>TD S2</w:t>
      </w:r>
      <w:r w:rsidR="00367661" w:rsidRPr="00916E52">
        <w:rPr>
          <w:rFonts w:cs="Arial"/>
          <w:color w:val="0000FF"/>
          <w:szCs w:val="16"/>
          <w:lang w:eastAsia="en-US"/>
        </w:rPr>
        <w:noBreakHyphen/>
        <w:t>1</w:t>
      </w:r>
      <w:r w:rsidR="00367661">
        <w:rPr>
          <w:rFonts w:cs="Arial"/>
          <w:color w:val="0000FF"/>
          <w:szCs w:val="16"/>
          <w:lang w:eastAsia="en-US"/>
        </w:rPr>
        <w:t>71550</w:t>
      </w:r>
      <w:r w:rsidR="00367661">
        <w:t>.</w:t>
      </w:r>
      <w:r w:rsidR="00367661" w:rsidRPr="00916E52">
        <w:rPr>
          <w:lang w:eastAsia="en-US"/>
        </w:rPr>
        <w:t xml:space="preserve"> </w:t>
      </w:r>
      <w:r w:rsidR="00715F84">
        <w:rPr>
          <w:lang w:eastAsia="en-US"/>
        </w:rPr>
        <w:t xml:space="preserve">Reviewed and </w:t>
      </w:r>
      <w:r w:rsidR="00CD494C">
        <w:rPr>
          <w:color w:val="FF0000"/>
        </w:rPr>
        <w:t>agreed</w:t>
      </w:r>
      <w:r w:rsidR="00CD494C">
        <w:t xml:space="preserve"> in parallel session</w:t>
      </w:r>
      <w:r w:rsidR="00715F84">
        <w:rPr>
          <w:lang w:eastAsia="en-US"/>
        </w:rPr>
        <w:t>.</w:t>
      </w:r>
      <w:r w:rsidR="00CD494C">
        <w:rPr>
          <w:lang w:eastAsia="en-US"/>
        </w:rPr>
        <w:t xml:space="preserve"> </w:t>
      </w:r>
      <w:r w:rsidR="00CD494C">
        <w:t xml:space="preserve">This was </w:t>
      </w:r>
      <w:r w:rsidR="00CD494C" w:rsidRPr="00CD494C">
        <w:rPr>
          <w:color w:val="FF0000"/>
        </w:rPr>
        <w:t>block approved</w:t>
      </w:r>
      <w:r w:rsidR="00CD494C">
        <w:t>.</w:t>
      </w:r>
    </w:p>
    <w:p w:rsidR="002550E9" w:rsidRDefault="002550E9" w:rsidP="002550E9">
      <w:pPr>
        <w:pStyle w:val="NormTop"/>
      </w:pPr>
      <w:r>
        <w:rPr>
          <w:color w:val="0000FF"/>
        </w:rPr>
        <w:lastRenderedPageBreak/>
        <w:t>TD S2</w:t>
      </w:r>
      <w:r>
        <w:rPr>
          <w:color w:val="0000FF"/>
        </w:rPr>
        <w:noBreakHyphen/>
        <w:t>170886</w:t>
      </w:r>
      <w:r w:rsidRPr="00651984">
        <w:t xml:space="preserve"> </w:t>
      </w:r>
      <w:r>
        <w:t>(P-CR) Service Based Architectures. (Source: VODAFONE Group Plc).</w:t>
      </w:r>
      <w:r>
        <w:br/>
      </w:r>
      <w:r w:rsidRPr="00651984">
        <w:rPr>
          <w:b/>
        </w:rPr>
        <w:t>Abstract:</w:t>
      </w:r>
      <w:r w:rsidRPr="00651984">
        <w:t xml:space="preserve"> </w:t>
      </w:r>
      <w:r>
        <w:t>It is proposed that documentation of service based architecture expected for 5G is done in a pragmatic way. An example is given.</w:t>
      </w:r>
    </w:p>
    <w:p w:rsidR="002550E9" w:rsidRPr="00651984" w:rsidRDefault="002550E9" w:rsidP="002550E9">
      <w:pPr>
        <w:keepNext/>
        <w:keepLines/>
      </w:pPr>
      <w:r>
        <w:rPr>
          <w:b/>
        </w:rPr>
        <w:t>Discussion and conclusion:</w:t>
      </w:r>
    </w:p>
    <w:p w:rsidR="002550E9" w:rsidRPr="00651984" w:rsidRDefault="002550E9" w:rsidP="002550E9">
      <w:pPr>
        <w:keepLines/>
      </w:pPr>
      <w:r>
        <w:t xml:space="preserve">Presentation, not </w:t>
      </w:r>
      <w:r w:rsidRPr="00651984">
        <w:rPr>
          <w:noProof/>
        </w:rPr>
        <w:t>pCR</w:t>
      </w:r>
      <w:r>
        <w:t xml:space="preserve">. Moved from 6.5.7 to 6.5.1. </w:t>
      </w:r>
      <w:r w:rsidR="00715F84" w:rsidRPr="00715F84">
        <w:rPr>
          <w:color w:val="0000FF"/>
        </w:rPr>
        <w:t>Noted</w:t>
      </w:r>
      <w:r w:rsidR="00715F84">
        <w:t xml:space="preserve"> in parallel session</w:t>
      </w:r>
      <w:r w:rsidR="00365E9C">
        <w:t>.</w:t>
      </w:r>
    </w:p>
    <w:p w:rsidR="002550E9" w:rsidRDefault="002550E9" w:rsidP="002550E9">
      <w:pPr>
        <w:pStyle w:val="NormTop"/>
      </w:pPr>
      <w:r>
        <w:rPr>
          <w:color w:val="0000FF"/>
        </w:rPr>
        <w:t>TD S2</w:t>
      </w:r>
      <w:r>
        <w:rPr>
          <w:color w:val="0000FF"/>
        </w:rPr>
        <w:noBreakHyphen/>
        <w:t>171206</w:t>
      </w:r>
      <w:r w:rsidRPr="00651984">
        <w:t xml:space="preserve"> </w:t>
      </w:r>
      <w:r>
        <w:t>(DISCUSSION) Service Based / P2P Architecture Recommendations on moving forward. (Source: Verizon).</w:t>
      </w:r>
      <w:r>
        <w:br/>
      </w:r>
      <w:r w:rsidRPr="00651984">
        <w:rPr>
          <w:b/>
        </w:rPr>
        <w:t>Abstract:</w:t>
      </w:r>
      <w:r w:rsidRPr="00651984">
        <w:t xml:space="preserve"> </w:t>
      </w:r>
      <w:r>
        <w:t>Contribution proposes a SB/P2P architecture way forward on Normative Work.</w:t>
      </w:r>
    </w:p>
    <w:p w:rsidR="002550E9" w:rsidRPr="00651984" w:rsidRDefault="002550E9" w:rsidP="002550E9">
      <w:pPr>
        <w:keepNext/>
        <w:keepLines/>
      </w:pPr>
      <w:r>
        <w:rPr>
          <w:b/>
        </w:rPr>
        <w:t>Discussion and conclusion:</w:t>
      </w:r>
    </w:p>
    <w:p w:rsidR="002550E9" w:rsidRPr="00651984" w:rsidRDefault="002550E9" w:rsidP="002550E9">
      <w:pPr>
        <w:keepLines/>
      </w:pPr>
      <w:r w:rsidRPr="00635478">
        <w:rPr>
          <w:color w:val="0000FF"/>
        </w:rPr>
        <w:t>LATE REQ</w:t>
      </w:r>
      <w:r>
        <w:t xml:space="preserve">: </w:t>
      </w:r>
      <w:r w:rsidRPr="00635478">
        <w:rPr>
          <w:color w:val="FF0000"/>
        </w:rPr>
        <w:t>LATE DOC</w:t>
      </w:r>
      <w:r>
        <w:t xml:space="preserve">: Rx 10/02 16:50. </w:t>
      </w:r>
      <w:r w:rsidR="00715F84" w:rsidRPr="00715F84">
        <w:rPr>
          <w:color w:val="0000FF"/>
        </w:rPr>
        <w:t>Noted</w:t>
      </w:r>
      <w:r w:rsidR="00715F84">
        <w:t xml:space="preserve"> in parallel session</w:t>
      </w:r>
      <w:r w:rsidR="00365E9C">
        <w:t>.</w:t>
      </w:r>
    </w:p>
    <w:p w:rsidR="002550E9" w:rsidRDefault="002550E9" w:rsidP="002550E9">
      <w:pPr>
        <w:pStyle w:val="Heading3"/>
      </w:pPr>
      <w:bookmarkStart w:id="18" w:name="_Toc477526568"/>
      <w:r>
        <w:t>6.5.2</w:t>
      </w:r>
      <w:r>
        <w:tab/>
        <w:t>Access Control, RM and CM functions and flows</w:t>
      </w:r>
      <w:bookmarkEnd w:id="18"/>
    </w:p>
    <w:p w:rsidR="002550E9" w:rsidRDefault="002550E9" w:rsidP="002550E9">
      <w:pPr>
        <w:keepNext/>
        <w:keepLines/>
      </w:pPr>
      <w:r>
        <w:rPr>
          <w:color w:val="0000FF"/>
        </w:rPr>
        <w:t>TD S2</w:t>
      </w:r>
      <w:r>
        <w:rPr>
          <w:color w:val="0000FF"/>
        </w:rPr>
        <w:noBreakHyphen/>
        <w:t>171166</w:t>
      </w:r>
      <w:r w:rsidRPr="00651984">
        <w:t xml:space="preserve"> </w:t>
      </w:r>
      <w:r>
        <w:t xml:space="preserve">(P-CR) 23.501 P-CR: Addition of new RM terminology to 23.501 vocabulary. (Source: Nokia, Alcatel-Lucent Shanghai Bell, </w:t>
      </w:r>
      <w:r w:rsidRPr="00651984">
        <w:rPr>
          <w:noProof/>
        </w:rPr>
        <w:t>MediaTek</w:t>
      </w:r>
      <w:r>
        <w:t xml:space="preserve"> Inc).</w:t>
      </w:r>
      <w:r>
        <w:br/>
      </w:r>
      <w:r w:rsidRPr="00651984">
        <w:rPr>
          <w:b/>
        </w:rPr>
        <w:t>Abstract:</w:t>
      </w:r>
      <w:r w:rsidRPr="00651984">
        <w:t xml:space="preserve"> </w:t>
      </w:r>
      <w:r>
        <w:t>23.501 P-CR: Addition of RM related terms to vocabulary of TS 23.501.</w:t>
      </w:r>
    </w:p>
    <w:p w:rsidR="002550E9" w:rsidRPr="00651984" w:rsidRDefault="002550E9" w:rsidP="002550E9">
      <w:pPr>
        <w:keepNext/>
        <w:keepLines/>
        <w:rPr>
          <w:i/>
        </w:rPr>
      </w:pPr>
      <w:r>
        <w:rPr>
          <w:i/>
        </w:rPr>
        <w:t>Convenor comment: def.</w:t>
      </w:r>
    </w:p>
    <w:p w:rsidR="002550E9" w:rsidRPr="00651984" w:rsidRDefault="002550E9" w:rsidP="002550E9">
      <w:pPr>
        <w:keepNext/>
        <w:keepLines/>
      </w:pPr>
      <w:r>
        <w:rPr>
          <w:b/>
        </w:rPr>
        <w:t>Discussion and conclusion:</w:t>
      </w:r>
    </w:p>
    <w:p w:rsidR="002550E9" w:rsidRPr="00635478" w:rsidRDefault="00635478" w:rsidP="002550E9">
      <w:pPr>
        <w:keepLines/>
      </w:pPr>
      <w:r>
        <w:t xml:space="preserve">This was discussed and a number of issues raised.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71451</w:t>
      </w:r>
      <w:r w:rsidR="00FB348F">
        <w:t xml:space="preserve">. Reviewed and </w:t>
      </w:r>
      <w:r w:rsidR="00CD494C">
        <w:rPr>
          <w:color w:val="FF0000"/>
        </w:rPr>
        <w:t>agreed</w:t>
      </w:r>
      <w:r w:rsidR="00CD494C">
        <w:t xml:space="preserve"> in parallel session</w:t>
      </w:r>
      <w:r w:rsidR="00FB348F">
        <w:t>.</w:t>
      </w:r>
      <w:r w:rsidR="00CD494C">
        <w:t xml:space="preserve"> This was </w:t>
      </w:r>
      <w:r w:rsidR="00CD494C" w:rsidRPr="00CD494C">
        <w:rPr>
          <w:color w:val="FF0000"/>
        </w:rPr>
        <w:t>block approved</w:t>
      </w:r>
      <w:r w:rsidR="00CD494C">
        <w:t>.</w:t>
      </w:r>
    </w:p>
    <w:p w:rsidR="00635478" w:rsidRDefault="00635478" w:rsidP="00635478">
      <w:pPr>
        <w:pStyle w:val="NormTop"/>
      </w:pPr>
      <w:r>
        <w:rPr>
          <w:color w:val="0000FF"/>
        </w:rPr>
        <w:t>TD S2</w:t>
      </w:r>
      <w:r>
        <w:rPr>
          <w:color w:val="0000FF"/>
        </w:rPr>
        <w:noBreakHyphen/>
        <w:t>171162</w:t>
      </w:r>
      <w:r w:rsidRPr="00651984">
        <w:t xml:space="preserve"> </w:t>
      </w:r>
      <w:r>
        <w:t>(P-CR) 23.502 P-CR: Addition of new RM terminology to 23.502 vocabulary. (Source: Nokia, Alcatel-Lucent Shanghai Bell).</w:t>
      </w:r>
      <w:r>
        <w:br/>
      </w:r>
      <w:r w:rsidRPr="00651984">
        <w:rPr>
          <w:b/>
        </w:rPr>
        <w:t>Abstract:</w:t>
      </w:r>
      <w:r w:rsidRPr="00651984">
        <w:t xml:space="preserve"> </w:t>
      </w:r>
      <w:r>
        <w:t>23.502 P-CR: New contents and new notation to add RM related terms to vocabulary of 23.502 via reference to corresponding 23.501 definitions.</w:t>
      </w:r>
    </w:p>
    <w:p w:rsidR="00635478" w:rsidRPr="00651984" w:rsidRDefault="00635478" w:rsidP="00635478">
      <w:pPr>
        <w:keepNext/>
        <w:keepLines/>
        <w:rPr>
          <w:i/>
        </w:rPr>
      </w:pPr>
      <w:r>
        <w:rPr>
          <w:i/>
        </w:rPr>
        <w:t>Convenor comment: def.</w:t>
      </w:r>
    </w:p>
    <w:p w:rsidR="00635478" w:rsidRPr="00651984" w:rsidRDefault="00635478" w:rsidP="00635478">
      <w:pPr>
        <w:keepNext/>
        <w:keepLines/>
      </w:pPr>
      <w:r>
        <w:rPr>
          <w:b/>
        </w:rPr>
        <w:t>Discussion and conclusion:</w:t>
      </w:r>
    </w:p>
    <w:p w:rsidR="00635478" w:rsidRPr="00B465C0" w:rsidRDefault="00635478" w:rsidP="00635478">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r>
      <w:r w:rsidRPr="00B465C0">
        <w:rPr>
          <w:rFonts w:cs="Arial"/>
          <w:color w:val="0000FF"/>
          <w:szCs w:val="16"/>
          <w:lang w:eastAsia="en-US"/>
        </w:rPr>
        <w:t>17</w:t>
      </w:r>
      <w:r>
        <w:rPr>
          <w:rFonts w:cs="Arial"/>
          <w:color w:val="0000FF"/>
          <w:szCs w:val="16"/>
          <w:lang w:eastAsia="en-US"/>
        </w:rPr>
        <w:t>1343</w:t>
      </w:r>
      <w:r>
        <w:t>.</w:t>
      </w:r>
    </w:p>
    <w:p w:rsidR="002550E9" w:rsidRDefault="002550E9" w:rsidP="002550E9">
      <w:pPr>
        <w:pStyle w:val="NormTop"/>
      </w:pPr>
      <w:r>
        <w:rPr>
          <w:color w:val="0000FF"/>
        </w:rPr>
        <w:t>TD S2</w:t>
      </w:r>
      <w:r>
        <w:rPr>
          <w:color w:val="0000FF"/>
        </w:rPr>
        <w:noBreakHyphen/>
        <w:t>170714</w:t>
      </w:r>
      <w:r w:rsidRPr="00651984">
        <w:t xml:space="preserve"> </w:t>
      </w:r>
      <w:r>
        <w:t xml:space="preserve">(P-CR) </w:t>
      </w:r>
      <w:r w:rsidRPr="00651984">
        <w:rPr>
          <w:noProof/>
        </w:rPr>
        <w:t>pCR</w:t>
      </w:r>
      <w:r>
        <w:t xml:space="preserve"> 23.501 - Misc. corrections to Registration Management. (Source: </w:t>
      </w:r>
      <w:r w:rsidRPr="00651984">
        <w:rPr>
          <w:noProof/>
        </w:rPr>
        <w:t>MediaTek</w:t>
      </w:r>
      <w:r>
        <w:t xml:space="preserve"> Inc., Nokia, Alcatel-Lucent Shanghai Bell).</w:t>
      </w:r>
      <w:r>
        <w:br/>
      </w:r>
      <w:r w:rsidRPr="00651984">
        <w:rPr>
          <w:b/>
        </w:rPr>
        <w:t>Abstract:</w:t>
      </w:r>
      <w:r w:rsidRPr="00651984">
        <w:t xml:space="preserve"> </w:t>
      </w:r>
      <w:r>
        <w:t>Correcting misc. inconsistencies, ambiguities and editorials.</w:t>
      </w:r>
    </w:p>
    <w:p w:rsidR="002550E9" w:rsidRPr="00651984" w:rsidRDefault="002550E9" w:rsidP="002550E9">
      <w:pPr>
        <w:keepNext/>
        <w:keepLines/>
        <w:rPr>
          <w:i/>
        </w:rPr>
      </w:pPr>
      <w:r>
        <w:rPr>
          <w:i/>
        </w:rPr>
        <w:t>Convenor comment: RM.</w:t>
      </w:r>
    </w:p>
    <w:p w:rsidR="002550E9" w:rsidRPr="00651984" w:rsidRDefault="002550E9" w:rsidP="002550E9">
      <w:pPr>
        <w:keepNext/>
        <w:keepLines/>
      </w:pPr>
      <w:r>
        <w:rPr>
          <w:b/>
        </w:rPr>
        <w:t>Discussion and conclusion:</w:t>
      </w:r>
    </w:p>
    <w:p w:rsidR="002550E9" w:rsidRPr="002A4F4D" w:rsidRDefault="002A4F4D" w:rsidP="002550E9">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71452</w:t>
      </w:r>
      <w:r w:rsidR="00837031">
        <w:t>. It was agreed to add 'registration reject' in the figures. Qualcomm suggested adding a note to clarify that not all scenarios are shown. This was further discussed</w:t>
      </w:r>
      <w:r w:rsidR="00837031" w:rsidRPr="00837031">
        <w:t xml:space="preserve"> </w:t>
      </w:r>
      <w:r w:rsidR="00837031">
        <w:t xml:space="preserve">off-line and revised in </w:t>
      </w:r>
      <w:r w:rsidR="00837031" w:rsidRPr="00916E52">
        <w:rPr>
          <w:rFonts w:cs="Arial"/>
          <w:color w:val="0000FF"/>
          <w:szCs w:val="16"/>
          <w:lang w:eastAsia="en-US"/>
        </w:rPr>
        <w:t>TD S2</w:t>
      </w:r>
      <w:r w:rsidR="00837031" w:rsidRPr="00916E52">
        <w:rPr>
          <w:rFonts w:cs="Arial"/>
          <w:color w:val="0000FF"/>
          <w:szCs w:val="16"/>
          <w:lang w:eastAsia="en-US"/>
        </w:rPr>
        <w:noBreakHyphen/>
        <w:t>1</w:t>
      </w:r>
      <w:r w:rsidR="00837031">
        <w:rPr>
          <w:rFonts w:cs="Arial"/>
          <w:color w:val="0000FF"/>
          <w:szCs w:val="16"/>
          <w:lang w:eastAsia="en-US"/>
        </w:rPr>
        <w:t>71514</w:t>
      </w:r>
      <w:r w:rsidR="00715F84">
        <w:t xml:space="preserve">. Reviewed and </w:t>
      </w:r>
      <w:r w:rsidR="00CD494C">
        <w:rPr>
          <w:color w:val="FF0000"/>
        </w:rPr>
        <w:t>agreed</w:t>
      </w:r>
      <w:r w:rsidR="00CD494C">
        <w:t xml:space="preserve"> in parallel session</w:t>
      </w:r>
      <w:r w:rsidR="00715F84">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171116</w:t>
      </w:r>
      <w:r w:rsidRPr="00651984">
        <w:t xml:space="preserve"> </w:t>
      </w:r>
      <w:r>
        <w:t>(P-CR) TS 23.501 Correction on RM-DEREGISTERED. (Source: ZTE).</w:t>
      </w:r>
      <w:r>
        <w:br/>
      </w:r>
      <w:r w:rsidRPr="00651984">
        <w:rPr>
          <w:b/>
        </w:rPr>
        <w:t>Abstract:</w:t>
      </w:r>
      <w:r w:rsidRPr="00651984">
        <w:t xml:space="preserve"> </w:t>
      </w:r>
      <w:r>
        <w:t>This contribution proposes correction on the definition of RM-DEREGISTERED.</w:t>
      </w:r>
    </w:p>
    <w:p w:rsidR="002550E9" w:rsidRPr="00651984" w:rsidRDefault="002550E9" w:rsidP="002550E9">
      <w:pPr>
        <w:keepNext/>
        <w:keepLines/>
        <w:rPr>
          <w:i/>
        </w:rPr>
      </w:pPr>
      <w:r>
        <w:rPr>
          <w:i/>
        </w:rPr>
        <w:t>Convenor comment: RM.</w:t>
      </w:r>
    </w:p>
    <w:p w:rsidR="002550E9" w:rsidRPr="00651984" w:rsidRDefault="002550E9" w:rsidP="002550E9">
      <w:pPr>
        <w:keepNext/>
        <w:keepLines/>
      </w:pPr>
      <w:r>
        <w:rPr>
          <w:b/>
        </w:rPr>
        <w:t>Discussion and conclusion:</w:t>
      </w:r>
    </w:p>
    <w:p w:rsidR="002550E9" w:rsidRPr="002A4F4D" w:rsidRDefault="002A4F4D" w:rsidP="002550E9">
      <w:pPr>
        <w:keepLines/>
      </w:pPr>
      <w:r>
        <w:t xml:space="preserve">This was discussed and </w:t>
      </w:r>
      <w:r>
        <w:rPr>
          <w:color w:val="0000FF"/>
        </w:rPr>
        <w:t>noted</w:t>
      </w:r>
      <w:r>
        <w:t xml:space="preserve"> in parallel session.</w:t>
      </w:r>
    </w:p>
    <w:p w:rsidR="002550E9" w:rsidRDefault="002550E9" w:rsidP="002550E9">
      <w:pPr>
        <w:pStyle w:val="NormTop"/>
      </w:pPr>
      <w:r>
        <w:rPr>
          <w:color w:val="0000FF"/>
        </w:rPr>
        <w:t>TD S2</w:t>
      </w:r>
      <w:r>
        <w:rPr>
          <w:color w:val="0000FF"/>
        </w:rPr>
        <w:noBreakHyphen/>
        <w:t>170715</w:t>
      </w:r>
      <w:r w:rsidRPr="00651984">
        <w:t xml:space="preserve"> </w:t>
      </w:r>
      <w:r>
        <w:t xml:space="preserve">(P-CR) </w:t>
      </w:r>
      <w:r w:rsidRPr="00651984">
        <w:rPr>
          <w:noProof/>
        </w:rPr>
        <w:t>pCR</w:t>
      </w:r>
      <w:r>
        <w:t xml:space="preserve"> 23.501 - Misc. corrections to Connection Management. (Source: </w:t>
      </w:r>
      <w:r w:rsidRPr="00651984">
        <w:rPr>
          <w:noProof/>
        </w:rPr>
        <w:t>MediaTek</w:t>
      </w:r>
      <w:r>
        <w:t xml:space="preserve"> Inc., Nokia, Alcatel-Lucent Shanghai Bell).</w:t>
      </w:r>
      <w:r>
        <w:br/>
      </w:r>
      <w:r w:rsidRPr="00651984">
        <w:rPr>
          <w:b/>
        </w:rPr>
        <w:t>Abstract:</w:t>
      </w:r>
      <w:r w:rsidRPr="00651984">
        <w:t xml:space="preserve"> </w:t>
      </w:r>
      <w:r>
        <w:t>Correcting misc. inconsistencies, ambiguities and editorials.</w:t>
      </w:r>
    </w:p>
    <w:p w:rsidR="002550E9" w:rsidRPr="00651984" w:rsidRDefault="002550E9" w:rsidP="002550E9">
      <w:pPr>
        <w:keepNext/>
        <w:keepLines/>
        <w:rPr>
          <w:i/>
        </w:rPr>
      </w:pPr>
      <w:r>
        <w:rPr>
          <w:i/>
        </w:rPr>
        <w:t>Convenor comment: CM.</w:t>
      </w:r>
    </w:p>
    <w:p w:rsidR="002550E9" w:rsidRPr="00651984" w:rsidRDefault="002550E9" w:rsidP="002550E9">
      <w:pPr>
        <w:keepNext/>
        <w:keepLines/>
      </w:pPr>
      <w:r>
        <w:rPr>
          <w:b/>
        </w:rPr>
        <w:t>Discussion and conclusion:</w:t>
      </w:r>
    </w:p>
    <w:p w:rsidR="002550E9" w:rsidRPr="002A4F4D" w:rsidRDefault="0030214F" w:rsidP="002550E9">
      <w:pPr>
        <w:keepLines/>
      </w:pPr>
      <w:r>
        <w:t xml:space="preserve">There was some discussion and issues raised. Other related proposals were also reviewed. This was further discussed off-line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71019</w:t>
      </w:r>
      <w:r w:rsidRPr="00916E52">
        <w:rPr>
          <w:lang w:eastAsia="en-US"/>
        </w:rPr>
        <w:t xml:space="preserve"> </w:t>
      </w:r>
      <w:r>
        <w:rPr>
          <w:lang w:eastAsia="en-US"/>
        </w:rPr>
        <w:t xml:space="preserve">and </w:t>
      </w:r>
      <w:r w:rsidRPr="0030214F">
        <w:rPr>
          <w:rFonts w:cs="Arial"/>
          <w:color w:val="0000FF"/>
          <w:szCs w:val="16"/>
          <w:lang w:eastAsia="en-US"/>
        </w:rPr>
        <w:t>TD S2</w:t>
      </w:r>
      <w:r w:rsidRPr="0030214F">
        <w:rPr>
          <w:rFonts w:cs="Arial"/>
          <w:color w:val="0000FF"/>
          <w:szCs w:val="16"/>
          <w:lang w:eastAsia="en-US"/>
        </w:rPr>
        <w:noBreakHyphen/>
        <w:t>17</w:t>
      </w:r>
      <w:r>
        <w:rPr>
          <w:rFonts w:cs="Arial"/>
          <w:color w:val="0000FF"/>
          <w:szCs w:val="16"/>
          <w:lang w:eastAsia="en-US"/>
        </w:rPr>
        <w:t>1121</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71453</w:t>
      </w:r>
      <w:r w:rsidR="00837031">
        <w:t xml:space="preserve">. Further corrections were needed and this was revised off-line in </w:t>
      </w:r>
      <w:r w:rsidR="00837031" w:rsidRPr="00916E52">
        <w:rPr>
          <w:rFonts w:cs="Arial"/>
          <w:color w:val="0000FF"/>
          <w:szCs w:val="16"/>
          <w:lang w:eastAsia="en-US"/>
        </w:rPr>
        <w:t>TD S2</w:t>
      </w:r>
      <w:r w:rsidR="00837031" w:rsidRPr="00916E52">
        <w:rPr>
          <w:rFonts w:cs="Arial"/>
          <w:color w:val="0000FF"/>
          <w:szCs w:val="16"/>
          <w:lang w:eastAsia="en-US"/>
        </w:rPr>
        <w:noBreakHyphen/>
        <w:t>1</w:t>
      </w:r>
      <w:r w:rsidR="00837031">
        <w:rPr>
          <w:rFonts w:cs="Arial"/>
          <w:color w:val="0000FF"/>
          <w:szCs w:val="16"/>
          <w:lang w:eastAsia="en-US"/>
        </w:rPr>
        <w:t>71515</w:t>
      </w:r>
      <w:r w:rsidR="00FB348F">
        <w:t xml:space="preserve">. Reviewed and </w:t>
      </w:r>
      <w:r w:rsidR="00CD494C">
        <w:rPr>
          <w:color w:val="FF0000"/>
        </w:rPr>
        <w:t>agreed</w:t>
      </w:r>
      <w:r w:rsidR="00CD494C">
        <w:t xml:space="preserve"> in parallel session</w:t>
      </w:r>
      <w:r w:rsidR="00FB348F">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lastRenderedPageBreak/>
        <w:t>TD S2</w:t>
      </w:r>
      <w:r>
        <w:rPr>
          <w:color w:val="0000FF"/>
        </w:rPr>
        <w:noBreakHyphen/>
        <w:t>171019</w:t>
      </w:r>
      <w:r w:rsidRPr="00651984">
        <w:t xml:space="preserve"> </w:t>
      </w:r>
      <w:r>
        <w:t>(P-CR) TS 23.501: Updates to connection management states. (Source: Samsung).</w:t>
      </w:r>
      <w:r>
        <w:br/>
      </w:r>
      <w:r w:rsidRPr="00651984">
        <w:rPr>
          <w:b/>
        </w:rPr>
        <w:t>Abstract:</w:t>
      </w:r>
      <w:r w:rsidRPr="00651984">
        <w:t xml:space="preserve"> </w:t>
      </w:r>
      <w:r>
        <w:t>This contribution provides updates to section pertaining to connection management.</w:t>
      </w:r>
    </w:p>
    <w:p w:rsidR="002550E9" w:rsidRPr="00651984" w:rsidRDefault="002550E9" w:rsidP="002550E9">
      <w:pPr>
        <w:keepNext/>
        <w:keepLines/>
        <w:rPr>
          <w:i/>
        </w:rPr>
      </w:pPr>
      <w:r>
        <w:rPr>
          <w:i/>
        </w:rPr>
        <w:t>Convenor comment: CM.</w:t>
      </w:r>
    </w:p>
    <w:p w:rsidR="002550E9" w:rsidRPr="00651984" w:rsidRDefault="002550E9" w:rsidP="002550E9">
      <w:pPr>
        <w:keepNext/>
        <w:keepLines/>
      </w:pPr>
      <w:r>
        <w:rPr>
          <w:b/>
        </w:rPr>
        <w:t>Discussion and conclusion:</w:t>
      </w:r>
    </w:p>
    <w:p w:rsidR="002550E9" w:rsidRPr="0030214F" w:rsidRDefault="0030214F" w:rsidP="002550E9">
      <w:pPr>
        <w:keepLines/>
      </w:pPr>
      <w:r>
        <w:t xml:space="preserve">Ericsson suggested being specific in the normative statements, e.g. use 'The UE shall' rather then 'It shall'. This was merged into </w:t>
      </w:r>
      <w:r w:rsidRPr="0030214F">
        <w:rPr>
          <w:color w:val="0000FF"/>
        </w:rPr>
        <w:t>TD S2</w:t>
      </w:r>
      <w:r w:rsidRPr="0030214F">
        <w:rPr>
          <w:color w:val="0000FF"/>
        </w:rPr>
        <w:noBreakHyphen/>
        <w:t>171453</w:t>
      </w:r>
      <w:r>
        <w:t>.</w:t>
      </w:r>
    </w:p>
    <w:p w:rsidR="002550E9" w:rsidRDefault="002550E9" w:rsidP="002550E9">
      <w:pPr>
        <w:pStyle w:val="NormTop"/>
      </w:pPr>
      <w:r>
        <w:rPr>
          <w:color w:val="0000FF"/>
        </w:rPr>
        <w:t>TD S2</w:t>
      </w:r>
      <w:r>
        <w:rPr>
          <w:color w:val="0000FF"/>
        </w:rPr>
        <w:noBreakHyphen/>
        <w:t>171121</w:t>
      </w:r>
      <w:r w:rsidRPr="00651984">
        <w:t xml:space="preserve"> </w:t>
      </w:r>
      <w:r>
        <w:t>(P-CR) TS 23.501 Correction on the Connection Management. (Source: ZTE).</w:t>
      </w:r>
      <w:r>
        <w:br/>
      </w:r>
      <w:r w:rsidRPr="00651984">
        <w:rPr>
          <w:b/>
        </w:rPr>
        <w:t>Abstract:</w:t>
      </w:r>
      <w:r w:rsidRPr="00651984">
        <w:t xml:space="preserve"> </w:t>
      </w:r>
      <w:r>
        <w:t>This contribution proposes corrections on Connection Management.</w:t>
      </w:r>
    </w:p>
    <w:p w:rsidR="002550E9" w:rsidRPr="00651984" w:rsidRDefault="002550E9" w:rsidP="002550E9">
      <w:pPr>
        <w:keepNext/>
        <w:keepLines/>
        <w:rPr>
          <w:i/>
        </w:rPr>
      </w:pPr>
      <w:r>
        <w:rPr>
          <w:i/>
        </w:rPr>
        <w:t>Convenor comment: CM.</w:t>
      </w:r>
    </w:p>
    <w:p w:rsidR="002550E9" w:rsidRPr="00651984" w:rsidRDefault="002550E9" w:rsidP="002550E9">
      <w:pPr>
        <w:keepNext/>
        <w:keepLines/>
      </w:pPr>
      <w:r>
        <w:rPr>
          <w:b/>
        </w:rPr>
        <w:t>Discussion and conclusion:</w:t>
      </w:r>
    </w:p>
    <w:p w:rsidR="002550E9" w:rsidRPr="0030214F" w:rsidRDefault="0030214F" w:rsidP="002550E9">
      <w:pPr>
        <w:keepLines/>
      </w:pPr>
      <w:r>
        <w:t xml:space="preserve">This was reviewed and it was decided to merge this into </w:t>
      </w:r>
      <w:r w:rsidRPr="0030214F">
        <w:rPr>
          <w:color w:val="0000FF"/>
        </w:rPr>
        <w:t>TD S2</w:t>
      </w:r>
      <w:r w:rsidRPr="0030214F">
        <w:rPr>
          <w:color w:val="0000FF"/>
        </w:rPr>
        <w:noBreakHyphen/>
        <w:t>171453</w:t>
      </w:r>
      <w:r>
        <w:t>.</w:t>
      </w:r>
    </w:p>
    <w:p w:rsidR="002550E9" w:rsidRDefault="002550E9" w:rsidP="002550E9">
      <w:pPr>
        <w:pStyle w:val="NormTop"/>
      </w:pPr>
      <w:r>
        <w:rPr>
          <w:color w:val="0000FF"/>
        </w:rPr>
        <w:t>TD S2</w:t>
      </w:r>
      <w:r>
        <w:rPr>
          <w:color w:val="0000FF"/>
        </w:rPr>
        <w:noBreakHyphen/>
        <w:t>170794</w:t>
      </w:r>
      <w:r w:rsidRPr="00651984">
        <w:t xml:space="preserve"> </w:t>
      </w:r>
      <w:r>
        <w:t>(P-CR) 23.501 §5.3: RM &amp; CM states in case on N3GPP access. (Source: Nokia, Alcatel-Lucent Shanghai Bell).</w:t>
      </w:r>
      <w:r>
        <w:br/>
      </w:r>
      <w:r w:rsidRPr="00651984">
        <w:rPr>
          <w:b/>
        </w:rPr>
        <w:t>Abstract:</w:t>
      </w:r>
      <w:r w:rsidRPr="00651984">
        <w:t xml:space="preserve"> </w:t>
      </w:r>
      <w:r>
        <w:t>23.501 §5.3: RM &amp; CM states in case on N3GPP access.</w:t>
      </w:r>
    </w:p>
    <w:p w:rsidR="002550E9" w:rsidRPr="00651984" w:rsidRDefault="002550E9" w:rsidP="002550E9">
      <w:pPr>
        <w:keepNext/>
        <w:keepLines/>
        <w:rPr>
          <w:i/>
        </w:rPr>
      </w:pPr>
      <w:r>
        <w:rPr>
          <w:i/>
        </w:rPr>
        <w:t>Convenor comment: RM CM n3G.</w:t>
      </w:r>
    </w:p>
    <w:p w:rsidR="002550E9" w:rsidRPr="00651984" w:rsidRDefault="002550E9" w:rsidP="002550E9">
      <w:pPr>
        <w:keepNext/>
        <w:keepLines/>
      </w:pPr>
      <w:r>
        <w:rPr>
          <w:b/>
        </w:rPr>
        <w:t>Discussion and conclusion:</w:t>
      </w:r>
    </w:p>
    <w:p w:rsidR="002550E9" w:rsidRPr="000B63E2" w:rsidRDefault="003C33F2" w:rsidP="002550E9">
      <w:pPr>
        <w:keepLines/>
      </w:pPr>
      <w:r>
        <w:t xml:space="preserve">Qualcomm provided some comments on the minor differences between this and their proposal in </w:t>
      </w:r>
      <w:r>
        <w:rPr>
          <w:color w:val="0000FF"/>
        </w:rPr>
        <w:t>TD S2</w:t>
      </w:r>
      <w:r>
        <w:rPr>
          <w:color w:val="0000FF"/>
        </w:rPr>
        <w:noBreakHyphen/>
        <w:t>170828</w:t>
      </w:r>
      <w:r>
        <w:t xml:space="preserve"> and asked for clarification on proposal 6. </w:t>
      </w:r>
      <w:r w:rsidR="000B63E2">
        <w:t xml:space="preserve">There were a number of issues raised and Nokia offered to organise a drafting session to discuss the points where companies were uncertain of the feasibility. This was further discussed off-line and revised, merging </w:t>
      </w:r>
      <w:r w:rsidR="000B63E2" w:rsidRPr="00916E52">
        <w:rPr>
          <w:rFonts w:cs="Arial"/>
          <w:color w:val="0000FF"/>
          <w:szCs w:val="16"/>
          <w:lang w:eastAsia="en-US"/>
        </w:rPr>
        <w:t>TD S2</w:t>
      </w:r>
      <w:r w:rsidR="000B63E2" w:rsidRPr="00916E52">
        <w:rPr>
          <w:rFonts w:cs="Arial"/>
          <w:color w:val="0000FF"/>
          <w:szCs w:val="16"/>
          <w:lang w:eastAsia="en-US"/>
        </w:rPr>
        <w:noBreakHyphen/>
        <w:t>1</w:t>
      </w:r>
      <w:r w:rsidR="000B63E2">
        <w:rPr>
          <w:rFonts w:cs="Arial"/>
          <w:color w:val="0000FF"/>
          <w:szCs w:val="16"/>
          <w:lang w:eastAsia="en-US"/>
        </w:rPr>
        <w:t>70828</w:t>
      </w:r>
      <w:r w:rsidR="009665D7" w:rsidRPr="009665D7">
        <w:t xml:space="preserve">, </w:t>
      </w:r>
      <w:r w:rsidR="009665D7" w:rsidRPr="009665D7">
        <w:rPr>
          <w:color w:val="0000FF"/>
        </w:rPr>
        <w:t>TD S2</w:t>
      </w:r>
      <w:r w:rsidR="009665D7" w:rsidRPr="009665D7">
        <w:rPr>
          <w:color w:val="0000FF"/>
        </w:rPr>
        <w:noBreakHyphen/>
        <w:t>171135</w:t>
      </w:r>
      <w:r w:rsidR="000B63E2" w:rsidRPr="00916E52">
        <w:rPr>
          <w:lang w:eastAsia="en-US"/>
        </w:rPr>
        <w:t xml:space="preserve"> </w:t>
      </w:r>
      <w:r w:rsidR="000B63E2">
        <w:rPr>
          <w:lang w:eastAsia="en-US"/>
        </w:rPr>
        <w:t xml:space="preserve">and </w:t>
      </w:r>
      <w:r w:rsidR="000B63E2" w:rsidRPr="000B63E2">
        <w:rPr>
          <w:rFonts w:cs="Arial"/>
          <w:color w:val="0000FF"/>
          <w:szCs w:val="16"/>
          <w:lang w:eastAsia="en-US"/>
        </w:rPr>
        <w:t>TD S2</w:t>
      </w:r>
      <w:r w:rsidR="000B63E2" w:rsidRPr="000B63E2">
        <w:rPr>
          <w:rFonts w:cs="Arial"/>
          <w:color w:val="0000FF"/>
          <w:szCs w:val="16"/>
          <w:lang w:eastAsia="en-US"/>
        </w:rPr>
        <w:noBreakHyphen/>
        <w:t>17</w:t>
      </w:r>
      <w:r w:rsidR="000B63E2">
        <w:rPr>
          <w:rFonts w:cs="Arial"/>
          <w:color w:val="0000FF"/>
          <w:szCs w:val="16"/>
          <w:lang w:eastAsia="en-US"/>
        </w:rPr>
        <w:t>1136</w:t>
      </w:r>
      <w:r w:rsidR="000B63E2">
        <w:t xml:space="preserve">, in </w:t>
      </w:r>
      <w:r w:rsidR="000B63E2" w:rsidRPr="00916E52">
        <w:rPr>
          <w:rFonts w:cs="Arial"/>
          <w:color w:val="0000FF"/>
          <w:szCs w:val="16"/>
          <w:lang w:eastAsia="en-US"/>
        </w:rPr>
        <w:t>TD S2</w:t>
      </w:r>
      <w:r w:rsidR="000B63E2" w:rsidRPr="00916E52">
        <w:rPr>
          <w:rFonts w:cs="Arial"/>
          <w:color w:val="0000FF"/>
          <w:szCs w:val="16"/>
          <w:lang w:eastAsia="en-US"/>
        </w:rPr>
        <w:noBreakHyphen/>
        <w:t>1</w:t>
      </w:r>
      <w:r w:rsidR="000B63E2">
        <w:rPr>
          <w:rFonts w:cs="Arial"/>
          <w:color w:val="0000FF"/>
          <w:szCs w:val="16"/>
          <w:lang w:eastAsia="en-US"/>
        </w:rPr>
        <w:t>71454</w:t>
      </w:r>
      <w:r w:rsidR="00837031">
        <w:t xml:space="preserve">. Further issues were raised and this was further discussed off-line and revised in </w:t>
      </w:r>
      <w:r w:rsidR="00837031" w:rsidRPr="00916E52">
        <w:rPr>
          <w:rFonts w:cs="Arial"/>
          <w:color w:val="0000FF"/>
          <w:szCs w:val="16"/>
          <w:lang w:eastAsia="en-US"/>
        </w:rPr>
        <w:t>TD S2</w:t>
      </w:r>
      <w:r w:rsidR="00837031" w:rsidRPr="00916E52">
        <w:rPr>
          <w:rFonts w:cs="Arial"/>
          <w:color w:val="0000FF"/>
          <w:szCs w:val="16"/>
          <w:lang w:eastAsia="en-US"/>
        </w:rPr>
        <w:noBreakHyphen/>
        <w:t>1</w:t>
      </w:r>
      <w:r w:rsidR="00837031">
        <w:rPr>
          <w:rFonts w:cs="Arial"/>
          <w:color w:val="0000FF"/>
          <w:szCs w:val="16"/>
          <w:lang w:eastAsia="en-US"/>
        </w:rPr>
        <w:t>71516</w:t>
      </w:r>
      <w:r w:rsidR="00715F84">
        <w:t xml:space="preserve">. LG Electronics asked for some corrections and requested to co-sign the paper. Vodafone asked for clarification of the uniqueness of the Temporary Identifier. It was agreed to remove 'unique'. This was revised off-line in </w:t>
      </w:r>
      <w:r w:rsidR="00715F84" w:rsidRPr="00916E52">
        <w:rPr>
          <w:rFonts w:cs="Arial"/>
          <w:color w:val="0000FF"/>
          <w:szCs w:val="16"/>
          <w:lang w:eastAsia="en-US"/>
        </w:rPr>
        <w:t>TD S2</w:t>
      </w:r>
      <w:r w:rsidR="00715F84" w:rsidRPr="00916E52">
        <w:rPr>
          <w:rFonts w:cs="Arial"/>
          <w:color w:val="0000FF"/>
          <w:szCs w:val="16"/>
          <w:lang w:eastAsia="en-US"/>
        </w:rPr>
        <w:noBreakHyphen/>
        <w:t>1</w:t>
      </w:r>
      <w:r w:rsidR="00715F84">
        <w:rPr>
          <w:rFonts w:cs="Arial"/>
          <w:color w:val="0000FF"/>
          <w:szCs w:val="16"/>
          <w:lang w:eastAsia="en-US"/>
        </w:rPr>
        <w:t>71552</w:t>
      </w:r>
      <w:r w:rsidR="00715F84">
        <w:t xml:space="preserve">. </w:t>
      </w:r>
      <w:r w:rsidR="00AC6C1C">
        <w:t xml:space="preserve">Reviewed and </w:t>
      </w:r>
      <w:r w:rsidR="00AC6C1C">
        <w:rPr>
          <w:color w:val="FF0000"/>
        </w:rPr>
        <w:t>agreed</w:t>
      </w:r>
      <w:r w:rsidR="00AC6C1C">
        <w:t xml:space="preserve"> in parallel session. This was </w:t>
      </w:r>
      <w:r w:rsidR="00AC6C1C" w:rsidRPr="00CD494C">
        <w:rPr>
          <w:color w:val="FF0000"/>
        </w:rPr>
        <w:t>block approved</w:t>
      </w:r>
      <w:r w:rsidR="00AC6C1C">
        <w:t>.</w:t>
      </w:r>
    </w:p>
    <w:p w:rsidR="002550E9" w:rsidRDefault="002550E9" w:rsidP="002550E9">
      <w:pPr>
        <w:pStyle w:val="NormTop"/>
      </w:pPr>
      <w:r>
        <w:rPr>
          <w:color w:val="0000FF"/>
        </w:rPr>
        <w:t>TD S2</w:t>
      </w:r>
      <w:r>
        <w:rPr>
          <w:color w:val="0000FF"/>
        </w:rPr>
        <w:noBreakHyphen/>
        <w:t>170828</w:t>
      </w:r>
      <w:r w:rsidRPr="00651984">
        <w:t xml:space="preserve"> </w:t>
      </w:r>
      <w:r>
        <w:t>(P-CR) TS 23.501: Mobility Restriction and non-3GPP access. (Source: Qualcomm Incorporated).</w:t>
      </w:r>
      <w:r>
        <w:br/>
      </w:r>
      <w:r w:rsidRPr="00651984">
        <w:rPr>
          <w:b/>
        </w:rPr>
        <w:t>Abstract:</w:t>
      </w:r>
      <w:r w:rsidRPr="00651984">
        <w:t xml:space="preserve"> </w:t>
      </w:r>
      <w:r>
        <w:t>This contribution shows why the Mobility Restriction design is incompatible with non-3GPP access and should not be applied to non-3GPP access.</w:t>
      </w:r>
    </w:p>
    <w:p w:rsidR="002550E9" w:rsidRPr="00651984" w:rsidRDefault="002550E9" w:rsidP="002550E9">
      <w:pPr>
        <w:keepNext/>
        <w:keepLines/>
        <w:rPr>
          <w:i/>
        </w:rPr>
      </w:pPr>
      <w:r>
        <w:rPr>
          <w:i/>
        </w:rPr>
        <w:t xml:space="preserve">Convenor comment: Mob </w:t>
      </w:r>
      <w:r w:rsidRPr="00651984">
        <w:rPr>
          <w:i/>
          <w:noProof/>
        </w:rPr>
        <w:t>restr</w:t>
      </w:r>
      <w:r>
        <w:rPr>
          <w:i/>
        </w:rPr>
        <w:t>.</w:t>
      </w:r>
    </w:p>
    <w:p w:rsidR="002550E9" w:rsidRPr="00651984" w:rsidRDefault="002550E9" w:rsidP="002550E9">
      <w:pPr>
        <w:keepNext/>
        <w:keepLines/>
      </w:pPr>
      <w:r>
        <w:rPr>
          <w:b/>
        </w:rPr>
        <w:t>Discussion and conclusion:</w:t>
      </w:r>
    </w:p>
    <w:p w:rsidR="002550E9" w:rsidRPr="000B63E2" w:rsidRDefault="000B63E2" w:rsidP="002550E9">
      <w:pPr>
        <w:keepLines/>
      </w:pPr>
      <w:r>
        <w:t xml:space="preserve">This was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71454</w:t>
      </w:r>
      <w:r>
        <w:t>.</w:t>
      </w:r>
    </w:p>
    <w:p w:rsidR="009665D7" w:rsidRDefault="009665D7" w:rsidP="009665D7">
      <w:pPr>
        <w:pStyle w:val="NormTop"/>
      </w:pPr>
      <w:r>
        <w:rPr>
          <w:color w:val="0000FF"/>
        </w:rPr>
        <w:t>TD S2</w:t>
      </w:r>
      <w:r>
        <w:rPr>
          <w:color w:val="0000FF"/>
        </w:rPr>
        <w:noBreakHyphen/>
        <w:t>171135</w:t>
      </w:r>
      <w:r w:rsidRPr="00C60A17">
        <w:t xml:space="preserve"> </w:t>
      </w:r>
      <w:r>
        <w:t xml:space="preserve">(P-CR) TS 23.501: Registration Management for </w:t>
      </w:r>
      <w:r w:rsidRPr="00C60A17">
        <w:rPr>
          <w:noProof/>
        </w:rPr>
        <w:t>untrusted</w:t>
      </w:r>
      <w:r>
        <w:t xml:space="preserve"> N3GPP (clause 5.3.2). (Source: Huawei, </w:t>
      </w:r>
      <w:r w:rsidRPr="00C60A17">
        <w:rPr>
          <w:noProof/>
        </w:rPr>
        <w:t>HiSilicon</w:t>
      </w:r>
      <w:r>
        <w:t>).</w:t>
      </w:r>
      <w:r>
        <w:br/>
      </w:r>
      <w:r w:rsidRPr="00C60A17">
        <w:rPr>
          <w:b/>
        </w:rPr>
        <w:t>Abstract:</w:t>
      </w:r>
      <w:r w:rsidRPr="00C60A17">
        <w:t xml:space="preserve"> </w:t>
      </w:r>
      <w:r>
        <w:t xml:space="preserve">Registration management for </w:t>
      </w:r>
      <w:r w:rsidRPr="00C60A17">
        <w:rPr>
          <w:noProof/>
        </w:rPr>
        <w:t>untrusted</w:t>
      </w:r>
      <w:r>
        <w:t xml:space="preserve"> N3GPP.</w:t>
      </w:r>
    </w:p>
    <w:p w:rsidR="009665D7" w:rsidRPr="00651984" w:rsidRDefault="009665D7" w:rsidP="009665D7">
      <w:pPr>
        <w:keepNext/>
        <w:keepLines/>
        <w:rPr>
          <w:i/>
        </w:rPr>
      </w:pPr>
      <w:r>
        <w:rPr>
          <w:i/>
        </w:rPr>
        <w:t>Parallel comment: Moved to from 6.5.10 to 6.5.2.</w:t>
      </w:r>
    </w:p>
    <w:p w:rsidR="009665D7" w:rsidRPr="00C60A17" w:rsidRDefault="009665D7" w:rsidP="009665D7">
      <w:pPr>
        <w:keepNext/>
        <w:keepLines/>
      </w:pPr>
      <w:r>
        <w:rPr>
          <w:b/>
        </w:rPr>
        <w:t>Discussion and conclusion:</w:t>
      </w:r>
    </w:p>
    <w:p w:rsidR="009665D7" w:rsidRPr="000B63E2" w:rsidRDefault="009665D7" w:rsidP="009665D7">
      <w:pPr>
        <w:keepLines/>
      </w:pPr>
      <w:r>
        <w:t xml:space="preserve">Merged into </w:t>
      </w:r>
      <w:r w:rsidRPr="000B63E2">
        <w:rPr>
          <w:color w:val="0000FF"/>
        </w:rPr>
        <w:t>TD S2</w:t>
      </w:r>
      <w:r w:rsidRPr="000B63E2">
        <w:rPr>
          <w:color w:val="0000FF"/>
        </w:rPr>
        <w:noBreakHyphen/>
        <w:t>171454</w:t>
      </w:r>
      <w:r>
        <w:t>.</w:t>
      </w:r>
    </w:p>
    <w:p w:rsidR="009665D7" w:rsidRDefault="009665D7" w:rsidP="009665D7">
      <w:pPr>
        <w:pStyle w:val="NormTop"/>
      </w:pPr>
      <w:r>
        <w:rPr>
          <w:color w:val="0000FF"/>
        </w:rPr>
        <w:t>TD S2</w:t>
      </w:r>
      <w:r>
        <w:rPr>
          <w:color w:val="0000FF"/>
        </w:rPr>
        <w:noBreakHyphen/>
        <w:t>171136</w:t>
      </w:r>
      <w:r w:rsidRPr="00C60A17">
        <w:t xml:space="preserve"> </w:t>
      </w:r>
      <w:r>
        <w:t xml:space="preserve">(P-CR) TS 23.501: Mobility state for </w:t>
      </w:r>
      <w:r w:rsidRPr="00C60A17">
        <w:rPr>
          <w:noProof/>
        </w:rPr>
        <w:t>untrusted</w:t>
      </w:r>
      <w:r>
        <w:t xml:space="preserve"> N3GPP (clause 5.3.3.2.1). (Source: Huawei, </w:t>
      </w:r>
      <w:r w:rsidRPr="00C60A17">
        <w:rPr>
          <w:noProof/>
        </w:rPr>
        <w:t>HiSilicon</w:t>
      </w:r>
      <w:r>
        <w:t>).</w:t>
      </w:r>
      <w:r>
        <w:br/>
      </w:r>
      <w:r w:rsidRPr="00C60A17">
        <w:rPr>
          <w:b/>
        </w:rPr>
        <w:t>Abstract:</w:t>
      </w:r>
      <w:r w:rsidRPr="00C60A17">
        <w:t xml:space="preserve"> </w:t>
      </w:r>
      <w:r>
        <w:t xml:space="preserve">This document proposes the applicability of SM_CONNECTION Mobility state to </w:t>
      </w:r>
      <w:r w:rsidRPr="00C60A17">
        <w:rPr>
          <w:noProof/>
        </w:rPr>
        <w:t>untrusted</w:t>
      </w:r>
      <w:r>
        <w:t xml:space="preserve"> N3GPP.</w:t>
      </w:r>
    </w:p>
    <w:p w:rsidR="009665D7" w:rsidRPr="00651984" w:rsidRDefault="009665D7" w:rsidP="009665D7">
      <w:pPr>
        <w:keepNext/>
        <w:keepLines/>
        <w:rPr>
          <w:i/>
        </w:rPr>
      </w:pPr>
      <w:r>
        <w:rPr>
          <w:i/>
        </w:rPr>
        <w:t>Parallel comment: Moved to from 6.5.10 to 6.5.2.</w:t>
      </w:r>
    </w:p>
    <w:p w:rsidR="009665D7" w:rsidRPr="00C60A17" w:rsidRDefault="009665D7" w:rsidP="009665D7">
      <w:pPr>
        <w:keepNext/>
        <w:keepLines/>
      </w:pPr>
      <w:r>
        <w:rPr>
          <w:b/>
        </w:rPr>
        <w:t>Discussion and conclusion:</w:t>
      </w:r>
    </w:p>
    <w:p w:rsidR="009665D7" w:rsidRPr="000B63E2" w:rsidRDefault="009665D7" w:rsidP="009665D7">
      <w:pPr>
        <w:keepLines/>
      </w:pPr>
      <w:r>
        <w:t xml:space="preserve">Merged into </w:t>
      </w:r>
      <w:r w:rsidRPr="000B63E2">
        <w:rPr>
          <w:color w:val="0000FF"/>
        </w:rPr>
        <w:t>TD S2</w:t>
      </w:r>
      <w:r w:rsidRPr="000B63E2">
        <w:rPr>
          <w:color w:val="0000FF"/>
        </w:rPr>
        <w:noBreakHyphen/>
        <w:t>171454</w:t>
      </w:r>
      <w:r>
        <w:t>.</w:t>
      </w:r>
    </w:p>
    <w:p w:rsidR="009665D7" w:rsidRDefault="009665D7" w:rsidP="009665D7">
      <w:pPr>
        <w:pStyle w:val="NormTop"/>
      </w:pPr>
      <w:r>
        <w:rPr>
          <w:color w:val="0000FF"/>
        </w:rPr>
        <w:lastRenderedPageBreak/>
        <w:t>TD S2</w:t>
      </w:r>
      <w:r>
        <w:rPr>
          <w:color w:val="0000FF"/>
        </w:rPr>
        <w:noBreakHyphen/>
        <w:t>170738</w:t>
      </w:r>
      <w:r w:rsidRPr="00C60A17">
        <w:t xml:space="preserve"> </w:t>
      </w:r>
      <w:r>
        <w:t>(P-CR) 23.501: Mobility management model for non-3GPP accesses. (Source: Qualcomm Incorporated).</w:t>
      </w:r>
      <w:r>
        <w:br/>
      </w:r>
      <w:r w:rsidRPr="00C60A17">
        <w:rPr>
          <w:b/>
        </w:rPr>
        <w:t>Abstract:</w:t>
      </w:r>
      <w:r w:rsidRPr="00C60A17">
        <w:t xml:space="preserve"> </w:t>
      </w:r>
      <w:r>
        <w:t>Discussion and proposal on applicability of MM model to non-3GPP access.</w:t>
      </w:r>
    </w:p>
    <w:p w:rsidR="009665D7" w:rsidRPr="00651984" w:rsidRDefault="009665D7" w:rsidP="009665D7">
      <w:pPr>
        <w:keepNext/>
        <w:keepLines/>
        <w:rPr>
          <w:i/>
        </w:rPr>
      </w:pPr>
      <w:r>
        <w:rPr>
          <w:i/>
        </w:rPr>
        <w:t>Parallel comment: Moved to from 6.5.10 to 6.5.2.</w:t>
      </w:r>
    </w:p>
    <w:p w:rsidR="009665D7" w:rsidRPr="00C60A17" w:rsidRDefault="009665D7" w:rsidP="009665D7">
      <w:pPr>
        <w:keepNext/>
        <w:keepLines/>
      </w:pPr>
      <w:r>
        <w:rPr>
          <w:b/>
        </w:rPr>
        <w:t>Discussion and conclusion:</w:t>
      </w:r>
    </w:p>
    <w:p w:rsidR="009665D7" w:rsidRPr="00C60A17" w:rsidRDefault="00FC0C0E" w:rsidP="009665D7">
      <w:pPr>
        <w:keepLines/>
      </w:pPr>
      <w:r>
        <w:t xml:space="preserve">This was </w:t>
      </w:r>
      <w:r w:rsidRPr="00FC0C0E">
        <w:rPr>
          <w:color w:val="0000FF"/>
        </w:rPr>
        <w:t>not handled</w:t>
      </w:r>
      <w:r>
        <w:t>.</w:t>
      </w:r>
    </w:p>
    <w:p w:rsidR="00924EC7" w:rsidRDefault="00924EC7" w:rsidP="00924EC7">
      <w:pPr>
        <w:pStyle w:val="NormTop"/>
      </w:pPr>
      <w:r>
        <w:rPr>
          <w:color w:val="0000FF"/>
        </w:rPr>
        <w:t>TD S2</w:t>
      </w:r>
      <w:r>
        <w:rPr>
          <w:color w:val="0000FF"/>
        </w:rPr>
        <w:noBreakHyphen/>
        <w:t>170840</w:t>
      </w:r>
      <w:r w:rsidRPr="00651984">
        <w:t xml:space="preserve"> </w:t>
      </w:r>
      <w:r>
        <w:t>(P-CR) TS 23.501: Registration and Connection Management - non-3GPP aspects. (Source: LG Electronics).</w:t>
      </w:r>
      <w:r>
        <w:br/>
      </w:r>
      <w:r w:rsidRPr="00651984">
        <w:rPr>
          <w:b/>
        </w:rPr>
        <w:t>Abstract:</w:t>
      </w:r>
      <w:r w:rsidRPr="00651984">
        <w:t xml:space="preserve"> </w:t>
      </w:r>
      <w:r>
        <w:t>This paper considers the non-3GPP aspects for registration and connection management.</w:t>
      </w:r>
    </w:p>
    <w:p w:rsidR="00924EC7" w:rsidRPr="00651984" w:rsidRDefault="00924EC7" w:rsidP="00924EC7">
      <w:pPr>
        <w:keepNext/>
        <w:keepLines/>
        <w:rPr>
          <w:i/>
        </w:rPr>
      </w:pPr>
      <w:r>
        <w:rPr>
          <w:i/>
        </w:rPr>
        <w:t>Convenor comment: RM CM n3G.</w:t>
      </w:r>
    </w:p>
    <w:p w:rsidR="00924EC7" w:rsidRPr="00651984" w:rsidRDefault="00924EC7" w:rsidP="00924EC7">
      <w:pPr>
        <w:keepNext/>
        <w:keepLines/>
      </w:pPr>
      <w:r>
        <w:rPr>
          <w:b/>
        </w:rPr>
        <w:t>Discussion and conclusion:</w:t>
      </w:r>
    </w:p>
    <w:p w:rsidR="00924EC7" w:rsidRPr="00924EC7" w:rsidRDefault="00924EC7" w:rsidP="00924EC7">
      <w:pPr>
        <w:keepLines/>
      </w:pPr>
      <w:r>
        <w:t xml:space="preserve">Qualcomm commented that mobility restrictions cannot apply to non-3GPP access according to the current principles. Ericsson asked then how a non-3GPP UE can be prevented from registering in an area outside it's subscription area. Nokia agreed with Qualcomm comment but suggested that mobility restriction is defined where it does apply, rather than stating that it does not apply in certain scenarios. It was agreed to remove the editor's note and the mobility restriction part of this proposal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71473</w:t>
      </w:r>
      <w:r w:rsidR="00837031">
        <w:t xml:space="preserve">. Qualcomm commented that this contradicted the agreement that it is not applicable. </w:t>
      </w:r>
      <w:r w:rsidR="00715F84">
        <w:t xml:space="preserve">This was merged into </w:t>
      </w:r>
      <w:r w:rsidR="00715F84" w:rsidRPr="00916E52">
        <w:rPr>
          <w:rFonts w:cs="Arial"/>
          <w:color w:val="0000FF"/>
          <w:szCs w:val="16"/>
          <w:lang w:eastAsia="en-US"/>
        </w:rPr>
        <w:t>TD S2</w:t>
      </w:r>
      <w:r w:rsidR="00715F84" w:rsidRPr="00916E52">
        <w:rPr>
          <w:rFonts w:cs="Arial"/>
          <w:color w:val="0000FF"/>
          <w:szCs w:val="16"/>
          <w:lang w:eastAsia="en-US"/>
        </w:rPr>
        <w:noBreakHyphen/>
        <w:t>1</w:t>
      </w:r>
      <w:r w:rsidR="00715F84">
        <w:rPr>
          <w:rFonts w:cs="Arial"/>
          <w:color w:val="0000FF"/>
          <w:szCs w:val="16"/>
          <w:lang w:eastAsia="en-US"/>
        </w:rPr>
        <w:t>71478</w:t>
      </w:r>
      <w:r w:rsidR="00715F84">
        <w:t>.</w:t>
      </w:r>
    </w:p>
    <w:p w:rsidR="002550E9" w:rsidRDefault="002550E9" w:rsidP="002550E9">
      <w:pPr>
        <w:pStyle w:val="NormTop"/>
      </w:pPr>
      <w:r>
        <w:rPr>
          <w:color w:val="0000FF"/>
        </w:rPr>
        <w:t>TD S2</w:t>
      </w:r>
      <w:r>
        <w:rPr>
          <w:color w:val="0000FF"/>
        </w:rPr>
        <w:noBreakHyphen/>
        <w:t>170807</w:t>
      </w:r>
      <w:r w:rsidRPr="00651984">
        <w:t xml:space="preserve"> </w:t>
      </w:r>
      <w:r>
        <w:t>(P-CR) Mobility Restrictions updates. (Source: Ericsson).</w:t>
      </w:r>
      <w:r>
        <w:br/>
      </w:r>
      <w:r w:rsidRPr="00651984">
        <w:rPr>
          <w:b/>
        </w:rPr>
        <w:t>Abstract:</w:t>
      </w:r>
      <w:r w:rsidRPr="00651984">
        <w:t xml:space="preserve"> </w:t>
      </w:r>
      <w:r>
        <w:t>Proposes updates to Mobility restrictions.</w:t>
      </w:r>
    </w:p>
    <w:p w:rsidR="002550E9" w:rsidRPr="00651984" w:rsidRDefault="002550E9" w:rsidP="002550E9">
      <w:pPr>
        <w:keepNext/>
        <w:keepLines/>
        <w:rPr>
          <w:i/>
        </w:rPr>
      </w:pPr>
      <w:r>
        <w:rPr>
          <w:i/>
        </w:rPr>
        <w:t xml:space="preserve">Convenor comment: Mob </w:t>
      </w:r>
      <w:r w:rsidRPr="00651984">
        <w:rPr>
          <w:i/>
          <w:noProof/>
        </w:rPr>
        <w:t>restr</w:t>
      </w:r>
      <w:r>
        <w:rPr>
          <w:i/>
        </w:rPr>
        <w:t>.</w:t>
      </w:r>
    </w:p>
    <w:p w:rsidR="002550E9" w:rsidRPr="00651984" w:rsidRDefault="002550E9" w:rsidP="002550E9">
      <w:pPr>
        <w:keepNext/>
        <w:keepLines/>
      </w:pPr>
      <w:r>
        <w:rPr>
          <w:b/>
        </w:rPr>
        <w:t>Discussion and conclusion:</w:t>
      </w:r>
    </w:p>
    <w:p w:rsidR="002550E9" w:rsidRPr="00924EC7" w:rsidRDefault="00924EC7" w:rsidP="002550E9">
      <w:pPr>
        <w:keepLines/>
      </w:pPr>
      <w:r>
        <w:t xml:space="preserve">There was some discussion and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71474</w:t>
      </w:r>
      <w:r w:rsidR="00837031">
        <w:t xml:space="preserve">. Further corrections were needed and this was revised off-line in </w:t>
      </w:r>
      <w:r w:rsidR="00837031" w:rsidRPr="00916E52">
        <w:rPr>
          <w:rFonts w:cs="Arial"/>
          <w:color w:val="0000FF"/>
          <w:szCs w:val="16"/>
          <w:lang w:eastAsia="en-US"/>
        </w:rPr>
        <w:t>TD S2</w:t>
      </w:r>
      <w:r w:rsidR="00837031" w:rsidRPr="00916E52">
        <w:rPr>
          <w:rFonts w:cs="Arial"/>
          <w:color w:val="0000FF"/>
          <w:szCs w:val="16"/>
          <w:lang w:eastAsia="en-US"/>
        </w:rPr>
        <w:noBreakHyphen/>
        <w:t>1</w:t>
      </w:r>
      <w:r w:rsidR="00837031">
        <w:rPr>
          <w:rFonts w:cs="Arial"/>
          <w:color w:val="0000FF"/>
          <w:szCs w:val="16"/>
          <w:lang w:eastAsia="en-US"/>
        </w:rPr>
        <w:t>71513</w:t>
      </w:r>
      <w:r w:rsidR="00715F84">
        <w:t xml:space="preserve">. Reviewed and </w:t>
      </w:r>
      <w:r w:rsidR="00CD494C">
        <w:rPr>
          <w:color w:val="FF0000"/>
        </w:rPr>
        <w:t>agreed</w:t>
      </w:r>
      <w:r w:rsidR="00CD494C">
        <w:t xml:space="preserve"> in parallel session</w:t>
      </w:r>
      <w:r w:rsidR="00715F84">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170895</w:t>
      </w:r>
      <w:r w:rsidRPr="00651984">
        <w:t xml:space="preserve"> </w:t>
      </w:r>
      <w:r>
        <w:t>(P-CR) Service Area Restriction alignment. (Source: Ericsson).</w:t>
      </w:r>
      <w:r>
        <w:br/>
      </w:r>
      <w:r w:rsidRPr="00651984">
        <w:rPr>
          <w:b/>
        </w:rPr>
        <w:t>Abstract:</w:t>
      </w:r>
      <w:r w:rsidRPr="00651984">
        <w:t xml:space="preserve"> </w:t>
      </w:r>
      <w:r>
        <w:t>Proposes an alignment to Service area restrictions.</w:t>
      </w:r>
    </w:p>
    <w:p w:rsidR="002550E9" w:rsidRPr="00651984" w:rsidRDefault="002550E9" w:rsidP="002550E9">
      <w:pPr>
        <w:keepNext/>
        <w:keepLines/>
        <w:rPr>
          <w:i/>
        </w:rPr>
      </w:pPr>
      <w:r>
        <w:rPr>
          <w:i/>
        </w:rPr>
        <w:t xml:space="preserve">Convenor comment: Mob </w:t>
      </w:r>
      <w:r w:rsidRPr="00651984">
        <w:rPr>
          <w:i/>
          <w:noProof/>
        </w:rPr>
        <w:t>restr</w:t>
      </w:r>
      <w:r>
        <w:rPr>
          <w:i/>
        </w:rPr>
        <w:t>.</w:t>
      </w:r>
    </w:p>
    <w:p w:rsidR="002550E9" w:rsidRPr="00651984" w:rsidRDefault="002550E9" w:rsidP="002550E9">
      <w:pPr>
        <w:keepNext/>
        <w:keepLines/>
      </w:pPr>
      <w:r>
        <w:rPr>
          <w:b/>
        </w:rPr>
        <w:t>Discussion and conclusion:</w:t>
      </w:r>
    </w:p>
    <w:p w:rsidR="002550E9" w:rsidRPr="00924EC7" w:rsidRDefault="00924EC7" w:rsidP="002550E9">
      <w:pPr>
        <w:keepLines/>
      </w:pPr>
      <w:r>
        <w:t xml:space="preserve">Reviewed and </w:t>
      </w:r>
      <w:r w:rsidR="00CD494C">
        <w:rPr>
          <w:color w:val="FF0000"/>
        </w:rPr>
        <w:t>agreed</w:t>
      </w:r>
      <w:r w:rsidR="00CD494C">
        <w:t xml:space="preserve"> in parallel session</w:t>
      </w:r>
      <w:r>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171126</w:t>
      </w:r>
      <w:r w:rsidRPr="00651984">
        <w:t xml:space="preserve"> </w:t>
      </w:r>
      <w:r>
        <w:t>(P-CR) TS 23.501 update on service area restrictions. (Source: ZTE).</w:t>
      </w:r>
      <w:r>
        <w:br/>
      </w:r>
      <w:r w:rsidRPr="00651984">
        <w:rPr>
          <w:b/>
        </w:rPr>
        <w:t>Abstract:</w:t>
      </w:r>
      <w:r w:rsidRPr="00651984">
        <w:t xml:space="preserve"> </w:t>
      </w:r>
      <w:r>
        <w:t>This contribution proposes some update on session management.</w:t>
      </w:r>
    </w:p>
    <w:p w:rsidR="002550E9" w:rsidRPr="00651984" w:rsidRDefault="002550E9" w:rsidP="002550E9">
      <w:pPr>
        <w:keepNext/>
        <w:keepLines/>
        <w:rPr>
          <w:i/>
        </w:rPr>
      </w:pPr>
      <w:r>
        <w:rPr>
          <w:i/>
        </w:rPr>
        <w:t xml:space="preserve">Convenor comment: Mob </w:t>
      </w:r>
      <w:r w:rsidRPr="00651984">
        <w:rPr>
          <w:i/>
          <w:noProof/>
        </w:rPr>
        <w:t>restr</w:t>
      </w:r>
      <w:r>
        <w:rPr>
          <w:i/>
        </w:rPr>
        <w:t>.</w:t>
      </w:r>
    </w:p>
    <w:p w:rsidR="002550E9" w:rsidRPr="00651984" w:rsidRDefault="002550E9" w:rsidP="002550E9">
      <w:pPr>
        <w:keepNext/>
        <w:keepLines/>
      </w:pPr>
      <w:r>
        <w:rPr>
          <w:b/>
        </w:rPr>
        <w:t>Discussion and conclusion:</w:t>
      </w:r>
    </w:p>
    <w:p w:rsidR="00924EC7" w:rsidRPr="00924EC7" w:rsidRDefault="00924EC7" w:rsidP="00924EC7">
      <w:pPr>
        <w:keepLines/>
      </w:pPr>
      <w:r>
        <w:t xml:space="preserve">There was some discussion and issues raised on IDLE-mode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71475</w:t>
      </w:r>
      <w:r w:rsidR="00837031">
        <w:t xml:space="preserve">. Reviewed and </w:t>
      </w:r>
      <w:r w:rsidR="00CD494C">
        <w:rPr>
          <w:color w:val="FF0000"/>
        </w:rPr>
        <w:t>agreed</w:t>
      </w:r>
      <w:r w:rsidR="00CD494C">
        <w:t xml:space="preserve"> in parallel session</w:t>
      </w:r>
      <w:r w:rsidR="00837031">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171161</w:t>
      </w:r>
      <w:r w:rsidRPr="00651984">
        <w:t xml:space="preserve"> </w:t>
      </w:r>
      <w:r>
        <w:t>(P-CR) 23.501 P-CR: Corrections on registration procedure and mobility restrictions. (Source: Nokia, Alcatel-Lucent Shanghai Bell).</w:t>
      </w:r>
      <w:r>
        <w:br/>
      </w:r>
      <w:r w:rsidRPr="00651984">
        <w:rPr>
          <w:b/>
        </w:rPr>
        <w:t>Abstract:</w:t>
      </w:r>
      <w:r w:rsidRPr="00651984">
        <w:t xml:space="preserve"> </w:t>
      </w:r>
      <w:r>
        <w:t>23.501 P-CR: CM clause corrections on use of initial, mobility and periodic registration and mobility restrictions.</w:t>
      </w:r>
    </w:p>
    <w:p w:rsidR="002550E9" w:rsidRPr="00651984" w:rsidRDefault="002550E9" w:rsidP="002550E9">
      <w:pPr>
        <w:keepNext/>
        <w:keepLines/>
        <w:rPr>
          <w:i/>
        </w:rPr>
      </w:pPr>
      <w:r>
        <w:rPr>
          <w:i/>
        </w:rPr>
        <w:t xml:space="preserve">Convenor comment: Mob </w:t>
      </w:r>
      <w:r w:rsidRPr="00651984">
        <w:rPr>
          <w:i/>
          <w:noProof/>
        </w:rPr>
        <w:t>restr</w:t>
      </w:r>
      <w:r>
        <w:rPr>
          <w:i/>
        </w:rPr>
        <w:t>.</w:t>
      </w:r>
    </w:p>
    <w:p w:rsidR="002550E9" w:rsidRPr="00651984" w:rsidRDefault="002550E9" w:rsidP="002550E9">
      <w:pPr>
        <w:keepNext/>
        <w:keepLines/>
      </w:pPr>
      <w:r>
        <w:rPr>
          <w:b/>
        </w:rPr>
        <w:t>Discussion and conclusion:</w:t>
      </w:r>
    </w:p>
    <w:p w:rsidR="002550E9" w:rsidRPr="00843247" w:rsidRDefault="00843247" w:rsidP="002550E9">
      <w:pPr>
        <w:keepLines/>
      </w:pPr>
      <w:r>
        <w:t xml:space="preserve">Some corrections and clarifications were requested. The RAT restriction should not be for all PLMNs and this change should be removed. The removal of the editor's note was questioned.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71476</w:t>
      </w:r>
      <w:r w:rsidR="00FB348F">
        <w:t xml:space="preserve">. Reviewed and </w:t>
      </w:r>
      <w:r w:rsidR="00CD494C">
        <w:rPr>
          <w:color w:val="FF0000"/>
        </w:rPr>
        <w:t>agreed</w:t>
      </w:r>
      <w:r w:rsidR="00CD494C">
        <w:t xml:space="preserve"> in parallel session</w:t>
      </w:r>
      <w:r w:rsidR="00FB348F">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lastRenderedPageBreak/>
        <w:t>TD S2</w:t>
      </w:r>
      <w:r>
        <w:rPr>
          <w:color w:val="0000FF"/>
        </w:rPr>
        <w:noBreakHyphen/>
        <w:t>171191</w:t>
      </w:r>
      <w:r w:rsidRPr="00651984">
        <w:t xml:space="preserve"> </w:t>
      </w:r>
      <w:r>
        <w:t>(P-CR) Mobility Restriction Update. (Source: Samsung).</w:t>
      </w:r>
      <w:r>
        <w:br/>
      </w:r>
      <w:r w:rsidRPr="00651984">
        <w:rPr>
          <w:b/>
        </w:rPr>
        <w:t>Abstract:</w:t>
      </w:r>
      <w:r w:rsidRPr="00651984">
        <w:t xml:space="preserve"> </w:t>
      </w:r>
      <w:r>
        <w:t>Proposed a text change for mobility restriction update.</w:t>
      </w:r>
    </w:p>
    <w:p w:rsidR="002550E9" w:rsidRPr="00651984" w:rsidRDefault="002550E9" w:rsidP="002550E9">
      <w:pPr>
        <w:keepNext/>
        <w:keepLines/>
        <w:rPr>
          <w:i/>
        </w:rPr>
      </w:pPr>
      <w:r>
        <w:rPr>
          <w:i/>
        </w:rPr>
        <w:t xml:space="preserve">Convenor comment: Mob </w:t>
      </w:r>
      <w:r w:rsidRPr="00651984">
        <w:rPr>
          <w:i/>
          <w:noProof/>
        </w:rPr>
        <w:t>restr</w:t>
      </w:r>
      <w:r>
        <w:rPr>
          <w:i/>
        </w:rPr>
        <w:t>.</w:t>
      </w:r>
    </w:p>
    <w:p w:rsidR="002550E9" w:rsidRPr="00651984" w:rsidRDefault="002550E9" w:rsidP="002550E9">
      <w:pPr>
        <w:keepNext/>
        <w:keepLines/>
      </w:pPr>
      <w:r>
        <w:rPr>
          <w:b/>
        </w:rPr>
        <w:t>Discussion and conclusion:</w:t>
      </w:r>
    </w:p>
    <w:p w:rsidR="002550E9" w:rsidRPr="00843247" w:rsidRDefault="00843247" w:rsidP="002550E9">
      <w:pPr>
        <w:keepLines/>
      </w:pPr>
      <w:r>
        <w:t xml:space="preserve">Nokia commented that it should also be stated that the UE shall listen for paging and suggested the main change is included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71476</w:t>
      </w:r>
      <w:r>
        <w:t>. Huawei asked to clarify what is meant by 'paging indication'. It was clarified that this should be 'paging'. There were some issues raised and other proposals were reviewed. This was further discussed off-line and revised</w:t>
      </w:r>
      <w:r w:rsidR="00715F84">
        <w:t xml:space="preserve">, merging </w:t>
      </w:r>
      <w:r w:rsidR="00715F84" w:rsidRPr="00715F84">
        <w:rPr>
          <w:color w:val="0000FF"/>
        </w:rPr>
        <w:t>TD S2</w:t>
      </w:r>
      <w:r w:rsidR="00715F84" w:rsidRPr="00715F84">
        <w:rPr>
          <w:color w:val="0000FF"/>
        </w:rPr>
        <w:noBreakHyphen/>
        <w:t>171473</w:t>
      </w:r>
      <w:r w:rsidR="00715F84">
        <w:t>,</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71478</w:t>
      </w:r>
      <w:r w:rsidR="00715F84">
        <w:t xml:space="preserve">. Reviewed and </w:t>
      </w:r>
      <w:r w:rsidR="00CD494C">
        <w:rPr>
          <w:color w:val="FF0000"/>
        </w:rPr>
        <w:t>agreed</w:t>
      </w:r>
      <w:r w:rsidR="00CD494C">
        <w:t xml:space="preserve"> in parallel session</w:t>
      </w:r>
      <w:r w:rsidR="00715F84">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170980</w:t>
      </w:r>
      <w:r w:rsidRPr="00651984">
        <w:t xml:space="preserve"> </w:t>
      </w:r>
      <w:r>
        <w:t xml:space="preserve">(P-CR) Mobility Restriction Update Procedure. (Source: Huawei, </w:t>
      </w:r>
      <w:r w:rsidRPr="00651984">
        <w:rPr>
          <w:noProof/>
        </w:rPr>
        <w:t>HiSilicon</w:t>
      </w:r>
      <w:r>
        <w:t>).</w:t>
      </w:r>
      <w:r>
        <w:br/>
      </w:r>
      <w:r w:rsidRPr="00651984">
        <w:rPr>
          <w:b/>
        </w:rPr>
        <w:t>Abstract:</w:t>
      </w:r>
      <w:r w:rsidRPr="00651984">
        <w:t xml:space="preserve"> </w:t>
      </w:r>
      <w:r>
        <w:t>This contribution proposes a procedure for Mobility Restriction update.</w:t>
      </w:r>
    </w:p>
    <w:p w:rsidR="002550E9" w:rsidRPr="00651984" w:rsidRDefault="002550E9" w:rsidP="002550E9">
      <w:pPr>
        <w:keepNext/>
        <w:keepLines/>
        <w:rPr>
          <w:i/>
        </w:rPr>
      </w:pPr>
      <w:r>
        <w:rPr>
          <w:i/>
        </w:rPr>
        <w:t xml:space="preserve">Convenor comment: Mob </w:t>
      </w:r>
      <w:r w:rsidRPr="00651984">
        <w:rPr>
          <w:i/>
          <w:noProof/>
        </w:rPr>
        <w:t>restr</w:t>
      </w:r>
      <w:r>
        <w:rPr>
          <w:i/>
        </w:rPr>
        <w:t xml:space="preserve"> proc.</w:t>
      </w:r>
    </w:p>
    <w:p w:rsidR="002550E9" w:rsidRPr="00651984" w:rsidRDefault="002550E9" w:rsidP="002550E9">
      <w:pPr>
        <w:keepNext/>
        <w:keepLines/>
      </w:pPr>
      <w:r>
        <w:rPr>
          <w:b/>
        </w:rPr>
        <w:t>Discussion and conclusion:</w:t>
      </w:r>
    </w:p>
    <w:p w:rsidR="002550E9" w:rsidRPr="00843247" w:rsidRDefault="00843247" w:rsidP="002550E9">
      <w:pPr>
        <w:keepLines/>
      </w:pPr>
      <w:r>
        <w:t xml:space="preserve">This was discussed and there were some issues raised and other proposals were reviewed. This was further discussed off-line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71479</w:t>
      </w:r>
      <w:r>
        <w:t>.</w:t>
      </w:r>
    </w:p>
    <w:p w:rsidR="00843247" w:rsidRDefault="00843247" w:rsidP="00843247">
      <w:pPr>
        <w:pStyle w:val="NormTop"/>
      </w:pPr>
      <w:r>
        <w:rPr>
          <w:color w:val="0000FF"/>
        </w:rPr>
        <w:t>TD S2</w:t>
      </w:r>
      <w:r>
        <w:rPr>
          <w:color w:val="0000FF"/>
        </w:rPr>
        <w:noBreakHyphen/>
        <w:t>170854</w:t>
      </w:r>
      <w:r w:rsidRPr="00651984">
        <w:t xml:space="preserve"> </w:t>
      </w:r>
      <w:r>
        <w:t>(P-CR) TS 23.502 P-CR new procedure on NW initiated UE configuration update. (Source: LG Electronics, SKT).</w:t>
      </w:r>
      <w:r>
        <w:br/>
      </w:r>
      <w:r w:rsidRPr="00651984">
        <w:rPr>
          <w:b/>
        </w:rPr>
        <w:t>Abstract:</w:t>
      </w:r>
      <w:r w:rsidRPr="00651984">
        <w:t xml:space="preserve"> </w:t>
      </w:r>
      <w:r>
        <w:t>This paper proposes NW initiated UE configuration update procedure which is essential for 5G system owing to the concept that 5G system supporting various different MM usage.</w:t>
      </w:r>
    </w:p>
    <w:p w:rsidR="00843247" w:rsidRPr="00651984" w:rsidRDefault="00843247" w:rsidP="00843247">
      <w:pPr>
        <w:keepNext/>
        <w:keepLines/>
        <w:rPr>
          <w:i/>
        </w:rPr>
      </w:pPr>
      <w:r>
        <w:rPr>
          <w:i/>
        </w:rPr>
        <w:t>Convenor comment: UE update proc.</w:t>
      </w:r>
    </w:p>
    <w:p w:rsidR="00843247" w:rsidRPr="00651984" w:rsidRDefault="00843247" w:rsidP="00843247">
      <w:pPr>
        <w:keepNext/>
        <w:keepLines/>
      </w:pPr>
      <w:r>
        <w:rPr>
          <w:b/>
        </w:rPr>
        <w:t>Discussion and conclusion:</w:t>
      </w:r>
    </w:p>
    <w:p w:rsidR="00843247" w:rsidRPr="00843247" w:rsidRDefault="00843247" w:rsidP="00843247">
      <w:pPr>
        <w:keepLines/>
      </w:pPr>
      <w:r>
        <w:t xml:space="preserve">This was discussed and there were some issues raised. It was proposed to make the UE update a more generic procedure.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71477</w:t>
      </w:r>
      <w:r w:rsidR="00715F84">
        <w:t xml:space="preserve">. This was </w:t>
      </w:r>
      <w:r w:rsidR="00715F84" w:rsidRPr="00715F84">
        <w:rPr>
          <w:color w:val="FF0000"/>
        </w:rPr>
        <w:t>withdrawn</w:t>
      </w:r>
      <w:r w:rsidR="00715F84">
        <w:t xml:space="preserve"> (not provided).</w:t>
      </w:r>
    </w:p>
    <w:p w:rsidR="002550E9" w:rsidRDefault="002550E9" w:rsidP="002550E9">
      <w:pPr>
        <w:pStyle w:val="NormTop"/>
      </w:pPr>
      <w:r>
        <w:rPr>
          <w:color w:val="0000FF"/>
        </w:rPr>
        <w:t>TD S2</w:t>
      </w:r>
      <w:r>
        <w:rPr>
          <w:color w:val="0000FF"/>
        </w:rPr>
        <w:noBreakHyphen/>
        <w:t>171190</w:t>
      </w:r>
      <w:r w:rsidRPr="00651984">
        <w:t xml:space="preserve"> </w:t>
      </w:r>
      <w:r>
        <w:t>(P-CR) Mobility Restriction Update Procedure. (Source: Samsung).</w:t>
      </w:r>
      <w:r>
        <w:br/>
      </w:r>
      <w:r w:rsidRPr="00651984">
        <w:rPr>
          <w:b/>
        </w:rPr>
        <w:t>Abstract:</w:t>
      </w:r>
      <w:r w:rsidRPr="00651984">
        <w:t xml:space="preserve"> </w:t>
      </w:r>
      <w:r>
        <w:t>Proposed a procedure to support update of mobility restriction information at a UE in a non-allowed area.</w:t>
      </w:r>
    </w:p>
    <w:p w:rsidR="002550E9" w:rsidRPr="00651984" w:rsidRDefault="002550E9" w:rsidP="002550E9">
      <w:pPr>
        <w:keepNext/>
        <w:keepLines/>
        <w:rPr>
          <w:i/>
        </w:rPr>
      </w:pPr>
      <w:r>
        <w:rPr>
          <w:i/>
        </w:rPr>
        <w:t xml:space="preserve">Convenor comment: Mob </w:t>
      </w:r>
      <w:r w:rsidRPr="00651984">
        <w:rPr>
          <w:i/>
          <w:noProof/>
        </w:rPr>
        <w:t>restr</w:t>
      </w:r>
      <w:r>
        <w:rPr>
          <w:i/>
        </w:rPr>
        <w:t xml:space="preserve"> proc.</w:t>
      </w:r>
    </w:p>
    <w:p w:rsidR="002550E9" w:rsidRPr="00651984" w:rsidRDefault="002550E9" w:rsidP="002550E9">
      <w:pPr>
        <w:keepNext/>
        <w:keepLines/>
      </w:pPr>
      <w:r>
        <w:rPr>
          <w:b/>
        </w:rPr>
        <w:t>Discussion and conclusion:</w:t>
      </w:r>
    </w:p>
    <w:p w:rsidR="002550E9" w:rsidRPr="00843247" w:rsidRDefault="00843247" w:rsidP="002550E9">
      <w:pPr>
        <w:keepLines/>
      </w:pPr>
      <w:r>
        <w:t xml:space="preserve">This was reviewed and left for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70980</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71479</w:t>
      </w:r>
      <w:r w:rsidR="00715F84">
        <w:rPr>
          <w:lang w:eastAsia="en-US"/>
        </w:rPr>
        <w:t xml:space="preserve">. This was </w:t>
      </w:r>
      <w:r w:rsidR="00715F84" w:rsidRPr="00715F84">
        <w:rPr>
          <w:color w:val="FF0000"/>
          <w:lang w:eastAsia="en-US"/>
        </w:rPr>
        <w:t>postponed</w:t>
      </w:r>
      <w:r w:rsidR="00715F84">
        <w:rPr>
          <w:lang w:eastAsia="en-US"/>
        </w:rPr>
        <w:t>.</w:t>
      </w:r>
    </w:p>
    <w:p w:rsidR="002550E9" w:rsidRDefault="002550E9" w:rsidP="002550E9">
      <w:pPr>
        <w:pStyle w:val="NormTop"/>
      </w:pPr>
      <w:r>
        <w:rPr>
          <w:color w:val="0000FF"/>
        </w:rPr>
        <w:t>TD S2</w:t>
      </w:r>
      <w:r>
        <w:rPr>
          <w:color w:val="0000FF"/>
        </w:rPr>
        <w:noBreakHyphen/>
        <w:t>170856</w:t>
      </w:r>
      <w:r w:rsidRPr="00651984">
        <w:t xml:space="preserve"> </w:t>
      </w:r>
      <w:r>
        <w:t>(P-CR) TS 23.501 P-CR 5.3.2.3 Registration area management. (Source: LG Electronics).</w:t>
      </w:r>
      <w:r>
        <w:br/>
      </w:r>
      <w:r w:rsidRPr="00651984">
        <w:rPr>
          <w:b/>
        </w:rPr>
        <w:t>Abstract:</w:t>
      </w:r>
      <w:r w:rsidRPr="00651984">
        <w:t xml:space="preserve"> </w:t>
      </w:r>
      <w:r>
        <w:t>This paper propose to include description of Registration area management to TS 23.501.</w:t>
      </w:r>
    </w:p>
    <w:p w:rsidR="002550E9" w:rsidRPr="00651984" w:rsidRDefault="002550E9" w:rsidP="002550E9">
      <w:pPr>
        <w:keepNext/>
        <w:keepLines/>
        <w:rPr>
          <w:i/>
        </w:rPr>
      </w:pPr>
      <w:r>
        <w:rPr>
          <w:i/>
        </w:rPr>
        <w:t xml:space="preserve">Convenor comment: RA manage + mob </w:t>
      </w:r>
      <w:r w:rsidRPr="00651984">
        <w:rPr>
          <w:i/>
          <w:noProof/>
        </w:rPr>
        <w:t>restr</w:t>
      </w:r>
      <w:r>
        <w:rPr>
          <w:i/>
        </w:rPr>
        <w:t>.</w:t>
      </w:r>
    </w:p>
    <w:p w:rsidR="002550E9" w:rsidRPr="00651984" w:rsidRDefault="002550E9" w:rsidP="002550E9">
      <w:pPr>
        <w:keepNext/>
        <w:keepLines/>
      </w:pPr>
      <w:r>
        <w:rPr>
          <w:b/>
        </w:rPr>
        <w:t>Discussion and conclusion:</w:t>
      </w:r>
    </w:p>
    <w:p w:rsidR="002550E9" w:rsidRPr="00843247" w:rsidRDefault="00843247" w:rsidP="002550E9">
      <w:pPr>
        <w:keepLines/>
      </w:pPr>
      <w:r>
        <w:t xml:space="preserve">This was reviewed and some comments received. Other contributions were then reviewed. </w:t>
      </w:r>
      <w:r w:rsidR="00BF2073">
        <w:t xml:space="preserve">Revised, merging </w:t>
      </w:r>
      <w:r w:rsidR="00BF2073" w:rsidRPr="00BF2073">
        <w:rPr>
          <w:color w:val="0000FF"/>
        </w:rPr>
        <w:t>TD S2</w:t>
      </w:r>
      <w:r w:rsidR="00BF2073" w:rsidRPr="00BF2073">
        <w:rPr>
          <w:color w:val="0000FF"/>
        </w:rPr>
        <w:noBreakHyphen/>
        <w:t>171053</w:t>
      </w:r>
      <w:r w:rsidR="00BF2073">
        <w:t xml:space="preserve"> and </w:t>
      </w:r>
      <w:r w:rsidR="00BF2073" w:rsidRPr="00BF2073">
        <w:rPr>
          <w:color w:val="0000FF"/>
        </w:rPr>
        <w:t>TD S2</w:t>
      </w:r>
      <w:r w:rsidR="00BF2073" w:rsidRPr="00BF2073">
        <w:rPr>
          <w:color w:val="0000FF"/>
        </w:rPr>
        <w:noBreakHyphen/>
        <w:t>171071</w:t>
      </w:r>
      <w:r w:rsidR="00BF2073">
        <w:t xml:space="preserve">, to </w:t>
      </w:r>
      <w:r w:rsidR="00BF2073" w:rsidRPr="00BF2073">
        <w:rPr>
          <w:color w:val="0000FF"/>
        </w:rPr>
        <w:t>TD S2</w:t>
      </w:r>
      <w:r w:rsidR="00BF2073" w:rsidRPr="00BF2073">
        <w:rPr>
          <w:color w:val="0000FF"/>
        </w:rPr>
        <w:noBreakHyphen/>
        <w:t>171505</w:t>
      </w:r>
      <w:r w:rsidR="00BF2073">
        <w:t>.</w:t>
      </w:r>
      <w:r>
        <w:rPr>
          <w:lang w:eastAsia="en-US"/>
        </w:rPr>
        <w:t xml:space="preserve"> </w:t>
      </w:r>
      <w:r w:rsidR="00837031">
        <w:rPr>
          <w:lang w:eastAsia="en-US"/>
        </w:rPr>
        <w:t xml:space="preserve">Some further issues were raised and this was left for further off-line discussion and revised in </w:t>
      </w:r>
      <w:r w:rsidR="00837031" w:rsidRPr="00837031">
        <w:rPr>
          <w:rFonts w:cs="Arial"/>
          <w:color w:val="0000FF"/>
          <w:szCs w:val="16"/>
          <w:lang w:eastAsia="en-US"/>
        </w:rPr>
        <w:t>TD S2</w:t>
      </w:r>
      <w:r w:rsidR="00837031" w:rsidRPr="00837031">
        <w:rPr>
          <w:rFonts w:cs="Arial"/>
          <w:color w:val="0000FF"/>
          <w:szCs w:val="16"/>
          <w:lang w:eastAsia="en-US"/>
        </w:rPr>
        <w:noBreakHyphen/>
        <w:t>17</w:t>
      </w:r>
      <w:r w:rsidR="00837031">
        <w:rPr>
          <w:rFonts w:cs="Arial"/>
          <w:color w:val="0000FF"/>
          <w:szCs w:val="16"/>
          <w:lang w:eastAsia="en-US"/>
        </w:rPr>
        <w:t>1517</w:t>
      </w:r>
      <w:r w:rsidR="00715F84">
        <w:t xml:space="preserve">. Vodafone commented that the support of the TAI List allocation should be by the 5G system rather than the AMF and asked to change i.e. to e.g. in the second paragraph. This was further discussed off-line and revised in </w:t>
      </w:r>
      <w:r w:rsidR="00715F84" w:rsidRPr="00916E52">
        <w:rPr>
          <w:rFonts w:cs="Arial"/>
          <w:color w:val="0000FF"/>
          <w:szCs w:val="16"/>
          <w:lang w:eastAsia="en-US"/>
        </w:rPr>
        <w:t>TD S2</w:t>
      </w:r>
      <w:r w:rsidR="00715F84" w:rsidRPr="00916E52">
        <w:rPr>
          <w:rFonts w:cs="Arial"/>
          <w:color w:val="0000FF"/>
          <w:szCs w:val="16"/>
          <w:lang w:eastAsia="en-US"/>
        </w:rPr>
        <w:noBreakHyphen/>
        <w:t>1</w:t>
      </w:r>
      <w:r w:rsidR="00715F84">
        <w:rPr>
          <w:rFonts w:cs="Arial"/>
          <w:color w:val="0000FF"/>
          <w:szCs w:val="16"/>
          <w:lang w:eastAsia="en-US"/>
        </w:rPr>
        <w:t>71553</w:t>
      </w:r>
      <w:r w:rsidR="00715F84">
        <w:t xml:space="preserve">. Reviewed and </w:t>
      </w:r>
      <w:r w:rsidR="00CD494C">
        <w:rPr>
          <w:color w:val="FF0000"/>
        </w:rPr>
        <w:t>agreed</w:t>
      </w:r>
      <w:r w:rsidR="00CD494C">
        <w:t xml:space="preserve"> in parallel session</w:t>
      </w:r>
      <w:r w:rsidR="00715F84">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170756</w:t>
      </w:r>
      <w:r w:rsidRPr="00651984">
        <w:t xml:space="preserve"> </w:t>
      </w:r>
      <w:r>
        <w:t>(P-CR) 23.501 - MM implications of optimal UPF placement. (Source: Qualcomm Incorporated).</w:t>
      </w:r>
      <w:r>
        <w:br/>
      </w:r>
      <w:r w:rsidRPr="00651984">
        <w:rPr>
          <w:b/>
        </w:rPr>
        <w:t>Abstract:</w:t>
      </w:r>
      <w:r w:rsidRPr="00651984">
        <w:t xml:space="preserve"> </w:t>
      </w:r>
      <w:r>
        <w:t>Further interactions between AMF and SMF to handle user plane management.</w:t>
      </w:r>
    </w:p>
    <w:p w:rsidR="002550E9" w:rsidRPr="00651984" w:rsidRDefault="002550E9" w:rsidP="002550E9">
      <w:pPr>
        <w:keepNext/>
        <w:keepLines/>
        <w:rPr>
          <w:i/>
        </w:rPr>
      </w:pPr>
      <w:r>
        <w:rPr>
          <w:i/>
        </w:rPr>
        <w:t>Convenor comment: RA manage.</w:t>
      </w:r>
    </w:p>
    <w:p w:rsidR="002550E9" w:rsidRPr="00651984" w:rsidRDefault="002550E9" w:rsidP="002550E9">
      <w:pPr>
        <w:keepNext/>
        <w:keepLines/>
      </w:pPr>
      <w:r>
        <w:rPr>
          <w:b/>
        </w:rPr>
        <w:t>Discussion and conclusion:</w:t>
      </w:r>
    </w:p>
    <w:p w:rsidR="002550E9" w:rsidRPr="00BF2073" w:rsidRDefault="00BF2073" w:rsidP="002550E9">
      <w:pPr>
        <w:keepLines/>
      </w:pPr>
      <w:r>
        <w:t xml:space="preserve">This was </w:t>
      </w:r>
      <w:r w:rsidRPr="00BF2073">
        <w:rPr>
          <w:color w:val="FF0000"/>
        </w:rPr>
        <w:t>withdrawn</w:t>
      </w:r>
      <w:r>
        <w:t>.</w:t>
      </w:r>
    </w:p>
    <w:p w:rsidR="002550E9" w:rsidRDefault="002550E9" w:rsidP="002550E9">
      <w:pPr>
        <w:pStyle w:val="NormTop"/>
      </w:pPr>
      <w:r>
        <w:rPr>
          <w:color w:val="0000FF"/>
        </w:rPr>
        <w:lastRenderedPageBreak/>
        <w:t>TD S2</w:t>
      </w:r>
      <w:r>
        <w:rPr>
          <w:color w:val="0000FF"/>
        </w:rPr>
        <w:noBreakHyphen/>
        <w:t>171053</w:t>
      </w:r>
      <w:r w:rsidRPr="00651984">
        <w:t xml:space="preserve"> </w:t>
      </w:r>
      <w:r>
        <w:t>(P-CR) TS 23.501 Registration area management. (Source: CATT).</w:t>
      </w:r>
      <w:r>
        <w:br/>
      </w:r>
      <w:r w:rsidRPr="00651984">
        <w:rPr>
          <w:b/>
        </w:rPr>
        <w:t>Abstract:</w:t>
      </w:r>
      <w:r w:rsidRPr="00651984">
        <w:t xml:space="preserve"> </w:t>
      </w:r>
      <w:r>
        <w:t>this contribution proposes to add a clause for registration area management.</w:t>
      </w:r>
    </w:p>
    <w:p w:rsidR="002550E9" w:rsidRPr="00651984" w:rsidRDefault="002550E9" w:rsidP="002550E9">
      <w:pPr>
        <w:keepNext/>
        <w:keepLines/>
        <w:rPr>
          <w:i/>
        </w:rPr>
      </w:pPr>
      <w:r>
        <w:rPr>
          <w:i/>
        </w:rPr>
        <w:t>Convenor comment: RA manage.</w:t>
      </w:r>
    </w:p>
    <w:p w:rsidR="002550E9" w:rsidRPr="00651984" w:rsidRDefault="002550E9" w:rsidP="002550E9">
      <w:pPr>
        <w:keepNext/>
        <w:keepLines/>
      </w:pPr>
      <w:r>
        <w:rPr>
          <w:b/>
        </w:rPr>
        <w:t>Discussion and conclusion:</w:t>
      </w:r>
    </w:p>
    <w:p w:rsidR="002550E9" w:rsidRPr="00BF2073" w:rsidRDefault="00BF2073" w:rsidP="002550E9">
      <w:pPr>
        <w:keepLines/>
      </w:pPr>
      <w:r>
        <w:t xml:space="preserve">Merged into </w:t>
      </w:r>
      <w:r w:rsidRPr="00BF2073">
        <w:rPr>
          <w:color w:val="0000FF"/>
        </w:rPr>
        <w:t>TD S2</w:t>
      </w:r>
      <w:r w:rsidRPr="00BF2073">
        <w:rPr>
          <w:color w:val="0000FF"/>
        </w:rPr>
        <w:noBreakHyphen/>
        <w:t>171505</w:t>
      </w:r>
      <w:r>
        <w:t>.</w:t>
      </w:r>
    </w:p>
    <w:p w:rsidR="002550E9" w:rsidRDefault="002550E9" w:rsidP="002550E9">
      <w:pPr>
        <w:pStyle w:val="NormTop"/>
      </w:pPr>
      <w:r>
        <w:rPr>
          <w:color w:val="0000FF"/>
        </w:rPr>
        <w:t>TD S2</w:t>
      </w:r>
      <w:r>
        <w:rPr>
          <w:color w:val="0000FF"/>
        </w:rPr>
        <w:noBreakHyphen/>
        <w:t>171071</w:t>
      </w:r>
      <w:r w:rsidRPr="00651984">
        <w:t xml:space="preserve"> </w:t>
      </w:r>
      <w:r>
        <w:t>(P-CR) 23.501: Registration Area Management in the 5GC. (Source: ETRI).</w:t>
      </w:r>
      <w:r>
        <w:br/>
      </w:r>
      <w:r w:rsidRPr="00651984">
        <w:rPr>
          <w:b/>
        </w:rPr>
        <w:t>Abstract:</w:t>
      </w:r>
      <w:r w:rsidRPr="00651984">
        <w:t xml:space="preserve"> </w:t>
      </w:r>
      <w:r>
        <w:t>This contribution proposes to include the basic description about registration area management in 5G system in TS 23.501 network based on agreements in TR 23.799.</w:t>
      </w:r>
    </w:p>
    <w:p w:rsidR="002550E9" w:rsidRPr="00651984" w:rsidRDefault="002550E9" w:rsidP="002550E9">
      <w:pPr>
        <w:keepNext/>
        <w:keepLines/>
        <w:rPr>
          <w:i/>
        </w:rPr>
      </w:pPr>
      <w:r>
        <w:rPr>
          <w:i/>
        </w:rPr>
        <w:t>Convenor comment: RA manage.</w:t>
      </w:r>
    </w:p>
    <w:p w:rsidR="002550E9" w:rsidRPr="00651984" w:rsidRDefault="002550E9" w:rsidP="002550E9">
      <w:pPr>
        <w:keepNext/>
        <w:keepLines/>
      </w:pPr>
      <w:r>
        <w:rPr>
          <w:b/>
        </w:rPr>
        <w:t>Discussion and conclusion:</w:t>
      </w:r>
    </w:p>
    <w:p w:rsidR="00BF2073" w:rsidRPr="00BF2073" w:rsidRDefault="00BF2073" w:rsidP="00BF2073">
      <w:pPr>
        <w:keepLines/>
      </w:pPr>
      <w:r>
        <w:t xml:space="preserve">Merged into </w:t>
      </w:r>
      <w:r w:rsidRPr="00BF2073">
        <w:rPr>
          <w:color w:val="0000FF"/>
        </w:rPr>
        <w:t>TD S2</w:t>
      </w:r>
      <w:r w:rsidRPr="00BF2073">
        <w:rPr>
          <w:color w:val="0000FF"/>
        </w:rPr>
        <w:noBreakHyphen/>
        <w:t>171505</w:t>
      </w:r>
      <w:r>
        <w:t>.</w:t>
      </w:r>
    </w:p>
    <w:p w:rsidR="002550E9" w:rsidRDefault="002550E9" w:rsidP="002550E9">
      <w:pPr>
        <w:pStyle w:val="NormTop"/>
      </w:pPr>
      <w:r>
        <w:rPr>
          <w:color w:val="0000FF"/>
        </w:rPr>
        <w:t>TD S2</w:t>
      </w:r>
      <w:r>
        <w:rPr>
          <w:color w:val="0000FF"/>
        </w:rPr>
        <w:noBreakHyphen/>
        <w:t>170829</w:t>
      </w:r>
      <w:r w:rsidRPr="00651984">
        <w:t xml:space="preserve"> </w:t>
      </w:r>
      <w:r>
        <w:t>(P-CR) TS 23.501: MO only and registration area. (Source: Qualcomm Incorporated).</w:t>
      </w:r>
      <w:r>
        <w:br/>
      </w:r>
      <w:r w:rsidRPr="00651984">
        <w:rPr>
          <w:b/>
        </w:rPr>
        <w:t>Abstract:</w:t>
      </w:r>
      <w:r w:rsidRPr="00651984">
        <w:t xml:space="preserve"> </w:t>
      </w:r>
      <w:r>
        <w:t>This contribution shows why the Mobility Restriction design is incompatible with non-3GPP access and should not be applied to non-3GPP access.</w:t>
      </w:r>
    </w:p>
    <w:p w:rsidR="002550E9" w:rsidRPr="00651984" w:rsidRDefault="002550E9" w:rsidP="002550E9">
      <w:pPr>
        <w:keepNext/>
        <w:keepLines/>
        <w:rPr>
          <w:i/>
        </w:rPr>
      </w:pPr>
      <w:r>
        <w:rPr>
          <w:i/>
        </w:rPr>
        <w:t>Convenor comment: MO only.</w:t>
      </w:r>
    </w:p>
    <w:p w:rsidR="002550E9" w:rsidRPr="00651984" w:rsidRDefault="002550E9" w:rsidP="002550E9">
      <w:pPr>
        <w:keepNext/>
        <w:keepLines/>
      </w:pPr>
      <w:r>
        <w:rPr>
          <w:b/>
        </w:rPr>
        <w:t>Discussion and conclusion:</w:t>
      </w:r>
    </w:p>
    <w:p w:rsidR="002550E9" w:rsidRPr="00BF2073" w:rsidRDefault="00BF2073" w:rsidP="002550E9">
      <w:pPr>
        <w:keepLines/>
      </w:pPr>
      <w:r>
        <w:t xml:space="preserve">Revised, merging </w:t>
      </w:r>
      <w:r w:rsidRPr="00BF2073">
        <w:rPr>
          <w:color w:val="0000FF"/>
        </w:rPr>
        <w:t>TD S2</w:t>
      </w:r>
      <w:r w:rsidRPr="00BF2073">
        <w:rPr>
          <w:color w:val="0000FF"/>
        </w:rPr>
        <w:noBreakHyphen/>
        <w:t>170855</w:t>
      </w:r>
      <w:r>
        <w:t xml:space="preserve">, </w:t>
      </w:r>
      <w:r w:rsidRPr="00BF2073">
        <w:rPr>
          <w:color w:val="0000FF"/>
        </w:rPr>
        <w:t>TD S2</w:t>
      </w:r>
      <w:r w:rsidRPr="00BF2073">
        <w:rPr>
          <w:color w:val="0000FF"/>
        </w:rPr>
        <w:noBreakHyphen/>
        <w:t>170869</w:t>
      </w:r>
      <w:r>
        <w:t xml:space="preserve">, </w:t>
      </w:r>
      <w:r w:rsidRPr="00BF2073">
        <w:rPr>
          <w:color w:val="0000FF"/>
        </w:rPr>
        <w:t>TD S2</w:t>
      </w:r>
      <w:r w:rsidRPr="00BF2073">
        <w:rPr>
          <w:color w:val="0000FF"/>
        </w:rPr>
        <w:noBreakHyphen/>
        <w:t>171164</w:t>
      </w:r>
      <w:r>
        <w:t xml:space="preserve"> and </w:t>
      </w:r>
      <w:r w:rsidRPr="00BF2073">
        <w:rPr>
          <w:color w:val="0000FF"/>
        </w:rPr>
        <w:t>TD S2</w:t>
      </w:r>
      <w:r w:rsidRPr="00BF2073">
        <w:rPr>
          <w:color w:val="0000FF"/>
        </w:rPr>
        <w:noBreakHyphen/>
        <w:t>171055</w:t>
      </w:r>
      <w:r>
        <w:t xml:space="preserve">, to </w:t>
      </w:r>
      <w:r w:rsidRPr="00BF2073">
        <w:rPr>
          <w:color w:val="0000FF"/>
        </w:rPr>
        <w:t>TD S2</w:t>
      </w:r>
      <w:r w:rsidRPr="00BF2073">
        <w:rPr>
          <w:color w:val="0000FF"/>
        </w:rPr>
        <w:noBreakHyphen/>
        <w:t>171506</w:t>
      </w:r>
      <w:r>
        <w:t xml:space="preserve">. </w:t>
      </w:r>
      <w:r w:rsidR="00FB348F">
        <w:t xml:space="preserve">Further issues were raised and some clarifications were needed and this was further discussed off-line and revised in </w:t>
      </w:r>
      <w:r w:rsidR="00FB348F" w:rsidRPr="00916E52">
        <w:rPr>
          <w:rFonts w:cs="Arial"/>
          <w:color w:val="0000FF"/>
          <w:szCs w:val="16"/>
          <w:lang w:eastAsia="en-US"/>
        </w:rPr>
        <w:t>TD S2</w:t>
      </w:r>
      <w:r w:rsidR="00FB348F" w:rsidRPr="00916E52">
        <w:rPr>
          <w:rFonts w:cs="Arial"/>
          <w:color w:val="0000FF"/>
          <w:szCs w:val="16"/>
          <w:lang w:eastAsia="en-US"/>
        </w:rPr>
        <w:noBreakHyphen/>
        <w:t>1</w:t>
      </w:r>
      <w:r w:rsidR="00FB348F">
        <w:rPr>
          <w:rFonts w:cs="Arial"/>
          <w:color w:val="0000FF"/>
          <w:szCs w:val="16"/>
          <w:lang w:eastAsia="en-US"/>
        </w:rPr>
        <w:t>71544</w:t>
      </w:r>
      <w:r w:rsidR="00FB348F">
        <w:t>.</w:t>
      </w:r>
      <w:r w:rsidR="00715F84">
        <w:t xml:space="preserve"> It was agreed to remove 'only' from the final paragraph and the supporting companies needed correcting. This was revised accordingly in </w:t>
      </w:r>
      <w:r w:rsidR="00715F84" w:rsidRPr="00916E52">
        <w:rPr>
          <w:rFonts w:cs="Arial"/>
          <w:color w:val="0000FF"/>
          <w:szCs w:val="16"/>
          <w:lang w:eastAsia="en-US"/>
        </w:rPr>
        <w:t>TD S2</w:t>
      </w:r>
      <w:r w:rsidR="00715F84" w:rsidRPr="00916E52">
        <w:rPr>
          <w:rFonts w:cs="Arial"/>
          <w:color w:val="0000FF"/>
          <w:szCs w:val="16"/>
          <w:lang w:eastAsia="en-US"/>
        </w:rPr>
        <w:noBreakHyphen/>
        <w:t>1</w:t>
      </w:r>
      <w:r w:rsidR="00715F84">
        <w:rPr>
          <w:rFonts w:cs="Arial"/>
          <w:color w:val="0000FF"/>
          <w:szCs w:val="16"/>
          <w:lang w:eastAsia="en-US"/>
        </w:rPr>
        <w:t>71554</w:t>
      </w:r>
      <w:r w:rsidR="00715F84" w:rsidRPr="00715F84">
        <w:t xml:space="preserve"> </w:t>
      </w:r>
      <w:r w:rsidR="00715F84">
        <w:t xml:space="preserve">which was </w:t>
      </w:r>
      <w:r w:rsidR="00CD494C">
        <w:rPr>
          <w:color w:val="FF0000"/>
        </w:rPr>
        <w:t>agreed</w:t>
      </w:r>
      <w:r w:rsidR="00CD494C">
        <w:t xml:space="preserve"> in parallel session</w:t>
      </w:r>
      <w:r w:rsidR="00715F84">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170855</w:t>
      </w:r>
      <w:r w:rsidRPr="00651984">
        <w:t xml:space="preserve"> </w:t>
      </w:r>
      <w:r>
        <w:t xml:space="preserve">(P-CR) TS 23.501 P-CR update to 5.4.1 UE </w:t>
      </w:r>
      <w:r w:rsidRPr="00651984">
        <w:rPr>
          <w:noProof/>
        </w:rPr>
        <w:t>reachability</w:t>
      </w:r>
      <w:r>
        <w:t xml:space="preserve"> in CM-IDLE - on MO only mode clarification. (Source: LG Electronics, SKT).</w:t>
      </w:r>
      <w:r>
        <w:br/>
      </w:r>
      <w:r w:rsidRPr="00651984">
        <w:rPr>
          <w:b/>
        </w:rPr>
        <w:t>Abstract:</w:t>
      </w:r>
      <w:r w:rsidRPr="00651984">
        <w:t xml:space="preserve"> </w:t>
      </w:r>
      <w:r>
        <w:t xml:space="preserve">This paper propose to update MO only mode description in order to realize more efficient and concrete UE behaviour. Also it is proposed to resolve some EN and update the description of UE </w:t>
      </w:r>
      <w:r w:rsidRPr="00651984">
        <w:rPr>
          <w:noProof/>
        </w:rPr>
        <w:t>reachability</w:t>
      </w:r>
      <w:r>
        <w:t xml:space="preserve"> in CM-IDLE to TS 23.501 accordingly.</w:t>
      </w:r>
    </w:p>
    <w:p w:rsidR="002550E9" w:rsidRPr="00651984" w:rsidRDefault="002550E9" w:rsidP="002550E9">
      <w:pPr>
        <w:keepNext/>
        <w:keepLines/>
        <w:rPr>
          <w:i/>
        </w:rPr>
      </w:pPr>
      <w:r>
        <w:rPr>
          <w:i/>
        </w:rPr>
        <w:t>Convenor comment: MO only.</w:t>
      </w:r>
    </w:p>
    <w:p w:rsidR="002550E9" w:rsidRPr="00651984" w:rsidRDefault="002550E9" w:rsidP="002550E9">
      <w:pPr>
        <w:keepNext/>
        <w:keepLines/>
      </w:pPr>
      <w:r>
        <w:rPr>
          <w:b/>
        </w:rPr>
        <w:t>Discussion and conclusion:</w:t>
      </w:r>
    </w:p>
    <w:p w:rsidR="002550E9" w:rsidRPr="00BF2073" w:rsidRDefault="00BF2073" w:rsidP="002550E9">
      <w:pPr>
        <w:keepLines/>
      </w:pPr>
      <w:r>
        <w:t xml:space="preserve">Merged into </w:t>
      </w:r>
      <w:r w:rsidRPr="00BF2073">
        <w:rPr>
          <w:color w:val="0000FF"/>
        </w:rPr>
        <w:t>TD S2</w:t>
      </w:r>
      <w:r w:rsidRPr="00BF2073">
        <w:rPr>
          <w:color w:val="0000FF"/>
        </w:rPr>
        <w:noBreakHyphen/>
        <w:t>171506</w:t>
      </w:r>
      <w:r>
        <w:t>.</w:t>
      </w:r>
    </w:p>
    <w:p w:rsidR="002550E9" w:rsidRDefault="002550E9" w:rsidP="002550E9">
      <w:pPr>
        <w:pStyle w:val="NormTop"/>
      </w:pPr>
      <w:r>
        <w:rPr>
          <w:color w:val="0000FF"/>
        </w:rPr>
        <w:t>TD S2</w:t>
      </w:r>
      <w:r>
        <w:rPr>
          <w:color w:val="0000FF"/>
        </w:rPr>
        <w:noBreakHyphen/>
        <w:t>170869</w:t>
      </w:r>
      <w:r w:rsidRPr="00651984">
        <w:t xml:space="preserve"> </w:t>
      </w:r>
      <w:r>
        <w:t>(P-CR) MO Only Signalling in 23.501. (Source: Sony).</w:t>
      </w:r>
      <w:r>
        <w:br/>
      </w:r>
      <w:r w:rsidRPr="00651984">
        <w:rPr>
          <w:b/>
        </w:rPr>
        <w:t>Abstract:</w:t>
      </w:r>
      <w:r w:rsidRPr="00651984">
        <w:t xml:space="preserve"> </w:t>
      </w:r>
      <w:r>
        <w:t>This contribution defines the signalling for an MO Only device and add additional clarifications.</w:t>
      </w:r>
    </w:p>
    <w:p w:rsidR="002550E9" w:rsidRPr="00651984" w:rsidRDefault="002550E9" w:rsidP="002550E9">
      <w:pPr>
        <w:keepNext/>
        <w:keepLines/>
        <w:rPr>
          <w:i/>
        </w:rPr>
      </w:pPr>
      <w:r>
        <w:rPr>
          <w:i/>
        </w:rPr>
        <w:t>Convenor comment: MO only.</w:t>
      </w:r>
    </w:p>
    <w:p w:rsidR="002550E9" w:rsidRPr="00651984" w:rsidRDefault="002550E9" w:rsidP="002550E9">
      <w:pPr>
        <w:keepNext/>
        <w:keepLines/>
      </w:pPr>
      <w:r>
        <w:rPr>
          <w:b/>
        </w:rPr>
        <w:t>Discussion and conclusion:</w:t>
      </w:r>
    </w:p>
    <w:p w:rsidR="00BF2073" w:rsidRPr="00BF2073" w:rsidRDefault="00BF2073" w:rsidP="00BF2073">
      <w:pPr>
        <w:keepLines/>
      </w:pPr>
      <w:r>
        <w:t xml:space="preserve">Merged into </w:t>
      </w:r>
      <w:r w:rsidRPr="00BF2073">
        <w:rPr>
          <w:color w:val="0000FF"/>
        </w:rPr>
        <w:t>TD S2</w:t>
      </w:r>
      <w:r w:rsidRPr="00BF2073">
        <w:rPr>
          <w:color w:val="0000FF"/>
        </w:rPr>
        <w:noBreakHyphen/>
        <w:t>171506</w:t>
      </w:r>
      <w:r>
        <w:t>.</w:t>
      </w:r>
    </w:p>
    <w:p w:rsidR="002550E9" w:rsidRDefault="002550E9" w:rsidP="002550E9">
      <w:pPr>
        <w:pStyle w:val="NormTop"/>
      </w:pPr>
      <w:r>
        <w:rPr>
          <w:color w:val="0000FF"/>
        </w:rPr>
        <w:t>TD S2</w:t>
      </w:r>
      <w:r>
        <w:rPr>
          <w:color w:val="0000FF"/>
        </w:rPr>
        <w:noBreakHyphen/>
        <w:t>170870</w:t>
      </w:r>
      <w:r w:rsidRPr="00651984">
        <w:t xml:space="preserve"> </w:t>
      </w:r>
      <w:r>
        <w:t>(P-CR) MO Only Signalling in 23.502. (Source: Sony).</w:t>
      </w:r>
      <w:r>
        <w:br/>
      </w:r>
      <w:r w:rsidRPr="00651984">
        <w:rPr>
          <w:b/>
        </w:rPr>
        <w:t>Abstract:</w:t>
      </w:r>
      <w:r w:rsidRPr="00651984">
        <w:t xml:space="preserve"> </w:t>
      </w:r>
      <w:r>
        <w:t>This contribution defines the signalling for an MO Only device and add additional clarifications.</w:t>
      </w:r>
    </w:p>
    <w:p w:rsidR="002550E9" w:rsidRPr="00651984" w:rsidRDefault="002550E9" w:rsidP="002550E9">
      <w:pPr>
        <w:keepNext/>
        <w:keepLines/>
        <w:rPr>
          <w:i/>
        </w:rPr>
      </w:pPr>
      <w:r>
        <w:rPr>
          <w:i/>
        </w:rPr>
        <w:t>Convenor comment: MO only.</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171080</w:t>
      </w:r>
      <w:r w:rsidRPr="00651984">
        <w:t xml:space="preserve"> </w:t>
      </w:r>
      <w:r>
        <w:t>(P-CR) For MO only - rename and add implicit deregistration. (Source: Samsung).</w:t>
      </w:r>
      <w:r>
        <w:br/>
      </w:r>
      <w:r w:rsidRPr="00651984">
        <w:rPr>
          <w:b/>
        </w:rPr>
        <w:t>Abstract:</w:t>
      </w:r>
      <w:r w:rsidRPr="00651984">
        <w:t xml:space="preserve"> </w:t>
      </w:r>
      <w:r>
        <w:t>Propose to rename MO only mode to Mobile On-demands mode and additional description for implicit deregistration.</w:t>
      </w:r>
    </w:p>
    <w:p w:rsidR="002550E9" w:rsidRPr="00651984" w:rsidRDefault="002550E9" w:rsidP="002550E9">
      <w:pPr>
        <w:keepNext/>
        <w:keepLines/>
        <w:rPr>
          <w:i/>
        </w:rPr>
      </w:pPr>
      <w:r>
        <w:rPr>
          <w:i/>
        </w:rPr>
        <w:t>Convenor comment: MO only.</w:t>
      </w:r>
    </w:p>
    <w:p w:rsidR="002550E9" w:rsidRPr="00651984" w:rsidRDefault="002550E9" w:rsidP="002550E9">
      <w:pPr>
        <w:keepNext/>
        <w:keepLines/>
      </w:pPr>
      <w:r>
        <w:rPr>
          <w:b/>
        </w:rPr>
        <w:t>Discussion and conclusion:</w:t>
      </w:r>
    </w:p>
    <w:p w:rsidR="002550E9" w:rsidRPr="00BF2073" w:rsidRDefault="00BF2073" w:rsidP="002550E9">
      <w:pPr>
        <w:keepLines/>
      </w:pPr>
      <w:r>
        <w:t xml:space="preserve">Revised to </w:t>
      </w:r>
      <w:r w:rsidRPr="00BF2073">
        <w:rPr>
          <w:color w:val="0000FF"/>
        </w:rPr>
        <w:t>TD S2</w:t>
      </w:r>
      <w:r w:rsidRPr="00BF2073">
        <w:rPr>
          <w:color w:val="0000FF"/>
        </w:rPr>
        <w:noBreakHyphen/>
        <w:t>171507</w:t>
      </w:r>
      <w:r>
        <w:t>.</w:t>
      </w:r>
      <w:r w:rsidR="00715F84">
        <w:t xml:space="preserve"> There were a number of issues raised and this was left for further off-line discussion and revised in </w:t>
      </w:r>
      <w:r w:rsidR="00715F84" w:rsidRPr="00916E52">
        <w:rPr>
          <w:rFonts w:cs="Arial"/>
          <w:color w:val="0000FF"/>
          <w:szCs w:val="16"/>
          <w:lang w:eastAsia="en-US"/>
        </w:rPr>
        <w:t>TD S2</w:t>
      </w:r>
      <w:r w:rsidR="00715F84" w:rsidRPr="00916E52">
        <w:rPr>
          <w:rFonts w:cs="Arial"/>
          <w:color w:val="0000FF"/>
          <w:szCs w:val="16"/>
          <w:lang w:eastAsia="en-US"/>
        </w:rPr>
        <w:noBreakHyphen/>
        <w:t>1</w:t>
      </w:r>
      <w:r w:rsidR="00715F84">
        <w:rPr>
          <w:rFonts w:cs="Arial"/>
          <w:color w:val="0000FF"/>
          <w:szCs w:val="16"/>
          <w:lang w:eastAsia="en-US"/>
        </w:rPr>
        <w:t>71555</w:t>
      </w:r>
      <w:r w:rsidR="00715F84">
        <w:t>.</w:t>
      </w:r>
      <w:r>
        <w:t xml:space="preserve"> </w:t>
      </w:r>
      <w:r w:rsidR="00715F84">
        <w:t xml:space="preserve">Reviewed and </w:t>
      </w:r>
      <w:r w:rsidR="00CD494C">
        <w:rPr>
          <w:color w:val="FF0000"/>
        </w:rPr>
        <w:t>agreed</w:t>
      </w:r>
      <w:r w:rsidR="00CD494C">
        <w:t xml:space="preserve"> in parallel session</w:t>
      </w:r>
      <w:r w:rsidR="00715F84">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lastRenderedPageBreak/>
        <w:t>TD S2</w:t>
      </w:r>
      <w:r>
        <w:rPr>
          <w:color w:val="0000FF"/>
        </w:rPr>
        <w:noBreakHyphen/>
        <w:t>171164</w:t>
      </w:r>
      <w:r w:rsidRPr="00651984">
        <w:t xml:space="preserve"> </w:t>
      </w:r>
      <w:r>
        <w:t xml:space="preserve">(P-CR) 23.501 P-CR: UE </w:t>
      </w:r>
      <w:r w:rsidRPr="00651984">
        <w:rPr>
          <w:noProof/>
        </w:rPr>
        <w:t>reachability</w:t>
      </w:r>
      <w:r>
        <w:t xml:space="preserve"> clause corrections for MO Only mode. (Source: Nokia, Alcatel-Lucent Shanghai Bell).</w:t>
      </w:r>
      <w:r>
        <w:br/>
      </w:r>
      <w:r w:rsidRPr="00651984">
        <w:rPr>
          <w:b/>
        </w:rPr>
        <w:t>Abstract:</w:t>
      </w:r>
      <w:r w:rsidRPr="00651984">
        <w:t xml:space="preserve"> </w:t>
      </w:r>
      <w:r>
        <w:t>23.501 P-CR: Negotiation and applicability of MO Only mode in CM-CONNECTED state.</w:t>
      </w:r>
    </w:p>
    <w:p w:rsidR="002550E9" w:rsidRPr="00651984" w:rsidRDefault="002550E9" w:rsidP="002550E9">
      <w:pPr>
        <w:keepNext/>
        <w:keepLines/>
        <w:rPr>
          <w:i/>
        </w:rPr>
      </w:pPr>
      <w:r>
        <w:rPr>
          <w:i/>
        </w:rPr>
        <w:t>Convenor comment: MO only.</w:t>
      </w:r>
    </w:p>
    <w:p w:rsidR="002550E9" w:rsidRPr="00651984" w:rsidRDefault="002550E9" w:rsidP="002550E9">
      <w:pPr>
        <w:keepNext/>
        <w:keepLines/>
      </w:pPr>
      <w:r>
        <w:rPr>
          <w:b/>
        </w:rPr>
        <w:t>Discussion and conclusion:</w:t>
      </w:r>
    </w:p>
    <w:p w:rsidR="00BF2073" w:rsidRPr="00BF2073" w:rsidRDefault="00BF2073" w:rsidP="00BF2073">
      <w:pPr>
        <w:keepLines/>
      </w:pPr>
      <w:r>
        <w:t xml:space="preserve">Merged into </w:t>
      </w:r>
      <w:r w:rsidRPr="00BF2073">
        <w:rPr>
          <w:color w:val="0000FF"/>
        </w:rPr>
        <w:t>TD S2</w:t>
      </w:r>
      <w:r w:rsidRPr="00BF2073">
        <w:rPr>
          <w:color w:val="0000FF"/>
        </w:rPr>
        <w:noBreakHyphen/>
        <w:t>171506</w:t>
      </w:r>
      <w:r>
        <w:t>.</w:t>
      </w:r>
    </w:p>
    <w:p w:rsidR="00BF2073" w:rsidRDefault="00BF2073" w:rsidP="00BF2073">
      <w:pPr>
        <w:pStyle w:val="NormTop"/>
      </w:pPr>
      <w:r>
        <w:rPr>
          <w:color w:val="0000FF"/>
        </w:rPr>
        <w:t>TD S2</w:t>
      </w:r>
      <w:r>
        <w:rPr>
          <w:color w:val="0000FF"/>
        </w:rPr>
        <w:noBreakHyphen/>
        <w:t>171055</w:t>
      </w:r>
      <w:r w:rsidRPr="00430001">
        <w:t xml:space="preserve"> </w:t>
      </w:r>
      <w:r>
        <w:t xml:space="preserve">(P-CR) TS 23.501 Update to UE </w:t>
      </w:r>
      <w:r w:rsidRPr="00430001">
        <w:rPr>
          <w:noProof/>
        </w:rPr>
        <w:t>reachablity</w:t>
      </w:r>
      <w:r>
        <w:t xml:space="preserve"> management. (Source: CATT).</w:t>
      </w:r>
      <w:r>
        <w:br/>
      </w:r>
      <w:r w:rsidRPr="00430001">
        <w:rPr>
          <w:b/>
        </w:rPr>
        <w:t>Abstract:</w:t>
      </w:r>
      <w:r w:rsidRPr="00430001">
        <w:t xml:space="preserve"> </w:t>
      </w:r>
      <w:r>
        <w:t xml:space="preserve">this contribution proposes to update UE </w:t>
      </w:r>
      <w:r w:rsidRPr="00430001">
        <w:rPr>
          <w:noProof/>
        </w:rPr>
        <w:t>reachability</w:t>
      </w:r>
      <w:r>
        <w:t xml:space="preserve"> management.</w:t>
      </w:r>
    </w:p>
    <w:p w:rsidR="00BF2073" w:rsidRPr="00881E43" w:rsidRDefault="00BF2073" w:rsidP="00BF2073">
      <w:pPr>
        <w:keepNext/>
        <w:rPr>
          <w:i/>
        </w:rPr>
      </w:pPr>
      <w:r w:rsidRPr="00881E43">
        <w:rPr>
          <w:i/>
        </w:rPr>
        <w:t xml:space="preserve">Parallel comment: Changes related to UE </w:t>
      </w:r>
      <w:r w:rsidRPr="00881E43">
        <w:rPr>
          <w:i/>
          <w:noProof/>
        </w:rPr>
        <w:t>reachability</w:t>
      </w:r>
      <w:r w:rsidRPr="00881E43">
        <w:rPr>
          <w:i/>
        </w:rPr>
        <w:t xml:space="preserve"> in CM-IDLE and CM-CONNECTED will be merged with </w:t>
      </w:r>
      <w:r w:rsidRPr="00881E43">
        <w:rPr>
          <w:i/>
          <w:color w:val="0000FF"/>
        </w:rPr>
        <w:t>TD S2</w:t>
      </w:r>
      <w:r w:rsidRPr="00881E43">
        <w:rPr>
          <w:i/>
          <w:color w:val="0000FF"/>
        </w:rPr>
        <w:noBreakHyphen/>
        <w:t>171371</w:t>
      </w:r>
      <w:r w:rsidRPr="00881E43">
        <w:rPr>
          <w:i/>
        </w:rPr>
        <w:t>. MO only aspects will be discussed under agenda 6.5.2.</w:t>
      </w:r>
    </w:p>
    <w:p w:rsidR="00BF2073" w:rsidRPr="00430001" w:rsidRDefault="00BF2073" w:rsidP="00BF2073">
      <w:pPr>
        <w:keepNext/>
        <w:keepLines/>
      </w:pPr>
      <w:r>
        <w:rPr>
          <w:b/>
        </w:rPr>
        <w:t>Discussion and conclusion:</w:t>
      </w:r>
    </w:p>
    <w:p w:rsidR="00BF2073" w:rsidRPr="00BF2073" w:rsidRDefault="00BF2073" w:rsidP="00BF2073">
      <w:pPr>
        <w:keepLines/>
      </w:pPr>
      <w:r>
        <w:t xml:space="preserve">Merged into </w:t>
      </w:r>
      <w:r w:rsidRPr="00BF2073">
        <w:rPr>
          <w:color w:val="0000FF"/>
        </w:rPr>
        <w:t>TD S2</w:t>
      </w:r>
      <w:r w:rsidRPr="00BF2073">
        <w:rPr>
          <w:color w:val="0000FF"/>
        </w:rPr>
        <w:noBreakHyphen/>
        <w:t>171506</w:t>
      </w:r>
      <w:r>
        <w:t>.</w:t>
      </w:r>
    </w:p>
    <w:p w:rsidR="002550E9" w:rsidRDefault="002550E9" w:rsidP="002550E9">
      <w:pPr>
        <w:pStyle w:val="NormTop"/>
      </w:pPr>
      <w:r>
        <w:rPr>
          <w:color w:val="0000FF"/>
        </w:rPr>
        <w:t>TD S2</w:t>
      </w:r>
      <w:r>
        <w:rPr>
          <w:color w:val="0000FF"/>
        </w:rPr>
        <w:noBreakHyphen/>
        <w:t>171038</w:t>
      </w:r>
      <w:r w:rsidRPr="00651984">
        <w:t xml:space="preserve"> </w:t>
      </w:r>
      <w:r>
        <w:t xml:space="preserve">(P-CR) TS 23.502: Clarifications on Registration, PDU Session Establishment procedures and Network Slicing. (Source: Huawei, </w:t>
      </w:r>
      <w:r w:rsidRPr="00651984">
        <w:rPr>
          <w:noProof/>
        </w:rPr>
        <w:t>HiSilicon</w:t>
      </w:r>
      <w:r>
        <w:t>).</w:t>
      </w:r>
      <w:r>
        <w:br/>
      </w:r>
      <w:r w:rsidRPr="00651984">
        <w:rPr>
          <w:b/>
        </w:rPr>
        <w:t>Abstract:</w:t>
      </w:r>
      <w:r w:rsidRPr="00651984">
        <w:t xml:space="preserve"> </w:t>
      </w:r>
      <w:r>
        <w:t>This contribution proposes Clarifications on Registration and PDU Session Setup procedures and Network Slicing.</w:t>
      </w:r>
    </w:p>
    <w:p w:rsidR="002550E9" w:rsidRPr="00651984" w:rsidRDefault="002550E9" w:rsidP="002550E9">
      <w:pPr>
        <w:keepNext/>
        <w:keepLines/>
        <w:rPr>
          <w:i/>
        </w:rPr>
      </w:pPr>
      <w:r>
        <w:rPr>
          <w:i/>
        </w:rPr>
        <w:t xml:space="preserve">Convenor comment: </w:t>
      </w:r>
      <w:r w:rsidRPr="00651984">
        <w:rPr>
          <w:i/>
          <w:noProof/>
        </w:rPr>
        <w:t>Reg</w:t>
      </w:r>
      <w:r>
        <w:rPr>
          <w:i/>
        </w:rPr>
        <w:t xml:space="preserve"> proc </w:t>
      </w:r>
      <w:r w:rsidRPr="00651984">
        <w:rPr>
          <w:i/>
          <w:noProof/>
        </w:rPr>
        <w:t>upd</w:t>
      </w:r>
      <w:r>
        <w:rPr>
          <w:i/>
        </w:rPr>
        <w:t>.</w:t>
      </w:r>
    </w:p>
    <w:p w:rsidR="002550E9" w:rsidRPr="00651984" w:rsidRDefault="002550E9" w:rsidP="002550E9">
      <w:pPr>
        <w:keepNext/>
        <w:keepLines/>
      </w:pPr>
      <w:r>
        <w:rPr>
          <w:b/>
        </w:rPr>
        <w:t>Discussion and conclusion:</w:t>
      </w:r>
    </w:p>
    <w:p w:rsidR="00BF2073" w:rsidRPr="00BF2073" w:rsidRDefault="00BF2073" w:rsidP="00BF2073">
      <w:pPr>
        <w:keepLines/>
      </w:pPr>
      <w:r>
        <w:t xml:space="preserve">Revised to </w:t>
      </w:r>
      <w:r w:rsidRPr="00BF2073">
        <w:rPr>
          <w:color w:val="0000FF"/>
        </w:rPr>
        <w:t>TD S2</w:t>
      </w:r>
      <w:r w:rsidRPr="00BF2073">
        <w:rPr>
          <w:color w:val="0000FF"/>
        </w:rPr>
        <w:noBreakHyphen/>
        <w:t>17150</w:t>
      </w:r>
      <w:r>
        <w:rPr>
          <w:color w:val="0000FF"/>
        </w:rPr>
        <w:t>9</w:t>
      </w:r>
      <w:r>
        <w:t xml:space="preserve">. </w:t>
      </w:r>
      <w:r w:rsidR="00FB348F">
        <w:t xml:space="preserve">Reviewed and </w:t>
      </w:r>
      <w:r w:rsidR="00CD494C">
        <w:rPr>
          <w:color w:val="FF0000"/>
        </w:rPr>
        <w:t>agreed</w:t>
      </w:r>
      <w:r w:rsidR="00CD494C">
        <w:t xml:space="preserve"> in parallel session</w:t>
      </w:r>
      <w:r w:rsidR="00FB348F">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171057</w:t>
      </w:r>
      <w:r w:rsidRPr="00651984">
        <w:t xml:space="preserve"> </w:t>
      </w:r>
      <w:r>
        <w:t>(P-CR) TS 23.502 SMF relocation during a registration update procedure. (Source: CATT).</w:t>
      </w:r>
      <w:r>
        <w:br/>
      </w:r>
      <w:r w:rsidRPr="00651984">
        <w:rPr>
          <w:b/>
        </w:rPr>
        <w:t>Abstract:</w:t>
      </w:r>
      <w:r w:rsidRPr="00651984">
        <w:t xml:space="preserve"> </w:t>
      </w:r>
      <w:r>
        <w:t>this contribution aims to clarify the registration area may be sent to SMF during a mobility registration procedure.</w:t>
      </w:r>
    </w:p>
    <w:p w:rsidR="002550E9" w:rsidRPr="00651984" w:rsidRDefault="002550E9" w:rsidP="002550E9">
      <w:pPr>
        <w:keepNext/>
        <w:keepLines/>
        <w:rPr>
          <w:i/>
        </w:rPr>
      </w:pPr>
      <w:r>
        <w:rPr>
          <w:i/>
        </w:rPr>
        <w:t xml:space="preserve">Convenor comment: </w:t>
      </w:r>
      <w:r w:rsidRPr="00651984">
        <w:rPr>
          <w:i/>
          <w:noProof/>
        </w:rPr>
        <w:t>Reg</w:t>
      </w:r>
      <w:r>
        <w:rPr>
          <w:i/>
        </w:rPr>
        <w:t xml:space="preserve"> proc </w:t>
      </w:r>
      <w:r w:rsidRPr="00651984">
        <w:rPr>
          <w:i/>
          <w:noProof/>
        </w:rPr>
        <w:t>upd</w:t>
      </w:r>
      <w:r>
        <w:rPr>
          <w:i/>
        </w:rPr>
        <w:t>.</w:t>
      </w:r>
    </w:p>
    <w:p w:rsidR="002550E9" w:rsidRPr="00651984" w:rsidRDefault="002550E9" w:rsidP="002550E9">
      <w:pPr>
        <w:keepNext/>
        <w:keepLines/>
      </w:pPr>
      <w:r>
        <w:rPr>
          <w:b/>
        </w:rPr>
        <w:t>Discussion and conclusion:</w:t>
      </w:r>
    </w:p>
    <w:p w:rsidR="002550E9" w:rsidRPr="00BF2073" w:rsidRDefault="00BF2073" w:rsidP="002550E9">
      <w:pPr>
        <w:keepLines/>
      </w:pPr>
      <w:r w:rsidRPr="00BF2073">
        <w:rPr>
          <w:color w:val="FF0000"/>
        </w:rPr>
        <w:t>Postponed</w:t>
      </w:r>
      <w:r>
        <w:t xml:space="preserve"> to meeting #120.</w:t>
      </w:r>
    </w:p>
    <w:p w:rsidR="002550E9" w:rsidRDefault="002550E9" w:rsidP="002550E9">
      <w:pPr>
        <w:pStyle w:val="NormTop"/>
      </w:pPr>
      <w:r>
        <w:rPr>
          <w:color w:val="0000FF"/>
        </w:rPr>
        <w:t>TD S2</w:t>
      </w:r>
      <w:r>
        <w:rPr>
          <w:color w:val="0000FF"/>
        </w:rPr>
        <w:noBreakHyphen/>
        <w:t>171065</w:t>
      </w:r>
      <w:r w:rsidRPr="00651984">
        <w:t xml:space="preserve"> </w:t>
      </w:r>
      <w:r>
        <w:t xml:space="preserve">(P-CR) TS 23.502: Mobility-aware UP Management. (Source: Huawei, </w:t>
      </w:r>
      <w:r w:rsidRPr="00651984">
        <w:rPr>
          <w:noProof/>
        </w:rPr>
        <w:t>HiSilicon</w:t>
      </w:r>
      <w:r>
        <w:t>).</w:t>
      </w:r>
      <w:r>
        <w:br/>
      </w:r>
      <w:r w:rsidRPr="00651984">
        <w:rPr>
          <w:b/>
        </w:rPr>
        <w:t>Abstract:</w:t>
      </w:r>
      <w:r w:rsidRPr="00651984">
        <w:t xml:space="preserve"> </w:t>
      </w:r>
      <w:r>
        <w:t>This contribution proposes to remove runtime CP signalling in handover and path switching by pre-configuring N3 connection and caching UE context at potential handover targets, according to mobility pattern and further by performing data packet triggered late binding.</w:t>
      </w:r>
    </w:p>
    <w:p w:rsidR="002550E9" w:rsidRPr="00651984" w:rsidRDefault="002550E9" w:rsidP="002550E9">
      <w:pPr>
        <w:keepNext/>
        <w:keepLines/>
        <w:rPr>
          <w:i/>
        </w:rPr>
      </w:pPr>
      <w:r>
        <w:rPr>
          <w:i/>
        </w:rPr>
        <w:t xml:space="preserve">Convenor comment: </w:t>
      </w:r>
      <w:r w:rsidRPr="00651984">
        <w:rPr>
          <w:i/>
          <w:noProof/>
        </w:rPr>
        <w:t>Reg</w:t>
      </w:r>
      <w:r>
        <w:rPr>
          <w:i/>
        </w:rPr>
        <w:t xml:space="preserve"> proc </w:t>
      </w:r>
      <w:r w:rsidRPr="00651984">
        <w:rPr>
          <w:i/>
          <w:noProof/>
        </w:rPr>
        <w:t>upd</w:t>
      </w:r>
      <w:r>
        <w:rPr>
          <w:i/>
        </w:rPr>
        <w:t>.</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171151</w:t>
      </w:r>
      <w:r w:rsidRPr="00651984">
        <w:t xml:space="preserve"> </w:t>
      </w:r>
      <w:r>
        <w:t>(P-CR) 23.502: Registration procedures updates. (Source: Ericsson).</w:t>
      </w:r>
      <w:r>
        <w:br/>
      </w:r>
      <w:r w:rsidRPr="00651984">
        <w:rPr>
          <w:b/>
        </w:rPr>
        <w:t>Abstract:</w:t>
      </w:r>
      <w:r w:rsidRPr="00651984">
        <w:t xml:space="preserve"> </w:t>
      </w:r>
      <w:r>
        <w:t>Proposes updates to the Registration procedure and alignment of the Registration with AMF relocation procedure with the Registration procedure.</w:t>
      </w:r>
    </w:p>
    <w:p w:rsidR="002550E9" w:rsidRPr="00651984" w:rsidRDefault="002550E9" w:rsidP="002550E9">
      <w:pPr>
        <w:keepNext/>
        <w:keepLines/>
        <w:rPr>
          <w:i/>
        </w:rPr>
      </w:pPr>
      <w:r>
        <w:rPr>
          <w:i/>
        </w:rPr>
        <w:t xml:space="preserve">Convenor comment: </w:t>
      </w:r>
      <w:r w:rsidRPr="00651984">
        <w:rPr>
          <w:i/>
          <w:noProof/>
        </w:rPr>
        <w:t>Reg</w:t>
      </w:r>
      <w:r>
        <w:rPr>
          <w:i/>
        </w:rPr>
        <w:t xml:space="preserve"> proc </w:t>
      </w:r>
      <w:r w:rsidRPr="00651984">
        <w:rPr>
          <w:i/>
          <w:noProof/>
        </w:rPr>
        <w:t>upd</w:t>
      </w:r>
      <w:r>
        <w:rPr>
          <w:i/>
        </w:rPr>
        <w:t>.</w:t>
      </w:r>
    </w:p>
    <w:p w:rsidR="002550E9" w:rsidRPr="00651984" w:rsidRDefault="002550E9" w:rsidP="002550E9">
      <w:pPr>
        <w:keepNext/>
        <w:keepLines/>
      </w:pPr>
      <w:r>
        <w:rPr>
          <w:b/>
        </w:rPr>
        <w:t>Discussion and conclusion:</w:t>
      </w:r>
    </w:p>
    <w:p w:rsidR="00BF2073" w:rsidRPr="00BF2073" w:rsidRDefault="00BF2073" w:rsidP="00BF2073">
      <w:pPr>
        <w:keepLines/>
      </w:pPr>
      <w:r>
        <w:t xml:space="preserve">Revised to </w:t>
      </w:r>
      <w:r w:rsidRPr="00BF2073">
        <w:rPr>
          <w:color w:val="0000FF"/>
        </w:rPr>
        <w:t>TD S2</w:t>
      </w:r>
      <w:r w:rsidRPr="00BF2073">
        <w:rPr>
          <w:color w:val="0000FF"/>
        </w:rPr>
        <w:noBreakHyphen/>
        <w:t>17150</w:t>
      </w:r>
      <w:r>
        <w:rPr>
          <w:color w:val="0000FF"/>
        </w:rPr>
        <w:t>8</w:t>
      </w:r>
      <w:r>
        <w:t xml:space="preserve">. </w:t>
      </w:r>
      <w:r w:rsidR="00715F84">
        <w:t xml:space="preserve">Further issues were raised and this was revised off-line in </w:t>
      </w:r>
      <w:r w:rsidR="00715F84" w:rsidRPr="00916E52">
        <w:rPr>
          <w:rFonts w:cs="Arial"/>
          <w:color w:val="0000FF"/>
          <w:szCs w:val="16"/>
          <w:lang w:eastAsia="en-US"/>
        </w:rPr>
        <w:t>TD S2</w:t>
      </w:r>
      <w:r w:rsidR="00715F84" w:rsidRPr="00916E52">
        <w:rPr>
          <w:rFonts w:cs="Arial"/>
          <w:color w:val="0000FF"/>
          <w:szCs w:val="16"/>
          <w:lang w:eastAsia="en-US"/>
        </w:rPr>
        <w:noBreakHyphen/>
        <w:t>1</w:t>
      </w:r>
      <w:r w:rsidR="00715F84">
        <w:rPr>
          <w:rFonts w:cs="Arial"/>
          <w:color w:val="0000FF"/>
          <w:szCs w:val="16"/>
          <w:lang w:eastAsia="en-US"/>
        </w:rPr>
        <w:t>71567</w:t>
      </w:r>
      <w:r w:rsidR="00715F84">
        <w:t>.</w:t>
      </w:r>
      <w:r w:rsidR="00715F84" w:rsidRPr="00916E52">
        <w:rPr>
          <w:lang w:eastAsia="en-US"/>
        </w:rPr>
        <w:t xml:space="preserve"> </w:t>
      </w:r>
      <w:r w:rsidR="00042070">
        <w:rPr>
          <w:lang w:eastAsia="en-US"/>
        </w:rPr>
        <w:t xml:space="preserve">This was reviewed and </w:t>
      </w:r>
      <w:r w:rsidR="00042070" w:rsidRPr="00042070">
        <w:rPr>
          <w:color w:val="FF0000"/>
          <w:lang w:eastAsia="en-US"/>
        </w:rPr>
        <w:t>approved</w:t>
      </w:r>
      <w:r w:rsidR="00042070">
        <w:rPr>
          <w:lang w:eastAsia="en-US"/>
        </w:rPr>
        <w:t>.</w:t>
      </w:r>
    </w:p>
    <w:p w:rsidR="002550E9" w:rsidRDefault="002550E9" w:rsidP="002550E9">
      <w:pPr>
        <w:pStyle w:val="NormTop"/>
      </w:pPr>
      <w:r>
        <w:rPr>
          <w:color w:val="0000FF"/>
        </w:rPr>
        <w:t>TD S2</w:t>
      </w:r>
      <w:r>
        <w:rPr>
          <w:color w:val="0000FF"/>
        </w:rPr>
        <w:noBreakHyphen/>
        <w:t>171152</w:t>
      </w:r>
      <w:r w:rsidRPr="00651984">
        <w:t xml:space="preserve"> </w:t>
      </w:r>
      <w:r>
        <w:t>(P-CR) Registration procedure update considering network slicing. (Source: Samsung).</w:t>
      </w:r>
      <w:r>
        <w:br/>
      </w:r>
      <w:r w:rsidRPr="00651984">
        <w:rPr>
          <w:b/>
        </w:rPr>
        <w:t>Abstract:</w:t>
      </w:r>
      <w:r w:rsidRPr="00651984">
        <w:t xml:space="preserve"> </w:t>
      </w:r>
      <w:r>
        <w:t>This contribution updates registration procedure considering network slicing.</w:t>
      </w:r>
    </w:p>
    <w:p w:rsidR="002550E9" w:rsidRPr="00651984" w:rsidRDefault="002550E9" w:rsidP="002550E9">
      <w:pPr>
        <w:keepNext/>
        <w:keepLines/>
        <w:rPr>
          <w:i/>
        </w:rPr>
      </w:pPr>
      <w:r>
        <w:rPr>
          <w:i/>
        </w:rPr>
        <w:t xml:space="preserve">Convenor comment: </w:t>
      </w:r>
      <w:r w:rsidRPr="00651984">
        <w:rPr>
          <w:i/>
          <w:noProof/>
        </w:rPr>
        <w:t>Reg</w:t>
      </w:r>
      <w:r>
        <w:rPr>
          <w:i/>
        </w:rPr>
        <w:t xml:space="preserve"> proc </w:t>
      </w:r>
      <w:r w:rsidRPr="00651984">
        <w:rPr>
          <w:i/>
          <w:noProof/>
        </w:rPr>
        <w:t>upd</w:t>
      </w:r>
      <w:r>
        <w:rPr>
          <w:i/>
        </w:rPr>
        <w:t>.</w:t>
      </w:r>
    </w:p>
    <w:p w:rsidR="002550E9" w:rsidRPr="00651984" w:rsidRDefault="002550E9" w:rsidP="002550E9">
      <w:pPr>
        <w:keepNext/>
        <w:keepLines/>
      </w:pPr>
      <w:r>
        <w:rPr>
          <w:b/>
        </w:rPr>
        <w:t>Discussion and conclusion:</w:t>
      </w:r>
    </w:p>
    <w:p w:rsidR="00BF2073" w:rsidRPr="00BF2073" w:rsidRDefault="00BF2073" w:rsidP="00BF2073">
      <w:pPr>
        <w:keepLines/>
      </w:pPr>
      <w:r w:rsidRPr="00BF2073">
        <w:rPr>
          <w:color w:val="FF0000"/>
        </w:rPr>
        <w:t>Postponed</w:t>
      </w:r>
      <w:r>
        <w:t xml:space="preserve"> to meeting #120.</w:t>
      </w:r>
    </w:p>
    <w:p w:rsidR="002550E9" w:rsidRDefault="002550E9" w:rsidP="002550E9">
      <w:pPr>
        <w:pStyle w:val="NormTop"/>
      </w:pPr>
      <w:r>
        <w:rPr>
          <w:color w:val="0000FF"/>
        </w:rPr>
        <w:lastRenderedPageBreak/>
        <w:t>TD S2</w:t>
      </w:r>
      <w:r>
        <w:rPr>
          <w:color w:val="0000FF"/>
        </w:rPr>
        <w:noBreakHyphen/>
        <w:t>171163</w:t>
      </w:r>
      <w:r w:rsidRPr="00651984">
        <w:t xml:space="preserve"> </w:t>
      </w:r>
      <w:r>
        <w:t>(P-CR) 23.502 P-CR: Addition of SMS, additional registration and periodic registration to general registration call flow. (Source: Nokia, Alcatel-Lucent Shanghai Bell).</w:t>
      </w:r>
      <w:r>
        <w:br/>
      </w:r>
      <w:r w:rsidRPr="00651984">
        <w:rPr>
          <w:b/>
        </w:rPr>
        <w:t>Abstract:</w:t>
      </w:r>
      <w:r w:rsidRPr="00651984">
        <w:t xml:space="preserve"> </w:t>
      </w:r>
      <w:r>
        <w:t>23.502 P-CR: Update of common Registration call flow for UE SMS capability, periodic registration and update of UE capabilities and negotiable NAS protocol parameters.</w:t>
      </w:r>
    </w:p>
    <w:p w:rsidR="002550E9" w:rsidRPr="00651984" w:rsidRDefault="002550E9" w:rsidP="002550E9">
      <w:pPr>
        <w:keepNext/>
        <w:keepLines/>
        <w:rPr>
          <w:i/>
        </w:rPr>
      </w:pPr>
      <w:r>
        <w:rPr>
          <w:i/>
        </w:rPr>
        <w:t xml:space="preserve">Convenor comment: </w:t>
      </w:r>
      <w:r w:rsidRPr="00651984">
        <w:rPr>
          <w:i/>
          <w:noProof/>
        </w:rPr>
        <w:t>Reg</w:t>
      </w:r>
      <w:r>
        <w:rPr>
          <w:i/>
        </w:rPr>
        <w:t xml:space="preserve"> proc </w:t>
      </w:r>
      <w:r w:rsidRPr="00651984">
        <w:rPr>
          <w:i/>
          <w:noProof/>
        </w:rPr>
        <w:t>upd</w:t>
      </w:r>
      <w:r>
        <w:rPr>
          <w:i/>
        </w:rPr>
        <w:t>.</w:t>
      </w:r>
    </w:p>
    <w:p w:rsidR="002550E9" w:rsidRPr="00651984" w:rsidRDefault="002550E9" w:rsidP="002550E9">
      <w:pPr>
        <w:keepNext/>
        <w:keepLines/>
      </w:pPr>
      <w:r>
        <w:rPr>
          <w:b/>
        </w:rPr>
        <w:t>Discussion and conclusion:</w:t>
      </w:r>
    </w:p>
    <w:p w:rsidR="002550E9" w:rsidRPr="00BF2073" w:rsidRDefault="00BF2073" w:rsidP="002550E9">
      <w:pPr>
        <w:keepLines/>
      </w:pPr>
      <w:r>
        <w:t xml:space="preserve">Non-SMS parts merged in </w:t>
      </w:r>
      <w:r w:rsidRPr="00BF2073">
        <w:rPr>
          <w:color w:val="0000FF"/>
        </w:rPr>
        <w:t>TD S2</w:t>
      </w:r>
      <w:r w:rsidRPr="00BF2073">
        <w:rPr>
          <w:color w:val="0000FF"/>
        </w:rPr>
        <w:noBreakHyphen/>
        <w:t>171509</w:t>
      </w:r>
      <w:r>
        <w:t>.</w:t>
      </w:r>
    </w:p>
    <w:p w:rsidR="002550E9" w:rsidRDefault="002550E9" w:rsidP="002550E9">
      <w:pPr>
        <w:pStyle w:val="NormTop"/>
      </w:pPr>
      <w:r>
        <w:rPr>
          <w:color w:val="0000FF"/>
        </w:rPr>
        <w:t>TD S2</w:t>
      </w:r>
      <w:r>
        <w:rPr>
          <w:color w:val="0000FF"/>
        </w:rPr>
        <w:noBreakHyphen/>
        <w:t>171184</w:t>
      </w:r>
      <w:r w:rsidRPr="00651984">
        <w:t xml:space="preserve"> </w:t>
      </w:r>
      <w:r>
        <w:t xml:space="preserve">(P-CR) Update to the general registration procedure. (Source: Huawei, </w:t>
      </w:r>
      <w:r w:rsidRPr="00651984">
        <w:rPr>
          <w:noProof/>
        </w:rPr>
        <w:t>HiSilicon</w:t>
      </w:r>
      <w:r>
        <w:t>).</w:t>
      </w:r>
      <w:r>
        <w:br/>
      </w:r>
      <w:r w:rsidRPr="00651984">
        <w:rPr>
          <w:b/>
        </w:rPr>
        <w:t>Abstract:</w:t>
      </w:r>
      <w:r w:rsidRPr="00651984">
        <w:t xml:space="preserve"> </w:t>
      </w:r>
      <w:r>
        <w:t>This paper proposes to update the general registration procedure to reflect the agreement for MO only.</w:t>
      </w:r>
    </w:p>
    <w:p w:rsidR="002550E9" w:rsidRPr="00651984" w:rsidRDefault="002550E9" w:rsidP="002550E9">
      <w:pPr>
        <w:keepNext/>
        <w:keepLines/>
        <w:rPr>
          <w:i/>
        </w:rPr>
      </w:pPr>
      <w:r>
        <w:rPr>
          <w:i/>
        </w:rPr>
        <w:t xml:space="preserve">Convenor comment: </w:t>
      </w:r>
      <w:r w:rsidRPr="00651984">
        <w:rPr>
          <w:i/>
          <w:noProof/>
        </w:rPr>
        <w:t>Reg</w:t>
      </w:r>
      <w:r>
        <w:rPr>
          <w:i/>
        </w:rPr>
        <w:t xml:space="preserve"> proc </w:t>
      </w:r>
      <w:r w:rsidRPr="00651984">
        <w:rPr>
          <w:i/>
          <w:noProof/>
        </w:rPr>
        <w:t>upd</w:t>
      </w:r>
      <w:r>
        <w:rPr>
          <w:i/>
        </w:rPr>
        <w:t>.</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171196</w:t>
      </w:r>
      <w:r w:rsidRPr="00651984">
        <w:t xml:space="preserve"> </w:t>
      </w:r>
      <w:r>
        <w:t>(P-CR) Interaction between AMF and NRF for handling of NSSAI. (Source: ITRI).</w:t>
      </w:r>
      <w:r>
        <w:br/>
      </w:r>
      <w:r w:rsidRPr="00651984">
        <w:rPr>
          <w:b/>
        </w:rPr>
        <w:t>Abstract:</w:t>
      </w:r>
      <w:r w:rsidRPr="00651984">
        <w:t xml:space="preserve"> </w:t>
      </w:r>
      <w:r>
        <w:t>This contribution proposed the content to TS 23.502.</w:t>
      </w:r>
    </w:p>
    <w:p w:rsidR="002550E9" w:rsidRPr="00651984" w:rsidRDefault="002550E9" w:rsidP="002550E9">
      <w:pPr>
        <w:keepNext/>
        <w:keepLines/>
        <w:rPr>
          <w:i/>
        </w:rPr>
      </w:pPr>
      <w:r>
        <w:rPr>
          <w:i/>
        </w:rPr>
        <w:t xml:space="preserve">Convenor comment: </w:t>
      </w:r>
      <w:r w:rsidRPr="00651984">
        <w:rPr>
          <w:i/>
          <w:noProof/>
        </w:rPr>
        <w:t>Reg</w:t>
      </w:r>
      <w:r>
        <w:rPr>
          <w:i/>
        </w:rPr>
        <w:t xml:space="preserve"> proc </w:t>
      </w:r>
      <w:r w:rsidRPr="00651984">
        <w:rPr>
          <w:i/>
          <w:noProof/>
        </w:rPr>
        <w:t>upd</w:t>
      </w:r>
      <w:r>
        <w:rPr>
          <w:i/>
        </w:rPr>
        <w:t>.</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171078</w:t>
      </w:r>
      <w:r w:rsidRPr="00651984">
        <w:t xml:space="preserve"> </w:t>
      </w:r>
      <w:r>
        <w:t>(P-CR) Description for UE preference. (Source: Samsung).</w:t>
      </w:r>
      <w:r>
        <w:br/>
      </w:r>
      <w:r w:rsidRPr="00651984">
        <w:rPr>
          <w:b/>
        </w:rPr>
        <w:t>Abstract:</w:t>
      </w:r>
      <w:r w:rsidRPr="00651984">
        <w:t xml:space="preserve"> </w:t>
      </w:r>
      <w:r>
        <w:t>Propose to capture UE preference description in the procedure.</w:t>
      </w:r>
    </w:p>
    <w:p w:rsidR="002550E9" w:rsidRPr="00651984" w:rsidRDefault="002550E9" w:rsidP="002550E9">
      <w:pPr>
        <w:keepNext/>
        <w:keepLines/>
        <w:rPr>
          <w:i/>
        </w:rPr>
      </w:pPr>
      <w:r>
        <w:rPr>
          <w:i/>
        </w:rPr>
        <w:t>Convenor comment: Reg UE pref.</w:t>
      </w:r>
    </w:p>
    <w:p w:rsidR="002550E9" w:rsidRPr="00651984" w:rsidRDefault="002550E9" w:rsidP="002550E9">
      <w:pPr>
        <w:keepNext/>
        <w:keepLines/>
      </w:pPr>
      <w:r>
        <w:rPr>
          <w:b/>
        </w:rPr>
        <w:t>Discussion and conclusion:</w:t>
      </w:r>
    </w:p>
    <w:p w:rsidR="002550E9" w:rsidRPr="00651984" w:rsidRDefault="00BF2073" w:rsidP="002550E9">
      <w:pPr>
        <w:keepLines/>
      </w:pPr>
      <w:r w:rsidRPr="00BF2073">
        <w:rPr>
          <w:color w:val="FF0000"/>
        </w:rPr>
        <w:t>Postponed</w:t>
      </w:r>
      <w:r>
        <w:t xml:space="preserve"> to meeting #120.</w:t>
      </w:r>
    </w:p>
    <w:p w:rsidR="002550E9" w:rsidRDefault="002550E9" w:rsidP="002550E9">
      <w:pPr>
        <w:pStyle w:val="NormTop"/>
      </w:pPr>
      <w:r>
        <w:rPr>
          <w:color w:val="0000FF"/>
        </w:rPr>
        <w:t>TD S2</w:t>
      </w:r>
      <w:r>
        <w:rPr>
          <w:color w:val="0000FF"/>
        </w:rPr>
        <w:noBreakHyphen/>
        <w:t>171197</w:t>
      </w:r>
      <w:r w:rsidRPr="00651984">
        <w:t xml:space="preserve"> </w:t>
      </w:r>
      <w:r>
        <w:t>(P-CR) Update to Sec. 4.2.2.2.3 Registration with AMF relocation. (Source: ITRI).</w:t>
      </w:r>
      <w:r>
        <w:br/>
      </w:r>
      <w:r w:rsidRPr="00651984">
        <w:rPr>
          <w:b/>
        </w:rPr>
        <w:t>Abstract:</w:t>
      </w:r>
      <w:r w:rsidRPr="00651984">
        <w:t xml:space="preserve"> </w:t>
      </w:r>
      <w:r>
        <w:t>This contribution proposed the content to TS 23.502.</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170825</w:t>
      </w:r>
      <w:r w:rsidRPr="00651984">
        <w:t xml:space="preserve"> </w:t>
      </w:r>
      <w:r>
        <w:t>(P-CR) TS 23.501: NAS Transport. (Source: Qualcomm Incorporated).</w:t>
      </w:r>
      <w:r>
        <w:br/>
      </w:r>
      <w:r w:rsidRPr="00651984">
        <w:rPr>
          <w:b/>
        </w:rPr>
        <w:t>Abstract:</w:t>
      </w:r>
      <w:r w:rsidRPr="00651984">
        <w:t xml:space="preserve"> </w:t>
      </w:r>
      <w:r>
        <w:t>This contribution proposes transport of Non-MM messages over NAS.</w:t>
      </w:r>
    </w:p>
    <w:p w:rsidR="002550E9" w:rsidRPr="00651984" w:rsidRDefault="002550E9" w:rsidP="002550E9">
      <w:pPr>
        <w:keepNext/>
        <w:keepLines/>
        <w:rPr>
          <w:i/>
        </w:rPr>
      </w:pPr>
      <w:r>
        <w:rPr>
          <w:i/>
        </w:rPr>
        <w:t>Convenor comment: NAS transport.</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170827</w:t>
      </w:r>
      <w:r w:rsidRPr="00651984">
        <w:t xml:space="preserve"> </w:t>
      </w:r>
      <w:r>
        <w:t>(P-CR) TS 23.502: Procedures for use of NAS Transport. (Source: Qualcomm Incorporated).</w:t>
      </w:r>
      <w:r>
        <w:br/>
      </w:r>
      <w:r w:rsidRPr="00651984">
        <w:rPr>
          <w:b/>
        </w:rPr>
        <w:t>Abstract:</w:t>
      </w:r>
      <w:r w:rsidRPr="00651984">
        <w:t xml:space="preserve"> </w:t>
      </w:r>
      <w:r>
        <w:t>This contribution provides procedures for the use of NF transport.</w:t>
      </w:r>
    </w:p>
    <w:p w:rsidR="002550E9" w:rsidRPr="00651984" w:rsidRDefault="002550E9" w:rsidP="002550E9">
      <w:pPr>
        <w:keepNext/>
        <w:keepLines/>
        <w:rPr>
          <w:i/>
        </w:rPr>
      </w:pPr>
      <w:r>
        <w:rPr>
          <w:i/>
        </w:rPr>
        <w:t>Convenor comment: NAS transport.</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170755</w:t>
      </w:r>
      <w:r w:rsidRPr="00651984">
        <w:t xml:space="preserve"> </w:t>
      </w:r>
      <w:r>
        <w:t xml:space="preserve">(P-CR) pCR:23.501 Update of Support for connecting to a local area data network. (Source: KDDI, </w:t>
      </w:r>
      <w:r w:rsidRPr="00651984">
        <w:rPr>
          <w:noProof/>
        </w:rPr>
        <w:t>InterDigital</w:t>
      </w:r>
      <w:r>
        <w:t>, Sprint, China Mobile, China Unicom).</w:t>
      </w:r>
      <w:r>
        <w:br/>
      </w:r>
      <w:r w:rsidRPr="00651984">
        <w:rPr>
          <w:b/>
        </w:rPr>
        <w:t>Abstract:</w:t>
      </w:r>
      <w:r w:rsidRPr="00651984">
        <w:t xml:space="preserve"> </w:t>
      </w:r>
      <w:r>
        <w:t>This documents updates 5.6.5 (Support for connecting to a local area data network) in TS 23.501.</w:t>
      </w:r>
    </w:p>
    <w:p w:rsidR="002550E9" w:rsidRPr="00651984" w:rsidRDefault="002550E9" w:rsidP="002550E9">
      <w:pPr>
        <w:keepNext/>
        <w:keepLines/>
        <w:rPr>
          <w:i/>
        </w:rPr>
      </w:pPr>
      <w:r>
        <w:rPr>
          <w:i/>
        </w:rPr>
        <w:t>Convenor comment: LADN.</w:t>
      </w:r>
    </w:p>
    <w:p w:rsidR="002550E9" w:rsidRPr="00651984" w:rsidRDefault="002550E9" w:rsidP="002550E9">
      <w:pPr>
        <w:keepNext/>
        <w:keepLines/>
      </w:pPr>
      <w:r>
        <w:rPr>
          <w:b/>
        </w:rPr>
        <w:t>Discussion and conclusion:</w:t>
      </w:r>
    </w:p>
    <w:p w:rsidR="002550E9" w:rsidRPr="00651984" w:rsidRDefault="002550E9" w:rsidP="002550E9">
      <w:pPr>
        <w:keepLines/>
      </w:pPr>
      <w:r>
        <w:t xml:space="preserve">Moved from </w:t>
      </w:r>
      <w:r w:rsidR="005907A3">
        <w:t>6.5.3</w:t>
      </w:r>
      <w:r>
        <w:t xml:space="preserve"> to 6.5.2. </w:t>
      </w:r>
      <w:r w:rsidR="00FC0C0E">
        <w:t xml:space="preserve">This was </w:t>
      </w:r>
      <w:r w:rsidR="00FC0C0E" w:rsidRPr="00FC0C0E">
        <w:rPr>
          <w:color w:val="0000FF"/>
        </w:rPr>
        <w:t>not handled</w:t>
      </w:r>
      <w:r w:rsidR="00FC0C0E">
        <w:t>.</w:t>
      </w:r>
    </w:p>
    <w:p w:rsidR="002550E9" w:rsidRDefault="002550E9" w:rsidP="002550E9">
      <w:pPr>
        <w:pStyle w:val="NormTop"/>
      </w:pPr>
      <w:r>
        <w:rPr>
          <w:color w:val="0000FF"/>
        </w:rPr>
        <w:lastRenderedPageBreak/>
        <w:t>TD S2</w:t>
      </w:r>
      <w:r>
        <w:rPr>
          <w:color w:val="0000FF"/>
        </w:rPr>
        <w:noBreakHyphen/>
        <w:t>170757</w:t>
      </w:r>
      <w:r w:rsidRPr="00651984">
        <w:t xml:space="preserve"> </w:t>
      </w:r>
      <w:r>
        <w:t>(P-CR) 23.501 - Additional concepts and corrections for support for connectivity to a local area network. (Source: Qualcomm Incorporated).</w:t>
      </w:r>
      <w:r>
        <w:br/>
      </w:r>
      <w:r w:rsidRPr="00651984">
        <w:rPr>
          <w:b/>
        </w:rPr>
        <w:t>Abstract:</w:t>
      </w:r>
      <w:r w:rsidRPr="00651984">
        <w:t xml:space="preserve"> </w:t>
      </w:r>
      <w:r>
        <w:t>Additional concepts and corrections are proposed to define the support of Local Area Data Networks.</w:t>
      </w:r>
    </w:p>
    <w:p w:rsidR="002550E9" w:rsidRPr="00651984" w:rsidRDefault="002550E9" w:rsidP="002550E9">
      <w:pPr>
        <w:keepNext/>
        <w:keepLines/>
        <w:rPr>
          <w:i/>
        </w:rPr>
      </w:pPr>
      <w:r>
        <w:rPr>
          <w:i/>
        </w:rPr>
        <w:t>Convenor comment: LADN.</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170846</w:t>
      </w:r>
      <w:r w:rsidRPr="00651984">
        <w:t xml:space="preserve"> </w:t>
      </w:r>
      <w:r>
        <w:t>(P-CR) TS 23.501: Update of clause 5.6.5 Support for connecting to a local area data network - Consideration on PCF based solution. (Source: LG Electronics).</w:t>
      </w:r>
      <w:r>
        <w:br/>
      </w:r>
      <w:r w:rsidRPr="00651984">
        <w:rPr>
          <w:b/>
        </w:rPr>
        <w:t>Abstract:</w:t>
      </w:r>
      <w:r w:rsidRPr="00651984">
        <w:t xml:space="preserve"> </w:t>
      </w:r>
      <w:r>
        <w:t>This paper considers the PCF based solution to support for connection to a local area data network.</w:t>
      </w:r>
    </w:p>
    <w:p w:rsidR="002550E9" w:rsidRPr="00651984" w:rsidRDefault="002550E9" w:rsidP="002550E9">
      <w:pPr>
        <w:keepNext/>
        <w:keepLines/>
        <w:rPr>
          <w:i/>
        </w:rPr>
      </w:pPr>
      <w:r>
        <w:rPr>
          <w:i/>
        </w:rPr>
        <w:t>Convenor comment: LADN.</w:t>
      </w:r>
    </w:p>
    <w:p w:rsidR="002550E9" w:rsidRPr="00651984" w:rsidRDefault="002550E9" w:rsidP="002550E9">
      <w:pPr>
        <w:keepNext/>
        <w:keepLines/>
      </w:pPr>
      <w:r>
        <w:rPr>
          <w:b/>
        </w:rPr>
        <w:t>Discussion and conclusion:</w:t>
      </w:r>
    </w:p>
    <w:p w:rsidR="002550E9" w:rsidRPr="00651984" w:rsidRDefault="002550E9" w:rsidP="002550E9">
      <w:pPr>
        <w:keepLines/>
      </w:pPr>
      <w:r>
        <w:t xml:space="preserve">Moved from 6.5.3 to 6.5.2. </w:t>
      </w:r>
      <w:r w:rsidR="00FC0C0E">
        <w:t xml:space="preserve">This was </w:t>
      </w:r>
      <w:r w:rsidR="00FC0C0E" w:rsidRPr="00FC0C0E">
        <w:rPr>
          <w:color w:val="0000FF"/>
        </w:rPr>
        <w:t>not handled</w:t>
      </w:r>
      <w:r w:rsidR="00FC0C0E">
        <w:t>.</w:t>
      </w:r>
    </w:p>
    <w:p w:rsidR="002550E9" w:rsidRDefault="002550E9" w:rsidP="002550E9">
      <w:pPr>
        <w:pStyle w:val="NormTop"/>
      </w:pPr>
      <w:r>
        <w:rPr>
          <w:color w:val="0000FF"/>
        </w:rPr>
        <w:t>TD S2</w:t>
      </w:r>
      <w:r>
        <w:rPr>
          <w:color w:val="0000FF"/>
        </w:rPr>
        <w:noBreakHyphen/>
        <w:t>171050</w:t>
      </w:r>
      <w:r w:rsidRPr="00651984">
        <w:t xml:space="preserve"> </w:t>
      </w:r>
      <w:r>
        <w:t>(P-CR) TS 23.501: P-CR to update local area DN information. (Source: Samsung).</w:t>
      </w:r>
      <w:r>
        <w:br/>
      </w:r>
      <w:r w:rsidRPr="00651984">
        <w:rPr>
          <w:b/>
        </w:rPr>
        <w:t>Abstract:</w:t>
      </w:r>
      <w:r w:rsidRPr="00651984">
        <w:t xml:space="preserve"> </w:t>
      </w:r>
      <w:r>
        <w:t>This paper proposes to resolve in the Editor's Note in the current TS 23.501 and proposes the texts.</w:t>
      </w:r>
    </w:p>
    <w:p w:rsidR="002550E9" w:rsidRPr="00651984" w:rsidRDefault="002550E9" w:rsidP="002550E9">
      <w:pPr>
        <w:keepNext/>
        <w:keepLines/>
        <w:rPr>
          <w:i/>
        </w:rPr>
      </w:pPr>
      <w:r>
        <w:rPr>
          <w:i/>
        </w:rPr>
        <w:t>Convenor comment: LADN.</w:t>
      </w:r>
    </w:p>
    <w:p w:rsidR="002550E9" w:rsidRPr="00651984" w:rsidRDefault="002550E9" w:rsidP="002550E9">
      <w:pPr>
        <w:keepNext/>
        <w:keepLines/>
      </w:pPr>
      <w:r>
        <w:rPr>
          <w:b/>
        </w:rPr>
        <w:t>Discussion and conclusion:</w:t>
      </w:r>
    </w:p>
    <w:p w:rsidR="002550E9" w:rsidRPr="00651984" w:rsidRDefault="002550E9" w:rsidP="002550E9">
      <w:pPr>
        <w:keepLines/>
      </w:pPr>
      <w:r>
        <w:t xml:space="preserve">Moved from 6.5.3 to 6.5.2. </w:t>
      </w:r>
      <w:r w:rsidR="00FC0C0E">
        <w:t xml:space="preserve">This was </w:t>
      </w:r>
      <w:r w:rsidR="00FC0C0E" w:rsidRPr="00FC0C0E">
        <w:rPr>
          <w:color w:val="0000FF"/>
        </w:rPr>
        <w:t>not handled</w:t>
      </w:r>
      <w:r w:rsidR="00FC0C0E">
        <w:t>.</w:t>
      </w:r>
    </w:p>
    <w:p w:rsidR="002550E9" w:rsidRDefault="002550E9" w:rsidP="002550E9">
      <w:pPr>
        <w:pStyle w:val="NormTop"/>
      </w:pPr>
      <w:r>
        <w:rPr>
          <w:color w:val="0000FF"/>
        </w:rPr>
        <w:t>TD S2</w:t>
      </w:r>
      <w:r>
        <w:rPr>
          <w:color w:val="0000FF"/>
        </w:rPr>
        <w:noBreakHyphen/>
        <w:t>170778</w:t>
      </w:r>
      <w:r w:rsidRPr="00651984">
        <w:t xml:space="preserve"> </w:t>
      </w:r>
      <w:r>
        <w:t>(P-CR) On providing Accepted NSSAI to the RAN. (Source: Nokia).</w:t>
      </w:r>
      <w:r>
        <w:br/>
      </w:r>
      <w:r w:rsidRPr="00651984">
        <w:rPr>
          <w:b/>
        </w:rPr>
        <w:t>Abstract:</w:t>
      </w:r>
      <w:r w:rsidRPr="00651984">
        <w:t xml:space="preserve"> </w:t>
      </w:r>
      <w:r>
        <w:t>This paper updates the registration procedure so that the RAN becomes aware of the Accepted NSSAI so the RAN can know whether the UE is authorized or not to use the RAN part of the slice.</w:t>
      </w:r>
    </w:p>
    <w:p w:rsidR="002550E9" w:rsidRPr="00651984" w:rsidRDefault="002550E9" w:rsidP="002550E9">
      <w:pPr>
        <w:keepNext/>
        <w:keepLines/>
        <w:rPr>
          <w:i/>
        </w:rPr>
      </w:pPr>
      <w:r>
        <w:rPr>
          <w:i/>
        </w:rPr>
        <w:t>Convenor comment: NSSAI 6.5.1?</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170899</w:t>
      </w:r>
      <w:r w:rsidRPr="00651984">
        <w:t xml:space="preserve"> </w:t>
      </w:r>
      <w:r>
        <w:t>(P-CR) Principles for change of AMF. (Source: Ericsson).</w:t>
      </w:r>
      <w:r>
        <w:br/>
      </w:r>
      <w:r w:rsidRPr="00651984">
        <w:rPr>
          <w:b/>
        </w:rPr>
        <w:t>Abstract:</w:t>
      </w:r>
      <w:r w:rsidRPr="00651984">
        <w:t xml:space="preserve"> </w:t>
      </w:r>
      <w:r>
        <w:t>Principles to be applied to avoid stickiness for AMF Change.</w:t>
      </w:r>
    </w:p>
    <w:p w:rsidR="002550E9" w:rsidRPr="00651984" w:rsidRDefault="002550E9" w:rsidP="002550E9">
      <w:pPr>
        <w:keepNext/>
        <w:keepLines/>
        <w:rPr>
          <w:i/>
        </w:rPr>
      </w:pPr>
      <w:r>
        <w:rPr>
          <w:i/>
        </w:rPr>
        <w:t>Convenor comment: sticky.</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170900</w:t>
      </w:r>
      <w:r w:rsidRPr="00651984">
        <w:t xml:space="preserve"> </w:t>
      </w:r>
      <w:r>
        <w:t>(P-CR) Call flows for change of AMF. (Source: Ericsson).</w:t>
      </w:r>
      <w:r>
        <w:br/>
      </w:r>
      <w:r w:rsidRPr="00651984">
        <w:rPr>
          <w:b/>
        </w:rPr>
        <w:t>Abstract:</w:t>
      </w:r>
      <w:r w:rsidRPr="00651984">
        <w:t xml:space="preserve"> </w:t>
      </w:r>
      <w:r>
        <w:t>Flows to be used for AMF change.</w:t>
      </w:r>
    </w:p>
    <w:p w:rsidR="002550E9" w:rsidRPr="00651984" w:rsidRDefault="002550E9" w:rsidP="002550E9">
      <w:pPr>
        <w:keepNext/>
        <w:keepLines/>
        <w:rPr>
          <w:i/>
        </w:rPr>
      </w:pPr>
      <w:r>
        <w:rPr>
          <w:i/>
        </w:rPr>
        <w:t>Convenor comment: sticky.</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170959</w:t>
      </w:r>
      <w:r w:rsidRPr="00651984">
        <w:t xml:space="preserve"> </w:t>
      </w:r>
      <w:r>
        <w:t>(P-CR) TS 23.501: AMF reselection solution due to stickiness of UE-specific associations. (Source: Lenovo, Motorola Mobility).</w:t>
      </w:r>
      <w:r>
        <w:br/>
      </w:r>
      <w:r w:rsidRPr="00651984">
        <w:rPr>
          <w:b/>
        </w:rPr>
        <w:t>Abstract:</w:t>
      </w:r>
      <w:r w:rsidRPr="00651984">
        <w:t xml:space="preserve"> </w:t>
      </w:r>
      <w:r>
        <w:t>This paper proposes a stickiness solution and the update to the related text in TS 23.501.</w:t>
      </w:r>
    </w:p>
    <w:p w:rsidR="002550E9" w:rsidRPr="00651984" w:rsidRDefault="002550E9" w:rsidP="002550E9">
      <w:pPr>
        <w:keepNext/>
        <w:keepLines/>
        <w:rPr>
          <w:i/>
        </w:rPr>
      </w:pPr>
      <w:r>
        <w:rPr>
          <w:i/>
        </w:rPr>
        <w:t>Convenor comment: sticky.</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lastRenderedPageBreak/>
        <w:t>TD S2</w:t>
      </w:r>
      <w:r>
        <w:rPr>
          <w:color w:val="0000FF"/>
        </w:rPr>
        <w:noBreakHyphen/>
        <w:t>170984</w:t>
      </w:r>
      <w:r w:rsidRPr="00651984">
        <w:t xml:space="preserve"> </w:t>
      </w:r>
      <w:r>
        <w:t xml:space="preserve">(P-CR) TS 23.501: AMF Stickiness. (Source: Huawei, </w:t>
      </w:r>
      <w:r w:rsidRPr="00651984">
        <w:rPr>
          <w:noProof/>
        </w:rPr>
        <w:t>HiSilicon</w:t>
      </w:r>
      <w:r>
        <w:t>).</w:t>
      </w:r>
      <w:r>
        <w:br/>
      </w:r>
      <w:r w:rsidRPr="00651984">
        <w:rPr>
          <w:b/>
        </w:rPr>
        <w:t>Abstract:</w:t>
      </w:r>
      <w:r w:rsidRPr="00651984">
        <w:t xml:space="preserve"> </w:t>
      </w:r>
      <w:r>
        <w:t>This contribution discussed the solutions related to AMF stickiness, and some changes are proposed according the conclusion of the discussion.</w:t>
      </w:r>
    </w:p>
    <w:p w:rsidR="002550E9" w:rsidRPr="00651984" w:rsidRDefault="002550E9" w:rsidP="002550E9">
      <w:pPr>
        <w:keepNext/>
        <w:keepLines/>
        <w:rPr>
          <w:i/>
        </w:rPr>
      </w:pPr>
      <w:r>
        <w:rPr>
          <w:i/>
        </w:rPr>
        <w:t>Convenor comment: sticky.</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171017</w:t>
      </w:r>
      <w:r w:rsidRPr="00651984">
        <w:t xml:space="preserve"> </w:t>
      </w:r>
      <w:r>
        <w:t>(DISCUSSION) Way forward for change of AMF / Control of N2 persistence. (Source: Nokia, Cisco Systems, Inc).</w:t>
      </w:r>
      <w:r>
        <w:br/>
      </w:r>
      <w:r w:rsidRPr="00651984">
        <w:rPr>
          <w:b/>
        </w:rPr>
        <w:t>Abstract:</w:t>
      </w:r>
      <w:r w:rsidRPr="00651984">
        <w:t xml:space="preserve"> </w:t>
      </w:r>
      <w:r>
        <w:t>Proposes a solution to introduce support for AMF stickiness removal - N2 and other AMF interfaces.</w:t>
      </w:r>
    </w:p>
    <w:p w:rsidR="002550E9" w:rsidRPr="00651984" w:rsidRDefault="002550E9" w:rsidP="002550E9">
      <w:pPr>
        <w:keepNext/>
        <w:keepLines/>
        <w:rPr>
          <w:i/>
        </w:rPr>
      </w:pPr>
      <w:r>
        <w:rPr>
          <w:i/>
        </w:rPr>
        <w:t>Convenor comment: sticky.</w:t>
      </w:r>
    </w:p>
    <w:p w:rsidR="002550E9" w:rsidRPr="00651984" w:rsidRDefault="002550E9" w:rsidP="002550E9">
      <w:pPr>
        <w:keepNext/>
        <w:keepLines/>
      </w:pPr>
      <w:r>
        <w:rPr>
          <w:b/>
        </w:rPr>
        <w:t>Discussion and conclusion:</w:t>
      </w:r>
    </w:p>
    <w:p w:rsidR="002550E9" w:rsidRPr="00881E43" w:rsidRDefault="00881E43" w:rsidP="002550E9">
      <w:pPr>
        <w:keepLines/>
      </w:pPr>
      <w:r>
        <w:t xml:space="preserve">Revised in parallel session, merging </w:t>
      </w:r>
      <w:r w:rsidRPr="00881E43">
        <w:rPr>
          <w:color w:val="0000FF"/>
        </w:rPr>
        <w:t>TD S2</w:t>
      </w:r>
      <w:r w:rsidRPr="00881E43">
        <w:rPr>
          <w:color w:val="0000FF"/>
        </w:rPr>
        <w:noBreakHyphen/>
        <w:t>170927</w:t>
      </w:r>
      <w:r>
        <w:t xml:space="preserve">, in </w:t>
      </w:r>
      <w:r w:rsidRPr="00881E43">
        <w:rPr>
          <w:color w:val="0000FF"/>
        </w:rPr>
        <w:t>TD S2</w:t>
      </w:r>
      <w:r w:rsidRPr="00881E43">
        <w:rPr>
          <w:color w:val="0000FF"/>
        </w:rPr>
        <w:noBreakHyphen/>
        <w:t>171485</w:t>
      </w:r>
      <w:r>
        <w:t>.</w:t>
      </w:r>
      <w:r w:rsidR="00715F84">
        <w:t xml:space="preserve"> Intel commented that there were still a number of issues which need to be solved for this topic. There were a number of issues raised and proposed methods to use. T-Mobile commented that they had some reservations on deciding this now and suggested postponing this to the next meeting. There was some further discussion and as no agreement on the way forward could be reached, this was </w:t>
      </w:r>
      <w:r w:rsidR="00715F84" w:rsidRPr="00715F84">
        <w:rPr>
          <w:color w:val="FF0000"/>
        </w:rPr>
        <w:t>postponed</w:t>
      </w:r>
      <w:r w:rsidR="00715F84">
        <w:t>.</w:t>
      </w:r>
    </w:p>
    <w:p w:rsidR="00881E43" w:rsidRDefault="00881E43" w:rsidP="00881E43">
      <w:pPr>
        <w:pStyle w:val="NormTop"/>
      </w:pPr>
      <w:r>
        <w:rPr>
          <w:color w:val="0000FF"/>
        </w:rPr>
        <w:t>TD S2</w:t>
      </w:r>
      <w:r>
        <w:rPr>
          <w:color w:val="0000FF"/>
        </w:rPr>
        <w:noBreakHyphen/>
        <w:t>170927</w:t>
      </w:r>
      <w:r w:rsidRPr="00651984">
        <w:t xml:space="preserve"> </w:t>
      </w:r>
      <w:r>
        <w:t>(P-CR) 23.502: Stickiness control of UE-specific RAN-CN association on NG2 (N2). (Source: Intel).</w:t>
      </w:r>
      <w:r>
        <w:br/>
      </w:r>
      <w:r w:rsidRPr="00651984">
        <w:rPr>
          <w:b/>
        </w:rPr>
        <w:t>Abstract:</w:t>
      </w:r>
      <w:r w:rsidRPr="00651984">
        <w:t xml:space="preserve"> </w:t>
      </w:r>
      <w:r>
        <w:t>The contribution discusses architecture requirements and enablers for stickiness control of UE-specific RAN-CN association on NG2 (N2).</w:t>
      </w:r>
    </w:p>
    <w:p w:rsidR="00881E43" w:rsidRPr="00651984" w:rsidRDefault="00881E43" w:rsidP="00881E43">
      <w:pPr>
        <w:keepNext/>
        <w:keepLines/>
        <w:rPr>
          <w:i/>
        </w:rPr>
      </w:pPr>
      <w:r>
        <w:rPr>
          <w:i/>
        </w:rPr>
        <w:t>Convenor comment: sticky.</w:t>
      </w:r>
    </w:p>
    <w:p w:rsidR="00881E43" w:rsidRPr="00651984" w:rsidRDefault="00881E43" w:rsidP="00881E43">
      <w:pPr>
        <w:keepNext/>
        <w:keepLines/>
      </w:pPr>
      <w:r>
        <w:rPr>
          <w:b/>
        </w:rPr>
        <w:t>Discussion and conclusion:</w:t>
      </w:r>
    </w:p>
    <w:p w:rsidR="00881E43" w:rsidRPr="00881E43" w:rsidRDefault="00881E43" w:rsidP="00881E43">
      <w:pPr>
        <w:keepLines/>
      </w:pPr>
      <w:r>
        <w:t xml:space="preserve">Merged into </w:t>
      </w:r>
      <w:r w:rsidRPr="00881E43">
        <w:rPr>
          <w:color w:val="0000FF"/>
        </w:rPr>
        <w:t>TD S2</w:t>
      </w:r>
      <w:r w:rsidRPr="00881E43">
        <w:rPr>
          <w:color w:val="0000FF"/>
        </w:rPr>
        <w:noBreakHyphen/>
        <w:t>171485</w:t>
      </w:r>
      <w:r>
        <w:t>.</w:t>
      </w:r>
    </w:p>
    <w:p w:rsidR="002550E9" w:rsidRDefault="002550E9" w:rsidP="002550E9">
      <w:pPr>
        <w:pStyle w:val="NormTop"/>
      </w:pPr>
      <w:r>
        <w:rPr>
          <w:color w:val="0000FF"/>
        </w:rPr>
        <w:t>TD S2</w:t>
      </w:r>
      <w:r>
        <w:rPr>
          <w:color w:val="0000FF"/>
        </w:rPr>
        <w:noBreakHyphen/>
        <w:t>171052</w:t>
      </w:r>
      <w:r w:rsidRPr="00651984">
        <w:t xml:space="preserve"> </w:t>
      </w:r>
      <w:r>
        <w:t>(DISCUSSION) Discussion: Consideration for stateless AMF. (Source: Samsung).</w:t>
      </w:r>
      <w:r>
        <w:br/>
      </w:r>
      <w:r w:rsidRPr="00651984">
        <w:rPr>
          <w:b/>
        </w:rPr>
        <w:t>Abstract:</w:t>
      </w:r>
      <w:r w:rsidRPr="00651984">
        <w:t xml:space="preserve"> </w:t>
      </w:r>
      <w:r>
        <w:t>This paper proposes an architectural assumptions and solutions of the stateless AMF to address the issues raised to support virtualised environments.</w:t>
      </w:r>
    </w:p>
    <w:p w:rsidR="002550E9" w:rsidRPr="00651984" w:rsidRDefault="002550E9" w:rsidP="002550E9">
      <w:pPr>
        <w:keepNext/>
        <w:keepLines/>
        <w:rPr>
          <w:i/>
        </w:rPr>
      </w:pPr>
      <w:r>
        <w:rPr>
          <w:i/>
        </w:rPr>
        <w:t>Convenor comment: sticky.</w:t>
      </w:r>
    </w:p>
    <w:p w:rsidR="002550E9" w:rsidRPr="00651984" w:rsidRDefault="002550E9" w:rsidP="002550E9">
      <w:pPr>
        <w:keepNext/>
        <w:keepLines/>
      </w:pPr>
      <w:r>
        <w:rPr>
          <w:b/>
        </w:rPr>
        <w:t>Discussion and conclusion:</w:t>
      </w:r>
    </w:p>
    <w:p w:rsidR="002550E9" w:rsidRPr="00651984" w:rsidRDefault="002550E9" w:rsidP="002550E9">
      <w:pPr>
        <w:keepLines/>
      </w:pPr>
      <w:r>
        <w:t xml:space="preserve">Moved from 6.5.1 to 6.5.2. </w:t>
      </w:r>
      <w:r w:rsidR="00FC0C0E">
        <w:t xml:space="preserve">This was </w:t>
      </w:r>
      <w:r w:rsidR="00FC0C0E" w:rsidRPr="00FC0C0E">
        <w:rPr>
          <w:color w:val="0000FF"/>
        </w:rPr>
        <w:t>not handled</w:t>
      </w:r>
      <w:r w:rsidR="00FC0C0E">
        <w:t>.</w:t>
      </w:r>
    </w:p>
    <w:p w:rsidR="002550E9" w:rsidRDefault="002550E9" w:rsidP="002550E9">
      <w:pPr>
        <w:pStyle w:val="NormTop"/>
      </w:pPr>
      <w:r>
        <w:rPr>
          <w:color w:val="0000FF"/>
        </w:rPr>
        <w:t>TD S2</w:t>
      </w:r>
      <w:r>
        <w:rPr>
          <w:color w:val="0000FF"/>
        </w:rPr>
        <w:noBreakHyphen/>
        <w:t>171132</w:t>
      </w:r>
      <w:r w:rsidRPr="00651984">
        <w:t xml:space="preserve"> </w:t>
      </w:r>
      <w:r>
        <w:t>(P-CR) Baseline description for AMF selection. (Source: Samsung).</w:t>
      </w:r>
      <w:r>
        <w:br/>
      </w:r>
      <w:r w:rsidRPr="00651984">
        <w:rPr>
          <w:b/>
        </w:rPr>
        <w:t>Abstract:</w:t>
      </w:r>
      <w:r w:rsidRPr="00651984">
        <w:t xml:space="preserve"> </w:t>
      </w:r>
      <w:r>
        <w:t>The baseline description on AMF selection is introduced.</w:t>
      </w:r>
    </w:p>
    <w:p w:rsidR="002550E9" w:rsidRPr="00651984" w:rsidRDefault="002550E9" w:rsidP="002550E9">
      <w:pPr>
        <w:keepNext/>
        <w:keepLines/>
        <w:rPr>
          <w:i/>
        </w:rPr>
      </w:pPr>
      <w:r>
        <w:rPr>
          <w:i/>
        </w:rPr>
        <w:t xml:space="preserve">Convenor comment: AMF </w:t>
      </w:r>
      <w:r w:rsidRPr="00651984">
        <w:rPr>
          <w:i/>
          <w:noProof/>
        </w:rPr>
        <w:t>selec</w:t>
      </w:r>
      <w:r>
        <w:rPr>
          <w:i/>
        </w:rPr>
        <w:t>.</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170906</w:t>
      </w:r>
      <w:r w:rsidRPr="00651984">
        <w:t xml:space="preserve"> </w:t>
      </w:r>
      <w:r>
        <w:t>(P-CR) Describe NF service provided by AMF. (Source: China Mobile).</w:t>
      </w:r>
      <w:r>
        <w:br/>
      </w:r>
      <w:r w:rsidRPr="00651984">
        <w:rPr>
          <w:b/>
        </w:rPr>
        <w:t>Abstract:</w:t>
      </w:r>
      <w:r w:rsidRPr="00651984">
        <w:t xml:space="preserve"> </w:t>
      </w:r>
      <w:r>
        <w:t xml:space="preserve">propose UE </w:t>
      </w:r>
      <w:r w:rsidRPr="00651984">
        <w:rPr>
          <w:noProof/>
        </w:rPr>
        <w:t>reachability</w:t>
      </w:r>
      <w:r>
        <w:t xml:space="preserve"> services provided by AMF which may lead to UE paging by AMF.</w:t>
      </w:r>
    </w:p>
    <w:p w:rsidR="002550E9" w:rsidRPr="00651984" w:rsidRDefault="002550E9" w:rsidP="002550E9">
      <w:pPr>
        <w:keepNext/>
        <w:keepLines/>
        <w:rPr>
          <w:i/>
        </w:rPr>
      </w:pPr>
      <w:r>
        <w:rPr>
          <w:i/>
        </w:rPr>
        <w:t>Convenor comment: AMF services.</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171154</w:t>
      </w:r>
      <w:r w:rsidRPr="00651984">
        <w:t xml:space="preserve"> </w:t>
      </w:r>
      <w:r>
        <w:t>(P-CR) UDM User Profile management procedures. (Source: CATT).</w:t>
      </w:r>
      <w:r>
        <w:br/>
      </w:r>
      <w:r w:rsidRPr="00651984">
        <w:rPr>
          <w:b/>
        </w:rPr>
        <w:t>Abstract:</w:t>
      </w:r>
      <w:r w:rsidRPr="00651984">
        <w:t xml:space="preserve"> </w:t>
      </w:r>
      <w:r>
        <w:t>This contribution proposes normative text for UDM User Profile management procedures in TS 23.502.</w:t>
      </w:r>
    </w:p>
    <w:p w:rsidR="002550E9" w:rsidRPr="00651984" w:rsidRDefault="002550E9" w:rsidP="002550E9">
      <w:pPr>
        <w:keepNext/>
        <w:keepLines/>
        <w:rPr>
          <w:i/>
        </w:rPr>
      </w:pPr>
      <w:r>
        <w:rPr>
          <w:i/>
        </w:rPr>
        <w:t>Convenor comment: UDM proc.</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lastRenderedPageBreak/>
        <w:t>TD S2</w:t>
      </w:r>
      <w:r>
        <w:rPr>
          <w:color w:val="0000FF"/>
        </w:rPr>
        <w:noBreakHyphen/>
        <w:t>170907</w:t>
      </w:r>
      <w:r w:rsidRPr="00651984">
        <w:t xml:space="preserve"> </w:t>
      </w:r>
      <w:r>
        <w:t>(P-CR) Describe NF services provided by UDM. (Source: China Mobile).</w:t>
      </w:r>
      <w:r>
        <w:br/>
      </w:r>
      <w:r w:rsidRPr="00651984">
        <w:rPr>
          <w:b/>
        </w:rPr>
        <w:t>Abstract:</w:t>
      </w:r>
      <w:r w:rsidRPr="00651984">
        <w:t xml:space="preserve"> </w:t>
      </w:r>
      <w:r>
        <w:t>propose NF services provided by UDM and update 23.502.</w:t>
      </w:r>
    </w:p>
    <w:p w:rsidR="002550E9" w:rsidRPr="00651984" w:rsidRDefault="002550E9" w:rsidP="002550E9">
      <w:pPr>
        <w:rPr>
          <w:i/>
        </w:rPr>
      </w:pPr>
      <w:r>
        <w:rPr>
          <w:i/>
        </w:rPr>
        <w:t>Convenor comment: UDM services.</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171165</w:t>
      </w:r>
      <w:r w:rsidRPr="00651984">
        <w:t xml:space="preserve"> </w:t>
      </w:r>
      <w:r>
        <w:t xml:space="preserve">(DISCUSSION) Unified Access Control for 5GS. (Source: </w:t>
      </w:r>
      <w:r w:rsidRPr="00651984">
        <w:rPr>
          <w:noProof/>
        </w:rPr>
        <w:t>MediaTek</w:t>
      </w:r>
      <w:r>
        <w:t xml:space="preserve"> Inc).</w:t>
      </w:r>
      <w:r>
        <w:br/>
      </w:r>
      <w:r w:rsidRPr="00651984">
        <w:rPr>
          <w:b/>
        </w:rPr>
        <w:t>Abstract:</w:t>
      </w:r>
      <w:r w:rsidRPr="00651984">
        <w:t xml:space="preserve"> </w:t>
      </w:r>
      <w:r>
        <w:t>This contribution proposes a unified access control mechanism (unified access barring) for 5GS.</w:t>
      </w:r>
    </w:p>
    <w:p w:rsidR="002550E9" w:rsidRPr="00651984" w:rsidRDefault="002550E9" w:rsidP="002550E9">
      <w:pPr>
        <w:keepNext/>
        <w:keepLines/>
        <w:rPr>
          <w:i/>
        </w:rPr>
      </w:pPr>
      <w:r>
        <w:rPr>
          <w:i/>
        </w:rPr>
        <w:t>Convenor comment: Access barring.</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171183</w:t>
      </w:r>
      <w:r w:rsidRPr="00651984">
        <w:t xml:space="preserve"> </w:t>
      </w:r>
      <w:r>
        <w:t xml:space="preserve">(P-CR) Update to description of mobility pattern. (Source: Huawei, </w:t>
      </w:r>
      <w:r w:rsidRPr="00651984">
        <w:rPr>
          <w:noProof/>
        </w:rPr>
        <w:t>HiSilicon</w:t>
      </w:r>
      <w:r>
        <w:t>).</w:t>
      </w:r>
      <w:r>
        <w:br/>
      </w:r>
      <w:r w:rsidRPr="00651984">
        <w:rPr>
          <w:b/>
        </w:rPr>
        <w:t>Abstract:</w:t>
      </w:r>
      <w:r w:rsidRPr="00651984">
        <w:t xml:space="preserve"> </w:t>
      </w:r>
      <w:r>
        <w:t>This paper proposes to update the description of mobility pattern.</w:t>
      </w:r>
    </w:p>
    <w:p w:rsidR="002550E9" w:rsidRPr="00651984" w:rsidRDefault="002550E9" w:rsidP="002550E9">
      <w:pPr>
        <w:keepNext/>
        <w:keepLines/>
        <w:rPr>
          <w:i/>
        </w:rPr>
      </w:pPr>
      <w:r>
        <w:rPr>
          <w:i/>
        </w:rPr>
        <w:t>Convenor comment: Mob pattern.</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171198</w:t>
      </w:r>
      <w:r w:rsidRPr="00651984">
        <w:t xml:space="preserve"> </w:t>
      </w:r>
      <w:r>
        <w:t xml:space="preserve">(P-CR) TS 23.501: Proposal of Network Discovery and Selection Function. (Source: Huawei, </w:t>
      </w:r>
      <w:r w:rsidRPr="00651984">
        <w:rPr>
          <w:noProof/>
        </w:rPr>
        <w:t>HiSilicon</w:t>
      </w:r>
      <w:r>
        <w:t>).</w:t>
      </w:r>
      <w:r>
        <w:br/>
      </w:r>
      <w:r w:rsidRPr="00651984">
        <w:rPr>
          <w:b/>
        </w:rPr>
        <w:t>Abstract:</w:t>
      </w:r>
      <w:r w:rsidRPr="00651984">
        <w:t xml:space="preserve"> </w:t>
      </w:r>
      <w:r>
        <w:t>This contribution proposes the general description for network discovery and selection and functional description for network discovery and selection (NDS) function.</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170768</w:t>
      </w:r>
      <w:r w:rsidRPr="00651984">
        <w:t xml:space="preserve"> </w:t>
      </w:r>
      <w:r>
        <w:t xml:space="preserve">(P-CR) TS 23.502: De-registration procedure. (Source: LG Electronics). (Revision of </w:t>
      </w:r>
      <w:r>
        <w:rPr>
          <w:color w:val="0000FF"/>
        </w:rPr>
        <w:t>TD S2</w:t>
      </w:r>
      <w:r>
        <w:rPr>
          <w:color w:val="0000FF"/>
        </w:rPr>
        <w:noBreakHyphen/>
      </w:r>
      <w:r w:rsidRPr="00651984">
        <w:rPr>
          <w:color w:val="0000FF"/>
        </w:rPr>
        <w:t>170079</w:t>
      </w:r>
      <w:r w:rsidRPr="00651984">
        <w:t>).</w:t>
      </w:r>
      <w:r>
        <w:br/>
      </w:r>
      <w:r w:rsidRPr="00651984">
        <w:rPr>
          <w:b/>
        </w:rPr>
        <w:t>Abstract:</w:t>
      </w:r>
      <w:r w:rsidRPr="00651984">
        <w:t xml:space="preserve"> </w:t>
      </w:r>
      <w:r>
        <w:t>This paper proposes deregistration procedures of 5G system.</w:t>
      </w:r>
    </w:p>
    <w:p w:rsidR="002550E9" w:rsidRPr="00651984" w:rsidRDefault="002550E9" w:rsidP="002550E9">
      <w:pPr>
        <w:keepNext/>
        <w:keepLines/>
        <w:rPr>
          <w:i/>
        </w:rPr>
      </w:pPr>
      <w:r>
        <w:rPr>
          <w:i/>
        </w:rPr>
        <w:t xml:space="preserve">Convenor comment: </w:t>
      </w:r>
      <w:r w:rsidRPr="00651984">
        <w:rPr>
          <w:i/>
          <w:noProof/>
        </w:rPr>
        <w:t>dereg</w:t>
      </w:r>
      <w:r>
        <w:rPr>
          <w:i/>
        </w:rPr>
        <w:t>.</w:t>
      </w:r>
    </w:p>
    <w:p w:rsidR="002550E9" w:rsidRPr="00651984" w:rsidRDefault="002550E9" w:rsidP="002550E9">
      <w:pPr>
        <w:keepNext/>
        <w:keepLines/>
      </w:pPr>
      <w:r>
        <w:rPr>
          <w:b/>
        </w:rPr>
        <w:t>Discussion and conclusion:</w:t>
      </w:r>
    </w:p>
    <w:p w:rsidR="002550E9" w:rsidRPr="00651984" w:rsidRDefault="002550E9" w:rsidP="002550E9">
      <w:pPr>
        <w:keepLines/>
      </w:pPr>
      <w:r>
        <w:t xml:space="preserve">Revision of </w:t>
      </w:r>
      <w:r w:rsidRPr="00651984">
        <w:rPr>
          <w:color w:val="0000FF"/>
        </w:rPr>
        <w:t>TD S2</w:t>
      </w:r>
      <w:r w:rsidRPr="00651984">
        <w:rPr>
          <w:color w:val="0000FF"/>
        </w:rPr>
        <w:noBreakHyphen/>
        <w:t>170079</w:t>
      </w:r>
      <w:r>
        <w:t xml:space="preserve"> from S2#118BIS. </w:t>
      </w:r>
      <w:r w:rsidR="00FC0C0E">
        <w:t xml:space="preserve">This was </w:t>
      </w:r>
      <w:r w:rsidR="00FC0C0E" w:rsidRPr="00FC0C0E">
        <w:rPr>
          <w:color w:val="0000FF"/>
        </w:rPr>
        <w:t>not handled</w:t>
      </w:r>
      <w:r w:rsidR="00FC0C0E">
        <w:t>.</w:t>
      </w:r>
    </w:p>
    <w:p w:rsidR="002550E9" w:rsidRDefault="002550E9" w:rsidP="002550E9">
      <w:pPr>
        <w:pStyle w:val="NormTop"/>
      </w:pPr>
      <w:r>
        <w:rPr>
          <w:color w:val="0000FF"/>
        </w:rPr>
        <w:t>TD S2</w:t>
      </w:r>
      <w:r>
        <w:rPr>
          <w:color w:val="0000FF"/>
        </w:rPr>
        <w:noBreakHyphen/>
        <w:t>170966</w:t>
      </w:r>
      <w:r w:rsidRPr="00651984">
        <w:t xml:space="preserve"> </w:t>
      </w:r>
      <w:r>
        <w:t>(P-CR) De-Registration Procedure. (Source: HTC).</w:t>
      </w:r>
      <w:r>
        <w:br/>
      </w:r>
      <w:r w:rsidRPr="00651984">
        <w:rPr>
          <w:b/>
        </w:rPr>
        <w:t>Abstract:</w:t>
      </w:r>
      <w:r w:rsidRPr="00651984">
        <w:t xml:space="preserve"> </w:t>
      </w:r>
      <w:r>
        <w:t>De-registration Related CR.</w:t>
      </w:r>
    </w:p>
    <w:p w:rsidR="002550E9" w:rsidRPr="00651984" w:rsidRDefault="002550E9" w:rsidP="002550E9">
      <w:pPr>
        <w:keepNext/>
        <w:keepLines/>
        <w:rPr>
          <w:i/>
        </w:rPr>
      </w:pPr>
      <w:r>
        <w:rPr>
          <w:i/>
        </w:rPr>
        <w:t xml:space="preserve">Convenor comment: </w:t>
      </w:r>
      <w:r w:rsidRPr="00651984">
        <w:rPr>
          <w:i/>
          <w:noProof/>
        </w:rPr>
        <w:t>dereg</w:t>
      </w:r>
      <w:r>
        <w:rPr>
          <w:i/>
        </w:rPr>
        <w:t>.</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171090</w:t>
      </w:r>
      <w:r w:rsidRPr="00651984">
        <w:t xml:space="preserve"> </w:t>
      </w:r>
      <w:r>
        <w:t>(P-CR) TS 23.502: De-registration Procedures. (Source: ETRI).</w:t>
      </w:r>
      <w:r>
        <w:br/>
      </w:r>
      <w:r w:rsidRPr="00651984">
        <w:rPr>
          <w:b/>
        </w:rPr>
        <w:t>Abstract:</w:t>
      </w:r>
      <w:r w:rsidRPr="00651984">
        <w:t xml:space="preserve"> </w:t>
      </w:r>
      <w:r>
        <w:t>This contribution proposes De-registration procedures in TS 23.502.</w:t>
      </w:r>
    </w:p>
    <w:p w:rsidR="002550E9" w:rsidRPr="00651984" w:rsidRDefault="002550E9" w:rsidP="002550E9">
      <w:pPr>
        <w:keepNext/>
        <w:keepLines/>
        <w:rPr>
          <w:i/>
        </w:rPr>
      </w:pPr>
      <w:r>
        <w:rPr>
          <w:i/>
        </w:rPr>
        <w:t xml:space="preserve">Convenor comment: </w:t>
      </w:r>
      <w:r w:rsidRPr="00651984">
        <w:rPr>
          <w:i/>
          <w:noProof/>
        </w:rPr>
        <w:t>dereg</w:t>
      </w:r>
      <w:r>
        <w:rPr>
          <w:i/>
        </w:rPr>
        <w:t>.</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171040</w:t>
      </w:r>
      <w:r w:rsidRPr="00651984">
        <w:t xml:space="preserve"> </w:t>
      </w:r>
      <w:r>
        <w:t xml:space="preserve">(P-CR) TS 23.501: Interaction between the AMF and SMF when the UE enters CM-IDLE state. (Source: Huawei, </w:t>
      </w:r>
      <w:r w:rsidRPr="00651984">
        <w:rPr>
          <w:noProof/>
        </w:rPr>
        <w:t>HiSilicon</w:t>
      </w:r>
      <w:r>
        <w:t>).</w:t>
      </w:r>
      <w:r>
        <w:br/>
      </w:r>
      <w:r w:rsidRPr="00651984">
        <w:rPr>
          <w:b/>
        </w:rPr>
        <w:t>Abstract:</w:t>
      </w:r>
      <w:r w:rsidRPr="00651984">
        <w:t xml:space="preserve"> </w:t>
      </w:r>
      <w:r>
        <w:t>This contribution proposes additional text to describe the interaction between the AMF and SMF when the UE enters CM-IDLE state.</w:t>
      </w:r>
    </w:p>
    <w:p w:rsidR="002550E9" w:rsidRPr="00651984" w:rsidRDefault="002550E9" w:rsidP="002550E9">
      <w:pPr>
        <w:keepNext/>
        <w:keepLines/>
      </w:pPr>
      <w:r>
        <w:rPr>
          <w:b/>
        </w:rPr>
        <w:t>Discussion and conclusion:</w:t>
      </w:r>
    </w:p>
    <w:p w:rsidR="002550E9" w:rsidRPr="00651984" w:rsidRDefault="002550E9" w:rsidP="002550E9">
      <w:pPr>
        <w:keepLines/>
      </w:pPr>
      <w:r>
        <w:t xml:space="preserve">Moved from 6.5.7 to 6.5.2. </w:t>
      </w:r>
      <w:r w:rsidR="00FC0C0E">
        <w:t xml:space="preserve">This was </w:t>
      </w:r>
      <w:r w:rsidR="00FC0C0E" w:rsidRPr="00FC0C0E">
        <w:rPr>
          <w:color w:val="0000FF"/>
        </w:rPr>
        <w:t>not handled</w:t>
      </w:r>
      <w:r w:rsidR="00FC0C0E">
        <w:t>.</w:t>
      </w:r>
    </w:p>
    <w:p w:rsidR="002550E9" w:rsidRDefault="002550E9" w:rsidP="002550E9">
      <w:pPr>
        <w:pStyle w:val="Heading3"/>
      </w:pPr>
      <w:bookmarkStart w:id="19" w:name="_Toc477526569"/>
      <w:r>
        <w:lastRenderedPageBreak/>
        <w:t>6.5.3</w:t>
      </w:r>
      <w:r>
        <w:tab/>
        <w:t>Session management and continuity functions and flows</w:t>
      </w:r>
      <w:bookmarkEnd w:id="19"/>
    </w:p>
    <w:p w:rsidR="002550E9" w:rsidRDefault="002550E9" w:rsidP="002550E9">
      <w:pPr>
        <w:keepNext/>
        <w:keepLines/>
      </w:pPr>
      <w:r>
        <w:rPr>
          <w:color w:val="0000FF"/>
        </w:rPr>
        <w:t>TD S2</w:t>
      </w:r>
      <w:r>
        <w:rPr>
          <w:color w:val="0000FF"/>
        </w:rPr>
        <w:noBreakHyphen/>
        <w:t>171167</w:t>
      </w:r>
      <w:r w:rsidRPr="00651984">
        <w:t xml:space="preserve"> </w:t>
      </w:r>
      <w:r>
        <w:t xml:space="preserve">(P-CR) </w:t>
      </w:r>
      <w:r w:rsidR="00715F84">
        <w:rPr>
          <w:noProof/>
        </w:rPr>
        <w:t>Corrections to SM procedures</w:t>
      </w:r>
      <w:r>
        <w:t xml:space="preserve">. (Source: </w:t>
      </w:r>
      <w:r w:rsidRPr="00651984">
        <w:rPr>
          <w:noProof/>
        </w:rPr>
        <w:t>MediaTek</w:t>
      </w:r>
      <w:r>
        <w:t xml:space="preserve"> Inc).</w:t>
      </w:r>
      <w:r>
        <w:br/>
      </w:r>
      <w:r w:rsidRPr="00651984">
        <w:rPr>
          <w:b/>
        </w:rPr>
        <w:t>Abstract:</w:t>
      </w:r>
      <w:r w:rsidRPr="00651984">
        <w:t xml:space="preserve"> </w:t>
      </w:r>
      <w:r>
        <w:t>Misc. corrections to SM.</w:t>
      </w:r>
    </w:p>
    <w:p w:rsidR="002550E9" w:rsidRPr="00651984" w:rsidRDefault="002550E9" w:rsidP="002550E9">
      <w:pPr>
        <w:keepNext/>
        <w:keepLines/>
        <w:rPr>
          <w:i/>
        </w:rPr>
      </w:pPr>
      <w:r>
        <w:rPr>
          <w:i/>
        </w:rPr>
        <w:t xml:space="preserve">Convenor comment: SM </w:t>
      </w:r>
      <w:r w:rsidRPr="00651984">
        <w:rPr>
          <w:i/>
          <w:noProof/>
        </w:rPr>
        <w:t>est</w:t>
      </w:r>
      <w:r>
        <w:rPr>
          <w:i/>
        </w:rPr>
        <w:t xml:space="preserve"> </w:t>
      </w:r>
      <w:r w:rsidRPr="00651984">
        <w:rPr>
          <w:i/>
          <w:noProof/>
        </w:rPr>
        <w:t>upd</w:t>
      </w:r>
      <w:r>
        <w:rPr>
          <w:i/>
        </w:rPr>
        <w:t>.</w:t>
      </w:r>
    </w:p>
    <w:p w:rsidR="002550E9" w:rsidRPr="00651984" w:rsidRDefault="002550E9" w:rsidP="002550E9">
      <w:pPr>
        <w:keepNext/>
        <w:keepLines/>
      </w:pPr>
      <w:r>
        <w:rPr>
          <w:b/>
        </w:rPr>
        <w:t>Discussion and conclusion:</w:t>
      </w:r>
    </w:p>
    <w:p w:rsidR="002550E9" w:rsidRPr="000B63E2" w:rsidRDefault="000B63E2" w:rsidP="002550E9">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71455</w:t>
      </w:r>
      <w:r w:rsidR="00715F84">
        <w:t xml:space="preserve">. The changes to 3.1 should be removed and this was revised accordingly in </w:t>
      </w:r>
      <w:r w:rsidR="00715F84" w:rsidRPr="00916E52">
        <w:rPr>
          <w:rFonts w:cs="Arial"/>
          <w:color w:val="0000FF"/>
          <w:szCs w:val="16"/>
          <w:lang w:eastAsia="en-US"/>
        </w:rPr>
        <w:t>TD S2</w:t>
      </w:r>
      <w:r w:rsidR="00715F84" w:rsidRPr="00916E52">
        <w:rPr>
          <w:rFonts w:cs="Arial"/>
          <w:color w:val="0000FF"/>
          <w:szCs w:val="16"/>
          <w:lang w:eastAsia="en-US"/>
        </w:rPr>
        <w:noBreakHyphen/>
        <w:t>1</w:t>
      </w:r>
      <w:r w:rsidR="00715F84">
        <w:rPr>
          <w:rFonts w:cs="Arial"/>
          <w:color w:val="0000FF"/>
          <w:szCs w:val="16"/>
          <w:lang w:eastAsia="en-US"/>
        </w:rPr>
        <w:t>71556</w:t>
      </w:r>
      <w:r w:rsidR="00715F84" w:rsidRPr="00916E52">
        <w:rPr>
          <w:lang w:eastAsia="en-US"/>
        </w:rPr>
        <w:t xml:space="preserve"> </w:t>
      </w:r>
      <w:r w:rsidR="00715F84">
        <w:t xml:space="preserve">which was </w:t>
      </w:r>
      <w:r w:rsidR="00CD494C">
        <w:rPr>
          <w:color w:val="FF0000"/>
        </w:rPr>
        <w:t>agreed</w:t>
      </w:r>
      <w:r w:rsidR="00CD494C">
        <w:t xml:space="preserve"> in parallel session</w:t>
      </w:r>
      <w:r w:rsidR="00715F84">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170748</w:t>
      </w:r>
      <w:r w:rsidRPr="00651984">
        <w:t xml:space="preserve"> </w:t>
      </w:r>
      <w:r>
        <w:t>(P-CR) 23.501: Architectural impacts of Session management for LBO traffic in roaming scenarios. (Source: Qualcomm Incorporated).</w:t>
      </w:r>
      <w:r>
        <w:br/>
      </w:r>
      <w:r w:rsidRPr="00651984">
        <w:rPr>
          <w:b/>
        </w:rPr>
        <w:t>Abstract:</w:t>
      </w:r>
      <w:r w:rsidRPr="00651984">
        <w:t xml:space="preserve"> </w:t>
      </w:r>
      <w:r>
        <w:t>Addresses a missing scenario for SM for LBO traffic in roaming.</w:t>
      </w:r>
    </w:p>
    <w:p w:rsidR="002550E9" w:rsidRPr="00651984" w:rsidRDefault="002550E9" w:rsidP="002550E9">
      <w:pPr>
        <w:keepNext/>
        <w:keepLines/>
        <w:rPr>
          <w:i/>
        </w:rPr>
      </w:pPr>
      <w:r>
        <w:rPr>
          <w:i/>
        </w:rPr>
        <w:t>Convenor comment: 501:5.6.3.</w:t>
      </w:r>
    </w:p>
    <w:p w:rsidR="002550E9" w:rsidRPr="00651984" w:rsidRDefault="002550E9" w:rsidP="002550E9">
      <w:pPr>
        <w:keepNext/>
        <w:keepLines/>
      </w:pPr>
      <w:r>
        <w:rPr>
          <w:b/>
        </w:rPr>
        <w:t>Discussion and conclusion:</w:t>
      </w:r>
    </w:p>
    <w:p w:rsidR="002550E9" w:rsidRPr="000B63E2" w:rsidRDefault="000B63E2" w:rsidP="002550E9">
      <w:pPr>
        <w:keepLines/>
      </w:pPr>
      <w:r>
        <w:t xml:space="preserve">There was some discussion and it was decided that a concrete proposal would be considered if contributed. This was then </w:t>
      </w:r>
      <w:r>
        <w:rPr>
          <w:color w:val="0000FF"/>
        </w:rPr>
        <w:t>noted</w:t>
      </w:r>
      <w:r>
        <w:t xml:space="preserve"> in parallel session.</w:t>
      </w:r>
    </w:p>
    <w:p w:rsidR="005907A3" w:rsidRDefault="005907A3" w:rsidP="005907A3">
      <w:pPr>
        <w:pStyle w:val="NormTop"/>
      </w:pPr>
      <w:r>
        <w:rPr>
          <w:color w:val="0000FF"/>
        </w:rPr>
        <w:t>TD S2</w:t>
      </w:r>
      <w:r>
        <w:rPr>
          <w:color w:val="0000FF"/>
        </w:rPr>
        <w:noBreakHyphen/>
        <w:t>170858</w:t>
      </w:r>
      <w:r w:rsidRPr="00651984">
        <w:t xml:space="preserve"> </w:t>
      </w:r>
      <w:r>
        <w:t>(P-CR) 23.501: UE Traffic Routing. (Source: Motorola Mobility, Lenovo, Broadcom).</w:t>
      </w:r>
      <w:r>
        <w:br/>
      </w:r>
      <w:r w:rsidRPr="00651984">
        <w:rPr>
          <w:b/>
        </w:rPr>
        <w:t>Abstract:</w:t>
      </w:r>
      <w:r w:rsidRPr="00651984">
        <w:t xml:space="preserve"> </w:t>
      </w:r>
      <w:r>
        <w:t>Proposes that a new type of routing policy should be defined for 5G. This policy is called 'UE Routing Policy' and substitutes two policies already agreed.</w:t>
      </w:r>
    </w:p>
    <w:p w:rsidR="005907A3" w:rsidRPr="00651984" w:rsidRDefault="005907A3" w:rsidP="005907A3">
      <w:pPr>
        <w:keepNext/>
        <w:keepLines/>
        <w:rPr>
          <w:i/>
        </w:rPr>
      </w:pPr>
      <w:r>
        <w:rPr>
          <w:i/>
        </w:rPr>
        <w:t>Convenor co</w:t>
      </w:r>
      <w:r w:rsidR="00881E43">
        <w:rPr>
          <w:i/>
        </w:rPr>
        <w:t xml:space="preserve">mment: Discussion under 6.5.1: </w:t>
      </w:r>
      <w:r>
        <w:rPr>
          <w:i/>
        </w:rPr>
        <w:t>The SA WG2 Chairman asked to consider only the NSSAI part for the moment and considered the figure useful for the high-level slicing discussions. There were a number of comments and issues raised and this was left for further discussion under agenda item 6.5.3.</w:t>
      </w:r>
    </w:p>
    <w:p w:rsidR="005907A3" w:rsidRPr="00651984" w:rsidRDefault="005907A3" w:rsidP="005907A3">
      <w:pPr>
        <w:keepNext/>
        <w:keepLines/>
      </w:pPr>
      <w:r>
        <w:rPr>
          <w:b/>
        </w:rPr>
        <w:t>Discussion and conclusion:</w:t>
      </w:r>
    </w:p>
    <w:p w:rsidR="005907A3" w:rsidRPr="005907A3" w:rsidRDefault="005907A3" w:rsidP="005907A3">
      <w:pPr>
        <w:keepLines/>
      </w:pPr>
      <w:r w:rsidRPr="005907A3">
        <w:t>Moved from 6.5.1 to 6.5.3.</w:t>
      </w:r>
      <w:r>
        <w:t xml:space="preserve"> Initially reviewed under agenda item 6.5.1.</w:t>
      </w:r>
      <w:r w:rsidR="00AB2D98">
        <w:t xml:space="preserve"> There were a number of issues raised and clarifications needed. This was left for further off-line discussion and revised in </w:t>
      </w:r>
      <w:r w:rsidR="00AB2D98" w:rsidRPr="00916E52">
        <w:rPr>
          <w:rFonts w:cs="Arial"/>
          <w:color w:val="0000FF"/>
          <w:szCs w:val="16"/>
          <w:lang w:eastAsia="en-US"/>
        </w:rPr>
        <w:t>TD S2</w:t>
      </w:r>
      <w:r w:rsidR="00AB2D98" w:rsidRPr="00916E52">
        <w:rPr>
          <w:rFonts w:cs="Arial"/>
          <w:color w:val="0000FF"/>
          <w:szCs w:val="16"/>
          <w:lang w:eastAsia="en-US"/>
        </w:rPr>
        <w:noBreakHyphen/>
        <w:t>1</w:t>
      </w:r>
      <w:r w:rsidR="00AB2D98">
        <w:rPr>
          <w:rFonts w:cs="Arial"/>
          <w:color w:val="0000FF"/>
          <w:szCs w:val="16"/>
          <w:lang w:eastAsia="en-US"/>
        </w:rPr>
        <w:t>71488</w:t>
      </w:r>
      <w:r w:rsidR="00837031">
        <w:t xml:space="preserve">. Further issues were raised and this was further discussed off-line and revised in </w:t>
      </w:r>
      <w:r w:rsidR="00837031" w:rsidRPr="00916E52">
        <w:rPr>
          <w:rFonts w:cs="Arial"/>
          <w:color w:val="0000FF"/>
          <w:szCs w:val="16"/>
          <w:lang w:eastAsia="en-US"/>
        </w:rPr>
        <w:t>TD S2</w:t>
      </w:r>
      <w:r w:rsidR="00837031" w:rsidRPr="00916E52">
        <w:rPr>
          <w:rFonts w:cs="Arial"/>
          <w:color w:val="0000FF"/>
          <w:szCs w:val="16"/>
          <w:lang w:eastAsia="en-US"/>
        </w:rPr>
        <w:noBreakHyphen/>
        <w:t>1</w:t>
      </w:r>
      <w:r w:rsidR="00837031">
        <w:rPr>
          <w:rFonts w:cs="Arial"/>
          <w:color w:val="0000FF"/>
          <w:szCs w:val="16"/>
          <w:lang w:eastAsia="en-US"/>
        </w:rPr>
        <w:t>71526</w:t>
      </w:r>
      <w:r w:rsidR="00837031">
        <w:t xml:space="preserve">. </w:t>
      </w:r>
      <w:r w:rsidR="00FB348F">
        <w:t xml:space="preserve">Further clarifications were needed and this was further discussed off-line and revised in </w:t>
      </w:r>
      <w:r w:rsidR="00FB348F" w:rsidRPr="00916E52">
        <w:rPr>
          <w:rFonts w:cs="Arial"/>
          <w:color w:val="0000FF"/>
          <w:szCs w:val="16"/>
          <w:lang w:eastAsia="en-US"/>
        </w:rPr>
        <w:t>TD S2</w:t>
      </w:r>
      <w:r w:rsidR="00FB348F" w:rsidRPr="00916E52">
        <w:rPr>
          <w:rFonts w:cs="Arial"/>
          <w:color w:val="0000FF"/>
          <w:szCs w:val="16"/>
          <w:lang w:eastAsia="en-US"/>
        </w:rPr>
        <w:noBreakHyphen/>
        <w:t>1</w:t>
      </w:r>
      <w:r w:rsidR="00FB348F">
        <w:rPr>
          <w:rFonts w:cs="Arial"/>
          <w:color w:val="0000FF"/>
          <w:szCs w:val="16"/>
          <w:lang w:eastAsia="en-US"/>
        </w:rPr>
        <w:t>71528</w:t>
      </w:r>
      <w:r w:rsidR="00FB348F">
        <w:t>.</w:t>
      </w:r>
      <w:r w:rsidR="00FB348F" w:rsidRPr="00916E52">
        <w:rPr>
          <w:lang w:eastAsia="en-US"/>
        </w:rPr>
        <w:t xml:space="preserve"> </w:t>
      </w:r>
      <w:r w:rsidR="00FB348F">
        <w:rPr>
          <w:lang w:eastAsia="en-US"/>
        </w:rPr>
        <w:t xml:space="preserve">Reviewed and </w:t>
      </w:r>
      <w:r w:rsidR="00CD494C">
        <w:rPr>
          <w:color w:val="FF0000"/>
        </w:rPr>
        <w:t>agreed</w:t>
      </w:r>
      <w:r w:rsidR="00CD494C">
        <w:t xml:space="preserve"> in parallel session</w:t>
      </w:r>
      <w:r w:rsidR="00FB348F">
        <w:t>.</w:t>
      </w:r>
      <w:r w:rsidR="00CD494C">
        <w:t xml:space="preserve"> This was </w:t>
      </w:r>
      <w:r w:rsidR="00CD494C" w:rsidRPr="00CD494C">
        <w:rPr>
          <w:color w:val="FF0000"/>
        </w:rPr>
        <w:t>block approved</w:t>
      </w:r>
      <w:r w:rsidR="00CD494C">
        <w:t>.</w:t>
      </w:r>
    </w:p>
    <w:p w:rsidR="005907A3" w:rsidRDefault="005907A3" w:rsidP="005907A3">
      <w:pPr>
        <w:pStyle w:val="NormTop"/>
      </w:pPr>
      <w:r>
        <w:rPr>
          <w:color w:val="0000FF"/>
        </w:rPr>
        <w:t>TD S2</w:t>
      </w:r>
      <w:r>
        <w:rPr>
          <w:color w:val="0000FF"/>
        </w:rPr>
        <w:noBreakHyphen/>
        <w:t>170859</w:t>
      </w:r>
      <w:r w:rsidRPr="00651984">
        <w:t xml:space="preserve"> </w:t>
      </w:r>
      <w:r>
        <w:t>(P-CR) 23.502: UE Traffic Routing. (Source: Motorola Mobility, Lenovo, Broadcom).</w:t>
      </w:r>
      <w:r>
        <w:br/>
      </w:r>
      <w:r w:rsidRPr="00651984">
        <w:rPr>
          <w:b/>
        </w:rPr>
        <w:t>Abstract:</w:t>
      </w:r>
      <w:r w:rsidRPr="00651984">
        <w:t xml:space="preserve"> </w:t>
      </w:r>
      <w:r>
        <w:t>Proposes that a new type of routing policy should be defined for 5G. This policy is called 'UE Routing Policy' and substitutes two policies already agreed.</w:t>
      </w:r>
    </w:p>
    <w:p w:rsidR="005907A3" w:rsidRPr="00651984" w:rsidRDefault="005907A3" w:rsidP="005907A3">
      <w:pPr>
        <w:keepNext/>
        <w:keepLines/>
        <w:rPr>
          <w:i/>
        </w:rPr>
      </w:pPr>
      <w:r>
        <w:rPr>
          <w:i/>
        </w:rPr>
        <w:t>Convenor comment: SSC / UP.</w:t>
      </w:r>
    </w:p>
    <w:p w:rsidR="005907A3" w:rsidRPr="00651984" w:rsidRDefault="005907A3" w:rsidP="005907A3">
      <w:pPr>
        <w:keepNext/>
        <w:keepLines/>
      </w:pPr>
      <w:r>
        <w:rPr>
          <w:b/>
        </w:rPr>
        <w:t>Discussion and conclusion:</w:t>
      </w:r>
    </w:p>
    <w:p w:rsidR="005907A3" w:rsidRPr="00651984" w:rsidRDefault="005907A3" w:rsidP="005907A3">
      <w:pPr>
        <w:keepLines/>
      </w:pPr>
      <w:r w:rsidRPr="005907A3">
        <w:t xml:space="preserve">Moved from 6.5.1 to 6.5.3. </w:t>
      </w:r>
      <w:r w:rsidR="00AB2D98">
        <w:t xml:space="preserve">There were a number of issues raised and clarifications needed. This was left for further off-line discussion and revised in </w:t>
      </w:r>
      <w:r w:rsidR="00AB2D98" w:rsidRPr="00916E52">
        <w:rPr>
          <w:rFonts w:cs="Arial"/>
          <w:color w:val="0000FF"/>
          <w:szCs w:val="16"/>
          <w:lang w:eastAsia="en-US"/>
        </w:rPr>
        <w:t>TD S2</w:t>
      </w:r>
      <w:r w:rsidR="00AB2D98" w:rsidRPr="00916E52">
        <w:rPr>
          <w:rFonts w:cs="Arial"/>
          <w:color w:val="0000FF"/>
          <w:szCs w:val="16"/>
          <w:lang w:eastAsia="en-US"/>
        </w:rPr>
        <w:noBreakHyphen/>
        <w:t>1</w:t>
      </w:r>
      <w:r w:rsidR="00AB2D98">
        <w:rPr>
          <w:rFonts w:cs="Arial"/>
          <w:color w:val="0000FF"/>
          <w:szCs w:val="16"/>
          <w:lang w:eastAsia="en-US"/>
        </w:rPr>
        <w:t>71489</w:t>
      </w:r>
      <w:r w:rsidR="00837031">
        <w:t xml:space="preserve">. </w:t>
      </w:r>
      <w:r w:rsidR="00FB348F">
        <w:t xml:space="preserve">This was </w:t>
      </w:r>
      <w:r w:rsidR="00FB348F" w:rsidRPr="00FB348F">
        <w:rPr>
          <w:color w:val="FF0000"/>
        </w:rPr>
        <w:t>withdrawn</w:t>
      </w:r>
      <w:r w:rsidR="00FB348F">
        <w:t xml:space="preserve"> (not provided).</w:t>
      </w:r>
    </w:p>
    <w:p w:rsidR="002550E9" w:rsidRDefault="002550E9" w:rsidP="002550E9">
      <w:pPr>
        <w:pStyle w:val="NormTop"/>
      </w:pPr>
      <w:r>
        <w:rPr>
          <w:color w:val="0000FF"/>
        </w:rPr>
        <w:t>TD S2</w:t>
      </w:r>
      <w:r>
        <w:rPr>
          <w:color w:val="0000FF"/>
        </w:rPr>
        <w:noBreakHyphen/>
        <w:t>170749</w:t>
      </w:r>
      <w:r w:rsidRPr="00651984">
        <w:t xml:space="preserve"> </w:t>
      </w:r>
      <w:r>
        <w:t>(P-CR) 23.502: Procedures for Session management for LBO traffic in roaming scenarios. (Source: Qualcomm Incorporated).</w:t>
      </w:r>
      <w:r>
        <w:br/>
      </w:r>
      <w:r w:rsidRPr="00651984">
        <w:rPr>
          <w:b/>
        </w:rPr>
        <w:t>Abstract:</w:t>
      </w:r>
      <w:r w:rsidRPr="00651984">
        <w:t xml:space="preserve"> </w:t>
      </w:r>
      <w:r>
        <w:t>Addresses a missing scenario for SM for LBO traffic in roaming.</w:t>
      </w:r>
    </w:p>
    <w:p w:rsidR="002550E9" w:rsidRPr="00651984" w:rsidRDefault="002550E9" w:rsidP="002550E9">
      <w:pPr>
        <w:keepNext/>
        <w:keepLines/>
        <w:rPr>
          <w:i/>
        </w:rPr>
      </w:pPr>
      <w:r>
        <w:rPr>
          <w:i/>
        </w:rPr>
        <w:t xml:space="preserve">Convenor comment: SM </w:t>
      </w:r>
      <w:r w:rsidRPr="00651984">
        <w:rPr>
          <w:i/>
          <w:noProof/>
        </w:rPr>
        <w:t>est</w:t>
      </w:r>
      <w:r>
        <w:rPr>
          <w:i/>
        </w:rPr>
        <w:t xml:space="preserve"> LBO </w:t>
      </w:r>
      <w:r w:rsidRPr="00651984">
        <w:rPr>
          <w:i/>
          <w:noProof/>
        </w:rPr>
        <w:t>upd</w:t>
      </w:r>
      <w:r>
        <w:rPr>
          <w:i/>
        </w:rPr>
        <w:t>.</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171047</w:t>
      </w:r>
      <w:r w:rsidRPr="00651984">
        <w:t xml:space="preserve"> </w:t>
      </w:r>
      <w:r>
        <w:t>(P-CR) Update PDU session establishment. (Source: CATT).</w:t>
      </w:r>
      <w:r>
        <w:br/>
      </w:r>
      <w:r w:rsidRPr="00651984">
        <w:rPr>
          <w:b/>
        </w:rPr>
        <w:t>Abstract:</w:t>
      </w:r>
      <w:r w:rsidRPr="00651984">
        <w:t xml:space="preserve"> </w:t>
      </w:r>
      <w:r>
        <w:t>This contribution describes the interactions between AMF and SMF.</w:t>
      </w:r>
    </w:p>
    <w:p w:rsidR="002550E9" w:rsidRPr="00651984" w:rsidRDefault="002550E9" w:rsidP="002550E9">
      <w:pPr>
        <w:keepNext/>
        <w:keepLines/>
        <w:rPr>
          <w:i/>
        </w:rPr>
      </w:pPr>
      <w:r>
        <w:rPr>
          <w:i/>
        </w:rPr>
        <w:t xml:space="preserve">Convenor comment: SM </w:t>
      </w:r>
      <w:r w:rsidRPr="00651984">
        <w:rPr>
          <w:i/>
          <w:noProof/>
        </w:rPr>
        <w:t>est</w:t>
      </w:r>
      <w:r>
        <w:rPr>
          <w:i/>
        </w:rPr>
        <w:t xml:space="preserve"> LBO </w:t>
      </w:r>
      <w:r w:rsidRPr="00651984">
        <w:rPr>
          <w:i/>
          <w:noProof/>
        </w:rPr>
        <w:t>upd</w:t>
      </w:r>
      <w:r>
        <w:rPr>
          <w:i/>
        </w:rPr>
        <w:t>.</w:t>
      </w:r>
    </w:p>
    <w:p w:rsidR="002550E9" w:rsidRPr="00651984" w:rsidRDefault="002550E9" w:rsidP="002550E9">
      <w:pPr>
        <w:keepNext/>
        <w:keepLines/>
      </w:pPr>
      <w:r>
        <w:rPr>
          <w:b/>
        </w:rPr>
        <w:t>Discussion and conclusion:</w:t>
      </w:r>
    </w:p>
    <w:p w:rsidR="002550E9" w:rsidRPr="000B63E2" w:rsidRDefault="000B63E2" w:rsidP="002550E9">
      <w:pPr>
        <w:keepLines/>
      </w:pPr>
      <w:r>
        <w:t xml:space="preserve">There were a number of comments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71456</w:t>
      </w:r>
      <w:r w:rsidR="00837031">
        <w:t xml:space="preserve">. The storage of the association should be moved up to step 2. This was revised off-line in </w:t>
      </w:r>
      <w:r w:rsidR="00837031" w:rsidRPr="00916E52">
        <w:rPr>
          <w:rFonts w:cs="Arial"/>
          <w:color w:val="0000FF"/>
          <w:szCs w:val="16"/>
          <w:lang w:eastAsia="en-US"/>
        </w:rPr>
        <w:t>TD S2</w:t>
      </w:r>
      <w:r w:rsidR="00837031" w:rsidRPr="00916E52">
        <w:rPr>
          <w:rFonts w:cs="Arial"/>
          <w:color w:val="0000FF"/>
          <w:szCs w:val="16"/>
          <w:lang w:eastAsia="en-US"/>
        </w:rPr>
        <w:noBreakHyphen/>
        <w:t>1</w:t>
      </w:r>
      <w:r w:rsidR="00837031">
        <w:rPr>
          <w:rFonts w:cs="Arial"/>
          <w:color w:val="0000FF"/>
          <w:szCs w:val="16"/>
          <w:lang w:eastAsia="en-US"/>
        </w:rPr>
        <w:t>71519</w:t>
      </w:r>
      <w:r w:rsidR="00FB348F">
        <w:t xml:space="preserve">. Reviewed and </w:t>
      </w:r>
      <w:r w:rsidR="00CD494C">
        <w:rPr>
          <w:color w:val="FF0000"/>
        </w:rPr>
        <w:t>agreed</w:t>
      </w:r>
      <w:r w:rsidR="00CD494C">
        <w:t xml:space="preserve"> in parallel session</w:t>
      </w:r>
      <w:r w:rsidR="00FB348F">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lastRenderedPageBreak/>
        <w:t>TD S2</w:t>
      </w:r>
      <w:r>
        <w:rPr>
          <w:color w:val="0000FF"/>
        </w:rPr>
        <w:noBreakHyphen/>
        <w:t>170844</w:t>
      </w:r>
      <w:r w:rsidRPr="00651984">
        <w:t xml:space="preserve"> </w:t>
      </w:r>
      <w:r>
        <w:t xml:space="preserve">(P-CR) TS 23.501: update of clause 5.6.3 Roaming - fallback from LBO to home-routed. (Source: LG Electronics). (Revision of </w:t>
      </w:r>
      <w:r>
        <w:rPr>
          <w:color w:val="0000FF"/>
        </w:rPr>
        <w:t>TD S2</w:t>
      </w:r>
      <w:r>
        <w:rPr>
          <w:color w:val="0000FF"/>
        </w:rPr>
        <w:noBreakHyphen/>
      </w:r>
      <w:r w:rsidRPr="00651984">
        <w:rPr>
          <w:color w:val="0000FF"/>
        </w:rPr>
        <w:t>170076</w:t>
      </w:r>
      <w:r w:rsidRPr="00651984">
        <w:t>).</w:t>
      </w:r>
      <w:r>
        <w:br/>
      </w:r>
      <w:r w:rsidRPr="00651984">
        <w:rPr>
          <w:b/>
        </w:rPr>
        <w:t>Abstract:</w:t>
      </w:r>
      <w:r w:rsidRPr="00651984">
        <w:t xml:space="preserve"> </w:t>
      </w:r>
      <w:r>
        <w:t>This paper considers the determination of roaming mode in session management.</w:t>
      </w:r>
    </w:p>
    <w:p w:rsidR="002550E9" w:rsidRPr="00651984" w:rsidRDefault="002550E9" w:rsidP="002550E9">
      <w:pPr>
        <w:keepNext/>
        <w:keepLines/>
        <w:rPr>
          <w:i/>
        </w:rPr>
      </w:pPr>
      <w:r>
        <w:rPr>
          <w:i/>
        </w:rPr>
        <w:t>Convenor comment: 501:5.6.3.</w:t>
      </w:r>
    </w:p>
    <w:p w:rsidR="002550E9" w:rsidRPr="00651984" w:rsidRDefault="002550E9" w:rsidP="002550E9">
      <w:pPr>
        <w:keepNext/>
        <w:keepLines/>
      </w:pPr>
      <w:r>
        <w:rPr>
          <w:b/>
        </w:rPr>
        <w:t>Discussion and conclusion:</w:t>
      </w:r>
    </w:p>
    <w:p w:rsidR="002550E9" w:rsidRPr="00651984" w:rsidRDefault="002550E9" w:rsidP="002550E9">
      <w:pPr>
        <w:keepLines/>
      </w:pPr>
      <w:r>
        <w:t xml:space="preserve">Revision of </w:t>
      </w:r>
      <w:r w:rsidRPr="00651984">
        <w:rPr>
          <w:color w:val="0000FF"/>
        </w:rPr>
        <w:t>TD S2</w:t>
      </w:r>
      <w:r w:rsidRPr="00651984">
        <w:rPr>
          <w:color w:val="0000FF"/>
        </w:rPr>
        <w:noBreakHyphen/>
        <w:t>170076</w:t>
      </w:r>
      <w:r>
        <w:t xml:space="preserve"> from S2#118BIS. </w:t>
      </w:r>
      <w:r w:rsidR="000B63E2">
        <w:t xml:space="preserve">The associated change to 23.502 was reviewed. This was further discussed off-line to try to clarify the high level overview and was revised in </w:t>
      </w:r>
      <w:r w:rsidR="000B63E2" w:rsidRPr="00916E52">
        <w:rPr>
          <w:rFonts w:cs="Arial"/>
          <w:color w:val="0000FF"/>
          <w:szCs w:val="16"/>
          <w:lang w:eastAsia="en-US"/>
        </w:rPr>
        <w:t>TD S2</w:t>
      </w:r>
      <w:r w:rsidR="000B63E2" w:rsidRPr="00916E52">
        <w:rPr>
          <w:rFonts w:cs="Arial"/>
          <w:color w:val="0000FF"/>
          <w:szCs w:val="16"/>
          <w:lang w:eastAsia="en-US"/>
        </w:rPr>
        <w:noBreakHyphen/>
        <w:t>1</w:t>
      </w:r>
      <w:r w:rsidR="000B63E2">
        <w:rPr>
          <w:rFonts w:cs="Arial"/>
          <w:color w:val="0000FF"/>
          <w:szCs w:val="16"/>
          <w:lang w:eastAsia="en-US"/>
        </w:rPr>
        <w:t>71457</w:t>
      </w:r>
      <w:r w:rsidR="00837031">
        <w:rPr>
          <w:lang w:eastAsia="en-US"/>
        </w:rPr>
        <w:t>.</w:t>
      </w:r>
      <w:r w:rsidR="000B63E2">
        <w:t xml:space="preserve"> </w:t>
      </w:r>
      <w:r w:rsidR="00FB348F">
        <w:t xml:space="preserve">This was </w:t>
      </w:r>
      <w:r w:rsidR="00FB348F" w:rsidRPr="00FB348F">
        <w:rPr>
          <w:color w:val="FF0000"/>
        </w:rPr>
        <w:t>postponed</w:t>
      </w:r>
      <w:r w:rsidR="00FB348F">
        <w:t>.</w:t>
      </w:r>
    </w:p>
    <w:p w:rsidR="002550E9" w:rsidRDefault="002550E9" w:rsidP="002550E9">
      <w:pPr>
        <w:pStyle w:val="NormTop"/>
      </w:pPr>
      <w:r>
        <w:rPr>
          <w:color w:val="0000FF"/>
        </w:rPr>
        <w:t>TD S2</w:t>
      </w:r>
      <w:r>
        <w:rPr>
          <w:color w:val="0000FF"/>
        </w:rPr>
        <w:noBreakHyphen/>
        <w:t>170845</w:t>
      </w:r>
      <w:r w:rsidRPr="00651984">
        <w:t xml:space="preserve"> </w:t>
      </w:r>
      <w:r>
        <w:t>(P-CR) TS 23.502: Update of session establishment procedure for LBO - including fallback from LBO to home-routed. (Source: LG Electronics).</w:t>
      </w:r>
      <w:r>
        <w:br/>
      </w:r>
      <w:r w:rsidRPr="00651984">
        <w:rPr>
          <w:b/>
        </w:rPr>
        <w:t>Abstract:</w:t>
      </w:r>
      <w:r w:rsidRPr="00651984">
        <w:t xml:space="preserve"> </w:t>
      </w:r>
      <w:r>
        <w:t>This paper considers to update the PDU session establishment procedure with consideration on fallback from LBO to home-routed.</w:t>
      </w:r>
    </w:p>
    <w:p w:rsidR="002550E9" w:rsidRPr="00651984" w:rsidRDefault="002550E9" w:rsidP="002550E9">
      <w:pPr>
        <w:keepNext/>
        <w:keepLines/>
        <w:rPr>
          <w:i/>
        </w:rPr>
      </w:pPr>
      <w:r>
        <w:rPr>
          <w:i/>
        </w:rPr>
        <w:t xml:space="preserve">Convenor comment: SM </w:t>
      </w:r>
      <w:r w:rsidRPr="00651984">
        <w:rPr>
          <w:i/>
          <w:noProof/>
        </w:rPr>
        <w:t>est</w:t>
      </w:r>
      <w:r>
        <w:rPr>
          <w:i/>
        </w:rPr>
        <w:t xml:space="preserve"> LBO </w:t>
      </w:r>
      <w:r w:rsidRPr="00651984">
        <w:rPr>
          <w:i/>
          <w:noProof/>
        </w:rPr>
        <w:t>upd</w:t>
      </w:r>
      <w:r>
        <w:rPr>
          <w:i/>
        </w:rPr>
        <w:t>.</w:t>
      </w:r>
    </w:p>
    <w:p w:rsidR="002550E9" w:rsidRPr="00651984" w:rsidRDefault="002550E9" w:rsidP="002550E9">
      <w:pPr>
        <w:keepNext/>
        <w:keepLines/>
      </w:pPr>
      <w:r>
        <w:rPr>
          <w:b/>
        </w:rPr>
        <w:t>Discussion and conclusion:</w:t>
      </w:r>
    </w:p>
    <w:p w:rsidR="002550E9" w:rsidRPr="000B63E2" w:rsidRDefault="000B63E2" w:rsidP="002550E9">
      <w:pPr>
        <w:keepLines/>
      </w:pPr>
      <w:r>
        <w:t xml:space="preserve">This was reviewed and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71458</w:t>
      </w:r>
      <w:r w:rsidR="00FB348F">
        <w:t>.</w:t>
      </w:r>
      <w:r w:rsidRPr="00916E52">
        <w:rPr>
          <w:lang w:eastAsia="en-US"/>
        </w:rPr>
        <w:t xml:space="preserve"> </w:t>
      </w:r>
      <w:r w:rsidR="00FB348F">
        <w:t xml:space="preserve">This was </w:t>
      </w:r>
      <w:r w:rsidR="00FB348F" w:rsidRPr="00FB348F">
        <w:rPr>
          <w:color w:val="FF0000"/>
        </w:rPr>
        <w:t>postponed</w:t>
      </w:r>
      <w:r w:rsidR="00FB348F">
        <w:t>.</w:t>
      </w:r>
    </w:p>
    <w:p w:rsidR="002550E9" w:rsidRDefault="002550E9" w:rsidP="002550E9">
      <w:pPr>
        <w:pStyle w:val="NormTop"/>
      </w:pPr>
      <w:r>
        <w:rPr>
          <w:color w:val="0000FF"/>
        </w:rPr>
        <w:t>TD S2</w:t>
      </w:r>
      <w:r>
        <w:rPr>
          <w:color w:val="0000FF"/>
        </w:rPr>
        <w:noBreakHyphen/>
        <w:t>170848</w:t>
      </w:r>
      <w:r w:rsidRPr="00651984">
        <w:t xml:space="preserve"> </w:t>
      </w:r>
      <w:r>
        <w:t xml:space="preserve">(P-CR) TS 23.502: Update of Session Establishment Procedure for Home Routed roaming - including subscription info access in </w:t>
      </w:r>
      <w:r w:rsidRPr="00651984">
        <w:rPr>
          <w:noProof/>
        </w:rPr>
        <w:t>vSMF</w:t>
      </w:r>
      <w:r>
        <w:t>. (Source: LG Electronics).</w:t>
      </w:r>
      <w:r>
        <w:br/>
      </w:r>
      <w:r w:rsidRPr="00651984">
        <w:rPr>
          <w:b/>
        </w:rPr>
        <w:t>Abstract:</w:t>
      </w:r>
      <w:r w:rsidRPr="00651984">
        <w:t xml:space="preserve"> </w:t>
      </w:r>
      <w:r>
        <w:t>This paper considers to update the session establishment procedure for Home Routed roaming including subscription info access in VSMF.</w:t>
      </w:r>
    </w:p>
    <w:p w:rsidR="002550E9" w:rsidRPr="00651984" w:rsidRDefault="002550E9" w:rsidP="002550E9">
      <w:pPr>
        <w:keepNext/>
        <w:keepLines/>
        <w:rPr>
          <w:i/>
        </w:rPr>
      </w:pPr>
      <w:r>
        <w:rPr>
          <w:i/>
        </w:rPr>
        <w:t xml:space="preserve">Convenor comment: SM </w:t>
      </w:r>
      <w:r w:rsidRPr="00651984">
        <w:rPr>
          <w:i/>
          <w:noProof/>
        </w:rPr>
        <w:t>est</w:t>
      </w:r>
      <w:r>
        <w:rPr>
          <w:i/>
        </w:rPr>
        <w:t xml:space="preserve"> HR </w:t>
      </w:r>
      <w:r w:rsidRPr="00651984">
        <w:rPr>
          <w:i/>
          <w:noProof/>
        </w:rPr>
        <w:t>upd</w:t>
      </w:r>
      <w:r>
        <w:rPr>
          <w:i/>
        </w:rPr>
        <w:t>.</w:t>
      </w:r>
    </w:p>
    <w:p w:rsidR="002550E9" w:rsidRPr="00651984" w:rsidRDefault="002550E9" w:rsidP="002550E9">
      <w:pPr>
        <w:keepNext/>
        <w:keepLines/>
      </w:pPr>
      <w:r>
        <w:rPr>
          <w:b/>
        </w:rPr>
        <w:t>Discussion and conclusion:</w:t>
      </w:r>
    </w:p>
    <w:p w:rsidR="000B63E2" w:rsidRPr="000B63E2" w:rsidRDefault="000B63E2" w:rsidP="000B63E2">
      <w:pPr>
        <w:keepLines/>
      </w:pPr>
      <w:r>
        <w:t xml:space="preserve">This was reviewed and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71459</w:t>
      </w:r>
      <w:r w:rsidR="00837031">
        <w:rPr>
          <w:lang w:eastAsia="en-US"/>
        </w:rPr>
        <w:t xml:space="preserve">. It was decided to change 'should' to 'shall' for the new text of step 12 and change 'whether' to 'if'. This was revised accordingly in </w:t>
      </w:r>
      <w:r w:rsidR="00837031" w:rsidRPr="00837031">
        <w:rPr>
          <w:rFonts w:cs="Arial"/>
          <w:color w:val="0000FF"/>
          <w:szCs w:val="16"/>
          <w:lang w:eastAsia="en-US"/>
        </w:rPr>
        <w:t>TD S2</w:t>
      </w:r>
      <w:r w:rsidR="00837031" w:rsidRPr="00837031">
        <w:rPr>
          <w:rFonts w:cs="Arial"/>
          <w:color w:val="0000FF"/>
          <w:szCs w:val="16"/>
          <w:lang w:eastAsia="en-US"/>
        </w:rPr>
        <w:noBreakHyphen/>
        <w:t>17</w:t>
      </w:r>
      <w:r w:rsidR="00837031">
        <w:rPr>
          <w:rFonts w:cs="Arial"/>
          <w:color w:val="0000FF"/>
          <w:szCs w:val="16"/>
          <w:lang w:eastAsia="en-US"/>
        </w:rPr>
        <w:t>1520</w:t>
      </w:r>
      <w:r w:rsidR="00837031" w:rsidRPr="00916E52">
        <w:rPr>
          <w:lang w:eastAsia="en-US"/>
        </w:rPr>
        <w:t xml:space="preserve"> </w:t>
      </w:r>
      <w:r w:rsidR="00837031">
        <w:rPr>
          <w:lang w:eastAsia="en-US"/>
        </w:rPr>
        <w:t xml:space="preserve">which was </w:t>
      </w:r>
      <w:r w:rsidR="00CD494C">
        <w:rPr>
          <w:color w:val="FF0000"/>
        </w:rPr>
        <w:t>agreed</w:t>
      </w:r>
      <w:r w:rsidR="00CD494C">
        <w:t xml:space="preserve"> in parallel session</w:t>
      </w:r>
      <w:r w:rsidR="00837031">
        <w:rPr>
          <w:lang w:eastAsia="en-US"/>
        </w:rPr>
        <w:t>.</w:t>
      </w:r>
      <w:r w:rsidR="00CD494C">
        <w:rPr>
          <w:lang w:eastAsia="en-US"/>
        </w:rPr>
        <w:t xml:space="preserve"> </w:t>
      </w:r>
      <w:r w:rsidR="00CD494C">
        <w:t xml:space="preserve">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170717</w:t>
      </w:r>
      <w:r w:rsidRPr="00651984">
        <w:t xml:space="preserve"> </w:t>
      </w:r>
      <w:r>
        <w:t xml:space="preserve">(P-CR) </w:t>
      </w:r>
      <w:r w:rsidRPr="000B63E2">
        <w:rPr>
          <w:noProof/>
        </w:rPr>
        <w:t>pCR</w:t>
      </w:r>
      <w:r>
        <w:t xml:space="preserve"> 23.501 - Misc. corrections to multi-homed PDU session. (Source: </w:t>
      </w:r>
      <w:r w:rsidRPr="000B63E2">
        <w:rPr>
          <w:noProof/>
        </w:rPr>
        <w:t>MediaTek</w:t>
      </w:r>
      <w:r>
        <w:t xml:space="preserve"> Inc).</w:t>
      </w:r>
      <w:r>
        <w:br/>
      </w:r>
      <w:r w:rsidRPr="00651984">
        <w:rPr>
          <w:b/>
        </w:rPr>
        <w:t>Abstract:</w:t>
      </w:r>
      <w:r w:rsidRPr="00651984">
        <w:t xml:space="preserve"> </w:t>
      </w:r>
      <w:r>
        <w:t>Correcting misc. inconsistencies, ambiguities and editorials.</w:t>
      </w:r>
    </w:p>
    <w:p w:rsidR="002550E9" w:rsidRPr="00651984" w:rsidRDefault="002550E9" w:rsidP="002550E9">
      <w:pPr>
        <w:keepNext/>
        <w:keepLines/>
        <w:rPr>
          <w:i/>
        </w:rPr>
      </w:pPr>
      <w:r>
        <w:rPr>
          <w:i/>
        </w:rPr>
        <w:t>Convenor comment: 501:5.6.4 edit.</w:t>
      </w:r>
    </w:p>
    <w:p w:rsidR="002550E9" w:rsidRPr="00651984" w:rsidRDefault="002550E9" w:rsidP="002550E9">
      <w:pPr>
        <w:keepNext/>
        <w:keepLines/>
      </w:pPr>
      <w:r>
        <w:rPr>
          <w:b/>
        </w:rPr>
        <w:t>Discussion and conclusion:</w:t>
      </w:r>
    </w:p>
    <w:p w:rsidR="002550E9" w:rsidRPr="000B63E2" w:rsidRDefault="000B63E2" w:rsidP="002550E9">
      <w:pPr>
        <w:keepLines/>
      </w:pPr>
      <w:r>
        <w:t xml:space="preserve">This was reviewed and </w:t>
      </w:r>
      <w:r w:rsidR="00CD494C">
        <w:rPr>
          <w:color w:val="FF0000"/>
        </w:rPr>
        <w:t>agreed</w:t>
      </w:r>
      <w:r w:rsidR="00CD494C">
        <w:t xml:space="preserve"> in parallel session</w:t>
      </w:r>
      <w:r>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171077</w:t>
      </w:r>
      <w:r w:rsidRPr="00651984">
        <w:t xml:space="preserve"> </w:t>
      </w:r>
      <w:r>
        <w:t>(P-CR) TS 23.501: clarification of relationship between SSC mode and multi-homed PDU session. (Source: Samsung).</w:t>
      </w:r>
      <w:r>
        <w:br/>
      </w:r>
      <w:r w:rsidRPr="00651984">
        <w:rPr>
          <w:b/>
        </w:rPr>
        <w:t>Abstract:</w:t>
      </w:r>
      <w:r w:rsidRPr="00651984">
        <w:t xml:space="preserve"> </w:t>
      </w:r>
      <w:r>
        <w:t>This contribution proposes clarification of relationship between SSC mode and multi-homed PDU session.</w:t>
      </w:r>
    </w:p>
    <w:p w:rsidR="002550E9" w:rsidRPr="00651984" w:rsidRDefault="002550E9" w:rsidP="002550E9">
      <w:pPr>
        <w:keepNext/>
        <w:keepLines/>
        <w:rPr>
          <w:i/>
        </w:rPr>
      </w:pPr>
      <w:r>
        <w:rPr>
          <w:i/>
        </w:rPr>
        <w:t>Convenor comment: 501:5.6.4.3.</w:t>
      </w:r>
    </w:p>
    <w:p w:rsidR="002550E9" w:rsidRPr="00651984" w:rsidRDefault="002550E9" w:rsidP="002550E9">
      <w:pPr>
        <w:keepNext/>
        <w:keepLines/>
      </w:pPr>
      <w:r>
        <w:rPr>
          <w:b/>
        </w:rPr>
        <w:t>Discussion and conclusion:</w:t>
      </w:r>
    </w:p>
    <w:p w:rsidR="002550E9" w:rsidRPr="000B63E2" w:rsidRDefault="000B63E2" w:rsidP="002550E9">
      <w:pPr>
        <w:keepLines/>
      </w:pPr>
      <w:r>
        <w:t xml:space="preserve">This was discussed and a number of comments received. Other related contributions were reviewed. This was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71460</w:t>
      </w:r>
      <w:r w:rsidR="00837031">
        <w:t>.</w:t>
      </w:r>
    </w:p>
    <w:p w:rsidR="000B63E2" w:rsidRDefault="000B63E2" w:rsidP="000B63E2">
      <w:pPr>
        <w:pStyle w:val="NormTop"/>
      </w:pPr>
      <w:r>
        <w:rPr>
          <w:color w:val="0000FF"/>
        </w:rPr>
        <w:t>TD S2</w:t>
      </w:r>
      <w:r>
        <w:rPr>
          <w:color w:val="0000FF"/>
        </w:rPr>
        <w:noBreakHyphen/>
        <w:t>170793</w:t>
      </w:r>
      <w:r w:rsidRPr="00651984">
        <w:t xml:space="preserve"> </w:t>
      </w:r>
      <w:r>
        <w:t>(P-CR) 23.501 §5.8.2: SSC mode 1 and Multi Homing. (Source: Nokia, Alcatel-Lucent Shanghai Bell, Qualcomm Incorporated).</w:t>
      </w:r>
      <w:r>
        <w:br/>
      </w:r>
      <w:r w:rsidRPr="00651984">
        <w:rPr>
          <w:b/>
        </w:rPr>
        <w:t>Abstract:</w:t>
      </w:r>
      <w:r w:rsidRPr="00651984">
        <w:t xml:space="preserve"> </w:t>
      </w:r>
      <w:r>
        <w:t>23.501 §5.8.2: SSC mode 1 and Multi Homing.</w:t>
      </w:r>
    </w:p>
    <w:p w:rsidR="000B63E2" w:rsidRPr="00651984" w:rsidRDefault="000B63E2" w:rsidP="000B63E2">
      <w:pPr>
        <w:keepNext/>
        <w:keepLines/>
        <w:rPr>
          <w:i/>
        </w:rPr>
      </w:pPr>
      <w:r>
        <w:rPr>
          <w:i/>
        </w:rPr>
        <w:t>Convenor comment: SSC123.</w:t>
      </w:r>
    </w:p>
    <w:p w:rsidR="000B63E2" w:rsidRPr="00651984" w:rsidRDefault="000B63E2" w:rsidP="000B63E2">
      <w:pPr>
        <w:keepNext/>
        <w:keepLines/>
      </w:pPr>
      <w:r>
        <w:rPr>
          <w:b/>
        </w:rPr>
        <w:t>Discussion and conclusion:</w:t>
      </w:r>
    </w:p>
    <w:p w:rsidR="000B63E2" w:rsidRPr="000B63E2" w:rsidRDefault="000B63E2" w:rsidP="000B63E2">
      <w:pPr>
        <w:keepLines/>
      </w:pPr>
      <w:r>
        <w:t xml:space="preserve">This was discussed and a number of comments received. This was left for further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71077</w:t>
      </w:r>
      <w:r>
        <w:t xml:space="preserve"> and </w:t>
      </w:r>
      <w:r w:rsidRPr="000B63E2">
        <w:rPr>
          <w:color w:val="0000FF"/>
        </w:rPr>
        <w:t>TD S2</w:t>
      </w:r>
      <w:r w:rsidRPr="000B63E2">
        <w:rPr>
          <w:color w:val="0000FF"/>
        </w:rPr>
        <w:noBreakHyphen/>
        <w:t>170775</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71460</w:t>
      </w:r>
      <w:r w:rsidR="00837031">
        <w:t xml:space="preserve">. Some further issues were raised and this was left for further off-line discussion and revised in </w:t>
      </w:r>
      <w:r w:rsidR="00837031" w:rsidRPr="00837031">
        <w:rPr>
          <w:color w:val="0000FF"/>
        </w:rPr>
        <w:t>TD S2</w:t>
      </w:r>
      <w:r w:rsidR="00837031" w:rsidRPr="00837031">
        <w:rPr>
          <w:color w:val="0000FF"/>
        </w:rPr>
        <w:noBreakHyphen/>
        <w:t>171518</w:t>
      </w:r>
      <w:r w:rsidR="00715F84">
        <w:t xml:space="preserve">. Cisco commented that the offloading is not visible to the UE. This was left for further off-line discussion and revised in </w:t>
      </w:r>
      <w:r w:rsidR="00715F84" w:rsidRPr="00916E52">
        <w:rPr>
          <w:rFonts w:cs="Arial"/>
          <w:color w:val="0000FF"/>
          <w:szCs w:val="16"/>
          <w:lang w:eastAsia="en-US"/>
        </w:rPr>
        <w:t>TD S2</w:t>
      </w:r>
      <w:r w:rsidR="00715F84" w:rsidRPr="00916E52">
        <w:rPr>
          <w:rFonts w:cs="Arial"/>
          <w:color w:val="0000FF"/>
          <w:szCs w:val="16"/>
          <w:lang w:eastAsia="en-US"/>
        </w:rPr>
        <w:noBreakHyphen/>
        <w:t>1</w:t>
      </w:r>
      <w:r w:rsidR="00715F84">
        <w:rPr>
          <w:rFonts w:cs="Arial"/>
          <w:color w:val="0000FF"/>
          <w:szCs w:val="16"/>
          <w:lang w:eastAsia="en-US"/>
        </w:rPr>
        <w:t>71557</w:t>
      </w:r>
      <w:r w:rsidR="00715F84">
        <w:t xml:space="preserve">. Reviewed and </w:t>
      </w:r>
      <w:r w:rsidR="00CD494C">
        <w:rPr>
          <w:color w:val="FF0000"/>
        </w:rPr>
        <w:t>agreed</w:t>
      </w:r>
      <w:r w:rsidR="00CD494C">
        <w:t xml:space="preserve"> in parallel session</w:t>
      </w:r>
      <w:r w:rsidR="00715F84">
        <w:t>.</w:t>
      </w:r>
      <w:r w:rsidR="00CD494C">
        <w:rPr>
          <w:szCs w:val="16"/>
          <w:lang w:eastAsia="en-US"/>
        </w:rPr>
        <w:t xml:space="preserve"> </w:t>
      </w:r>
      <w:r w:rsidR="00CD494C">
        <w:t xml:space="preserve">This was </w:t>
      </w:r>
      <w:r w:rsidR="00CD494C" w:rsidRPr="00CD494C">
        <w:rPr>
          <w:color w:val="FF0000"/>
        </w:rPr>
        <w:t>block approved</w:t>
      </w:r>
      <w:r w:rsidR="00CD494C">
        <w:t>.</w:t>
      </w:r>
    </w:p>
    <w:p w:rsidR="002550E9" w:rsidRDefault="002550E9" w:rsidP="002550E9">
      <w:pPr>
        <w:pStyle w:val="NormTop"/>
      </w:pPr>
      <w:r>
        <w:rPr>
          <w:color w:val="0000FF"/>
        </w:rPr>
        <w:lastRenderedPageBreak/>
        <w:t>TD S2</w:t>
      </w:r>
      <w:r>
        <w:rPr>
          <w:color w:val="0000FF"/>
        </w:rPr>
        <w:noBreakHyphen/>
        <w:t>170758</w:t>
      </w:r>
      <w:r w:rsidRPr="00651984">
        <w:t xml:space="preserve"> </w:t>
      </w:r>
      <w:r>
        <w:t>(P-CR) 23.501 - Correction to PDU Session continuity. (Source: Qualcomm Incorporated).</w:t>
      </w:r>
      <w:r>
        <w:br/>
      </w:r>
      <w:r w:rsidRPr="00651984">
        <w:rPr>
          <w:b/>
        </w:rPr>
        <w:t>Abstract:</w:t>
      </w:r>
      <w:r w:rsidRPr="00651984">
        <w:t xml:space="preserve"> </w:t>
      </w:r>
      <w:r>
        <w:t>Adds clarifications to PDU session continuity about UE awareness of the selected SSC mode.</w:t>
      </w:r>
    </w:p>
    <w:p w:rsidR="002550E9" w:rsidRPr="00651984" w:rsidRDefault="002550E9" w:rsidP="002550E9">
      <w:pPr>
        <w:keepNext/>
        <w:keepLines/>
        <w:rPr>
          <w:i/>
        </w:rPr>
      </w:pPr>
      <w:r>
        <w:rPr>
          <w:i/>
        </w:rPr>
        <w:t>Convenor comment: 501:5.6.9.3 SSC sel.</w:t>
      </w:r>
    </w:p>
    <w:p w:rsidR="002550E9" w:rsidRPr="00651984" w:rsidRDefault="002550E9" w:rsidP="002550E9">
      <w:pPr>
        <w:keepNext/>
        <w:keepLines/>
      </w:pPr>
      <w:r>
        <w:rPr>
          <w:b/>
        </w:rPr>
        <w:t>Discussion and conclusion:</w:t>
      </w:r>
    </w:p>
    <w:p w:rsidR="002550E9" w:rsidRPr="000B63E2" w:rsidRDefault="000B63E2" w:rsidP="002550E9">
      <w:pPr>
        <w:keepLines/>
      </w:pPr>
      <w:r>
        <w:t xml:space="preserve">There were some issues raised and it was decided only to keep the main statement and remove the editor's note. This was 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71461</w:t>
      </w:r>
      <w:r>
        <w:t xml:space="preserve">. </w:t>
      </w:r>
      <w:r w:rsidR="00715F84" w:rsidRPr="00715F84">
        <w:rPr>
          <w:color w:val="FF0000"/>
        </w:rPr>
        <w:t>Agreed</w:t>
      </w:r>
      <w:r w:rsidR="00715F84">
        <w:t xml:space="preserve"> in parallel session</w:t>
      </w:r>
      <w:r>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171001</w:t>
      </w:r>
      <w:r w:rsidRPr="00651984">
        <w:t xml:space="preserve"> </w:t>
      </w:r>
      <w:r>
        <w:t>(P-CR) TS 23.501: SSC mode 2 and UPF service area. (Source: LG Electronics, SK Telecom).</w:t>
      </w:r>
      <w:r>
        <w:br/>
      </w:r>
      <w:r w:rsidRPr="00651984">
        <w:rPr>
          <w:b/>
        </w:rPr>
        <w:t>Abstract:</w:t>
      </w:r>
      <w:r w:rsidRPr="00651984">
        <w:t xml:space="preserve"> </w:t>
      </w:r>
      <w:r>
        <w:t>This contribution proposes definition of UPF service area and proposes that the network may relocate UPF of a PDU session with SSC mode 2.</w:t>
      </w:r>
    </w:p>
    <w:p w:rsidR="002550E9" w:rsidRPr="00651984" w:rsidRDefault="002550E9" w:rsidP="002550E9">
      <w:pPr>
        <w:keepNext/>
        <w:keepLines/>
        <w:rPr>
          <w:i/>
        </w:rPr>
      </w:pPr>
      <w:r>
        <w:rPr>
          <w:i/>
        </w:rPr>
        <w:t>Convenor comment: SSC2.</w:t>
      </w:r>
    </w:p>
    <w:p w:rsidR="002550E9" w:rsidRPr="00651984" w:rsidRDefault="002550E9" w:rsidP="002550E9">
      <w:pPr>
        <w:keepNext/>
        <w:keepLines/>
      </w:pPr>
      <w:r>
        <w:rPr>
          <w:b/>
        </w:rPr>
        <w:t>Discussion and conclusion:</w:t>
      </w:r>
    </w:p>
    <w:p w:rsidR="002550E9" w:rsidRPr="000B63E2" w:rsidRDefault="000B63E2" w:rsidP="002550E9">
      <w:pPr>
        <w:keepLines/>
      </w:pPr>
      <w:r>
        <w:t xml:space="preserve">There were a number of comments and clarifications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71462</w:t>
      </w:r>
      <w:r w:rsidR="00715F84">
        <w:t xml:space="preserve">. This was reviewed and a number of issues raised so this was </w:t>
      </w:r>
      <w:r w:rsidR="00715F84" w:rsidRPr="00715F84">
        <w:rPr>
          <w:color w:val="FF0000"/>
        </w:rPr>
        <w:t>postponed</w:t>
      </w:r>
      <w:r w:rsidR="00715F84">
        <w:t>.</w:t>
      </w:r>
    </w:p>
    <w:p w:rsidR="002550E9" w:rsidRDefault="002550E9" w:rsidP="002550E9">
      <w:pPr>
        <w:pStyle w:val="NormTop"/>
      </w:pPr>
      <w:r>
        <w:rPr>
          <w:color w:val="0000FF"/>
        </w:rPr>
        <w:t>TD S2</w:t>
      </w:r>
      <w:r>
        <w:rPr>
          <w:color w:val="0000FF"/>
        </w:rPr>
        <w:noBreakHyphen/>
        <w:t>170775</w:t>
      </w:r>
      <w:r w:rsidRPr="00651984">
        <w:t xml:space="preserve"> </w:t>
      </w:r>
      <w:r>
        <w:t>(P-CR) SSC mode 3, clarification of trigger condition. (Source: Orange).</w:t>
      </w:r>
      <w:r>
        <w:br/>
      </w:r>
      <w:r w:rsidRPr="00651984">
        <w:rPr>
          <w:b/>
        </w:rPr>
        <w:t>Abstract:</w:t>
      </w:r>
      <w:r w:rsidRPr="00651984">
        <w:t xml:space="preserve"> </w:t>
      </w:r>
      <w:r>
        <w:t>Clarifies that the condition to reselect an anchor UPF is not only the change of UE's point of attachment to the network.</w:t>
      </w:r>
    </w:p>
    <w:p w:rsidR="002550E9" w:rsidRPr="00651984" w:rsidRDefault="002550E9" w:rsidP="002550E9">
      <w:pPr>
        <w:keepNext/>
        <w:keepLines/>
        <w:rPr>
          <w:i/>
        </w:rPr>
      </w:pPr>
      <w:r>
        <w:rPr>
          <w:i/>
        </w:rPr>
        <w:t>Convenor comment: SSC3.</w:t>
      </w:r>
    </w:p>
    <w:p w:rsidR="002550E9" w:rsidRPr="00651984" w:rsidRDefault="002550E9" w:rsidP="002550E9">
      <w:pPr>
        <w:keepNext/>
        <w:keepLines/>
      </w:pPr>
      <w:r>
        <w:rPr>
          <w:b/>
        </w:rPr>
        <w:t>Discussion and conclusion:</w:t>
      </w:r>
    </w:p>
    <w:p w:rsidR="002550E9" w:rsidRPr="000B63E2" w:rsidRDefault="000B63E2" w:rsidP="002550E9">
      <w:pPr>
        <w:keepLines/>
      </w:pPr>
      <w:r>
        <w:t xml:space="preserve">This was discussed and it was decided to merge it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71460</w:t>
      </w:r>
      <w:r>
        <w:t>.</w:t>
      </w:r>
    </w:p>
    <w:p w:rsidR="002550E9" w:rsidRDefault="002550E9" w:rsidP="002550E9">
      <w:pPr>
        <w:pStyle w:val="NormTop"/>
      </w:pPr>
      <w:r>
        <w:rPr>
          <w:color w:val="0000FF"/>
        </w:rPr>
        <w:t>TD S2</w:t>
      </w:r>
      <w:r>
        <w:rPr>
          <w:color w:val="0000FF"/>
        </w:rPr>
        <w:noBreakHyphen/>
        <w:t>170860</w:t>
      </w:r>
      <w:r w:rsidRPr="00651984">
        <w:t xml:space="preserve"> </w:t>
      </w:r>
      <w:r>
        <w:t>(P-CR) Insertion / removal of UL CL or Branching point. (Source: Motorola Mobility, Lenovo).</w:t>
      </w:r>
      <w:r>
        <w:br/>
      </w:r>
      <w:r w:rsidRPr="00651984">
        <w:rPr>
          <w:b/>
        </w:rPr>
        <w:t>Abstract:</w:t>
      </w:r>
      <w:r w:rsidRPr="00651984">
        <w:t xml:space="preserve"> </w:t>
      </w:r>
      <w:r>
        <w:t>Proposes to clarify that the SMF may insert / remove a UL CL or Branching point at any time.</w:t>
      </w:r>
    </w:p>
    <w:p w:rsidR="002550E9" w:rsidRPr="00651984" w:rsidRDefault="002550E9" w:rsidP="002550E9">
      <w:pPr>
        <w:keepNext/>
        <w:keepLines/>
        <w:rPr>
          <w:i/>
        </w:rPr>
      </w:pPr>
      <w:r>
        <w:rPr>
          <w:i/>
        </w:rPr>
        <w:t>Convenor comment: ULCL/BP.</w:t>
      </w:r>
    </w:p>
    <w:p w:rsidR="002550E9" w:rsidRPr="00651984" w:rsidRDefault="002550E9" w:rsidP="002550E9">
      <w:pPr>
        <w:keepNext/>
        <w:keepLines/>
      </w:pPr>
      <w:r>
        <w:rPr>
          <w:b/>
        </w:rPr>
        <w:t>Discussion and conclusion:</w:t>
      </w:r>
    </w:p>
    <w:p w:rsidR="002550E9" w:rsidRPr="005907A3" w:rsidRDefault="005907A3" w:rsidP="002550E9">
      <w:pPr>
        <w:keepLines/>
      </w:pPr>
      <w:r>
        <w:t xml:space="preserve">There was some discussion and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71465</w:t>
      </w:r>
      <w:r w:rsidR="00837031">
        <w:rPr>
          <w:lang w:eastAsia="en-US"/>
        </w:rPr>
        <w:t xml:space="preserve">. Reviewed and </w:t>
      </w:r>
      <w:r w:rsidR="00CD494C">
        <w:rPr>
          <w:color w:val="FF0000"/>
        </w:rPr>
        <w:t>agreed</w:t>
      </w:r>
      <w:r w:rsidR="00CD494C">
        <w:t xml:space="preserve"> in parallel session</w:t>
      </w:r>
      <w:r w:rsidR="00837031">
        <w:rPr>
          <w:lang w:eastAsia="en-US"/>
        </w:rPr>
        <w:t>.</w:t>
      </w:r>
      <w:r w:rsidR="00CD494C">
        <w:rPr>
          <w:lang w:eastAsia="en-US"/>
        </w:rPr>
        <w:t xml:space="preserve"> </w:t>
      </w:r>
      <w:r w:rsidR="00CD494C">
        <w:t xml:space="preserve">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170887</w:t>
      </w:r>
      <w:r w:rsidRPr="00651984">
        <w:t xml:space="preserve"> </w:t>
      </w:r>
      <w:r>
        <w:t>(P-CR) 23.501 §5.6.6: Editorial. (Source: Nokia, Alcatel-Lucent Shanghai Bell).</w:t>
      </w:r>
      <w:r>
        <w:br/>
      </w:r>
      <w:r w:rsidRPr="00651984">
        <w:rPr>
          <w:b/>
        </w:rPr>
        <w:t>Abstract:</w:t>
      </w:r>
      <w:r w:rsidRPr="00651984">
        <w:t xml:space="preserve"> </w:t>
      </w:r>
      <w:r>
        <w:t>23.501 §5.6.6: Editorial.</w:t>
      </w:r>
    </w:p>
    <w:p w:rsidR="002550E9" w:rsidRPr="00651984" w:rsidRDefault="002550E9" w:rsidP="002550E9">
      <w:pPr>
        <w:keepNext/>
        <w:keepLines/>
        <w:rPr>
          <w:i/>
        </w:rPr>
      </w:pPr>
      <w:r>
        <w:rPr>
          <w:i/>
        </w:rPr>
        <w:t>Convenor comment: 501:5.6.6 edit.</w:t>
      </w:r>
    </w:p>
    <w:p w:rsidR="002550E9" w:rsidRPr="00651984" w:rsidRDefault="002550E9" w:rsidP="002550E9">
      <w:pPr>
        <w:keepNext/>
        <w:keepLines/>
      </w:pPr>
      <w:r>
        <w:rPr>
          <w:b/>
        </w:rPr>
        <w:t>Discussion and conclusion:</w:t>
      </w:r>
    </w:p>
    <w:p w:rsidR="002550E9" w:rsidRPr="005907A3" w:rsidRDefault="005907A3" w:rsidP="002550E9">
      <w:pPr>
        <w:keepLines/>
      </w:pPr>
      <w:r>
        <w:t xml:space="preserve">Reviewed and </w:t>
      </w:r>
      <w:r w:rsidR="00CD494C">
        <w:rPr>
          <w:color w:val="FF0000"/>
        </w:rPr>
        <w:t>agreed</w:t>
      </w:r>
      <w:r w:rsidR="00CD494C">
        <w:t xml:space="preserve"> in parallel session</w:t>
      </w:r>
      <w:r>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170890</w:t>
      </w:r>
      <w:r w:rsidRPr="00651984">
        <w:t xml:space="preserve"> </w:t>
      </w:r>
      <w:r>
        <w:t>(P-CR) 23.501: Application influence on traffic routing. (Source: Ericsson).</w:t>
      </w:r>
      <w:r>
        <w:br/>
      </w:r>
      <w:r w:rsidRPr="00651984">
        <w:rPr>
          <w:b/>
        </w:rPr>
        <w:t>Abstract:</w:t>
      </w:r>
      <w:r w:rsidRPr="00651984">
        <w:t xml:space="preserve"> </w:t>
      </w:r>
      <w:r>
        <w:t>This paper proposes updates for how applications may influence traffic routing.</w:t>
      </w:r>
    </w:p>
    <w:p w:rsidR="002550E9" w:rsidRPr="00651984" w:rsidRDefault="002550E9" w:rsidP="002550E9">
      <w:pPr>
        <w:keepNext/>
        <w:keepLines/>
        <w:rPr>
          <w:i/>
        </w:rPr>
      </w:pPr>
      <w:r>
        <w:rPr>
          <w:i/>
        </w:rPr>
        <w:t>Convenor comment: App infl.</w:t>
      </w:r>
    </w:p>
    <w:p w:rsidR="002550E9" w:rsidRPr="00651984" w:rsidRDefault="002550E9" w:rsidP="002550E9">
      <w:pPr>
        <w:keepNext/>
        <w:keepLines/>
      </w:pPr>
      <w:r>
        <w:rPr>
          <w:b/>
        </w:rPr>
        <w:t>Discussion and conclusion:</w:t>
      </w:r>
    </w:p>
    <w:p w:rsidR="005907A3" w:rsidRDefault="005907A3" w:rsidP="002550E9">
      <w:pPr>
        <w:keepLines/>
      </w:pPr>
      <w:r>
        <w:t xml:space="preserve">There was some discussion and clarifications requested. Other proposals were then reviewed. </w:t>
      </w:r>
      <w:r w:rsidR="004D47FB">
        <w:t xml:space="preserve">It was decided to await the conclusion of the procedure discussions on </w:t>
      </w:r>
      <w:r w:rsidR="004D47FB" w:rsidRPr="00916E52">
        <w:rPr>
          <w:rFonts w:cs="Arial"/>
          <w:color w:val="0000FF"/>
          <w:szCs w:val="16"/>
          <w:lang w:eastAsia="en-US"/>
        </w:rPr>
        <w:t>TD S2</w:t>
      </w:r>
      <w:r w:rsidR="004D47FB" w:rsidRPr="00916E52">
        <w:rPr>
          <w:rFonts w:cs="Arial"/>
          <w:color w:val="0000FF"/>
          <w:szCs w:val="16"/>
          <w:lang w:eastAsia="en-US"/>
        </w:rPr>
        <w:noBreakHyphen/>
        <w:t>1</w:t>
      </w:r>
      <w:r w:rsidR="004D47FB">
        <w:rPr>
          <w:rFonts w:cs="Arial"/>
          <w:color w:val="0000FF"/>
          <w:szCs w:val="16"/>
          <w:lang w:eastAsia="en-US"/>
        </w:rPr>
        <w:t>71066</w:t>
      </w:r>
      <w:r w:rsidR="004D47FB" w:rsidRPr="00916E52">
        <w:rPr>
          <w:lang w:eastAsia="en-US"/>
        </w:rPr>
        <w:t xml:space="preserve"> </w:t>
      </w:r>
      <w:r w:rsidR="004D47FB">
        <w:rPr>
          <w:lang w:eastAsia="en-US"/>
        </w:rPr>
        <w:t xml:space="preserve">before making this update to 23.501. This was then </w:t>
      </w:r>
      <w:r w:rsidR="004D47FB" w:rsidRPr="004D47FB">
        <w:rPr>
          <w:color w:val="FF0000"/>
          <w:lang w:eastAsia="en-US"/>
        </w:rPr>
        <w:t>postponed</w:t>
      </w:r>
      <w:r w:rsidR="004D47FB">
        <w:rPr>
          <w:lang w:eastAsia="en-US"/>
        </w:rPr>
        <w:t>.</w:t>
      </w:r>
    </w:p>
    <w:p w:rsidR="002550E9" w:rsidRDefault="002550E9" w:rsidP="002550E9">
      <w:pPr>
        <w:pStyle w:val="NormTop"/>
      </w:pPr>
      <w:r>
        <w:rPr>
          <w:color w:val="0000FF"/>
        </w:rPr>
        <w:t>TD S2</w:t>
      </w:r>
      <w:r>
        <w:rPr>
          <w:color w:val="0000FF"/>
        </w:rPr>
        <w:noBreakHyphen/>
        <w:t>170961</w:t>
      </w:r>
      <w:r w:rsidRPr="00651984">
        <w:t xml:space="preserve"> </w:t>
      </w:r>
      <w:r>
        <w:t>(P-CR) Correction to Application influence on traffic routing. (Source: Oracle, ZTE).</w:t>
      </w:r>
      <w:r>
        <w:br/>
      </w:r>
      <w:r w:rsidRPr="00651984">
        <w:rPr>
          <w:b/>
        </w:rPr>
        <w:t>Abstract:</w:t>
      </w:r>
      <w:r w:rsidRPr="00651984">
        <w:t xml:space="preserve"> </w:t>
      </w:r>
      <w:r>
        <w:t>A proposal to handle 'Application influence on traffic routing' via the Policy Framework, specifically via the N5 and N7 interfaces respectively.</w:t>
      </w:r>
    </w:p>
    <w:p w:rsidR="002550E9" w:rsidRPr="00651984" w:rsidRDefault="002550E9" w:rsidP="002550E9">
      <w:pPr>
        <w:keepNext/>
        <w:keepLines/>
        <w:rPr>
          <w:i/>
        </w:rPr>
      </w:pPr>
      <w:r>
        <w:rPr>
          <w:i/>
        </w:rPr>
        <w:t>Convenor comment: App infl.</w:t>
      </w:r>
    </w:p>
    <w:p w:rsidR="002550E9" w:rsidRPr="00651984" w:rsidRDefault="002550E9" w:rsidP="002550E9">
      <w:pPr>
        <w:keepNext/>
        <w:keepLines/>
      </w:pPr>
      <w:r>
        <w:rPr>
          <w:b/>
        </w:rPr>
        <w:t>Discussion and conclusion:</w:t>
      </w:r>
    </w:p>
    <w:p w:rsidR="002550E9" w:rsidRPr="005907A3" w:rsidRDefault="005907A3" w:rsidP="002550E9">
      <w:pPr>
        <w:keepLines/>
      </w:pPr>
      <w:r>
        <w:t>China Mobile disagreed that the PCRF needs to be involved here. Other proposals were then reviewed.</w:t>
      </w:r>
      <w:r w:rsidR="004D47FB">
        <w:t xml:space="preserve"> Nokia suggested to await the conclusion of the procedure discussions on </w:t>
      </w:r>
      <w:r w:rsidR="004D47FB" w:rsidRPr="00916E52">
        <w:rPr>
          <w:rFonts w:cs="Arial"/>
          <w:color w:val="0000FF"/>
          <w:szCs w:val="16"/>
          <w:lang w:eastAsia="en-US"/>
        </w:rPr>
        <w:t>TD S2</w:t>
      </w:r>
      <w:r w:rsidR="004D47FB" w:rsidRPr="00916E52">
        <w:rPr>
          <w:rFonts w:cs="Arial"/>
          <w:color w:val="0000FF"/>
          <w:szCs w:val="16"/>
          <w:lang w:eastAsia="en-US"/>
        </w:rPr>
        <w:noBreakHyphen/>
        <w:t>1</w:t>
      </w:r>
      <w:r w:rsidR="004D47FB">
        <w:rPr>
          <w:rFonts w:cs="Arial"/>
          <w:color w:val="0000FF"/>
          <w:szCs w:val="16"/>
          <w:lang w:eastAsia="en-US"/>
        </w:rPr>
        <w:t>71066</w:t>
      </w:r>
      <w:r w:rsidR="004D47FB" w:rsidRPr="00916E52">
        <w:rPr>
          <w:lang w:eastAsia="en-US"/>
        </w:rPr>
        <w:t xml:space="preserve"> </w:t>
      </w:r>
      <w:r w:rsidR="004D47FB">
        <w:rPr>
          <w:lang w:eastAsia="en-US"/>
        </w:rPr>
        <w:t xml:space="preserve">before making this update to 23.501. This was then </w:t>
      </w:r>
      <w:r w:rsidR="004D47FB" w:rsidRPr="004D47FB">
        <w:rPr>
          <w:color w:val="FF0000"/>
          <w:lang w:eastAsia="en-US"/>
        </w:rPr>
        <w:t>postponed</w:t>
      </w:r>
      <w:r w:rsidR="004D47FB">
        <w:rPr>
          <w:lang w:eastAsia="en-US"/>
        </w:rPr>
        <w:t>.</w:t>
      </w:r>
    </w:p>
    <w:p w:rsidR="002550E9" w:rsidRDefault="002550E9" w:rsidP="002550E9">
      <w:pPr>
        <w:pStyle w:val="NormTop"/>
      </w:pPr>
      <w:r>
        <w:rPr>
          <w:color w:val="0000FF"/>
        </w:rPr>
        <w:lastRenderedPageBreak/>
        <w:t>TD S2</w:t>
      </w:r>
      <w:r>
        <w:rPr>
          <w:color w:val="0000FF"/>
        </w:rPr>
        <w:noBreakHyphen/>
        <w:t>171066</w:t>
      </w:r>
      <w:r w:rsidRPr="00651984">
        <w:t xml:space="preserve"> </w:t>
      </w:r>
      <w:r>
        <w:t xml:space="preserve">(P-CR) TS 23.502: Application-influenced SSC and UP path management. (Source: Huawei, </w:t>
      </w:r>
      <w:r w:rsidRPr="00651984">
        <w:rPr>
          <w:noProof/>
        </w:rPr>
        <w:t>HiSilicon</w:t>
      </w:r>
      <w:r>
        <w:t>).</w:t>
      </w:r>
      <w:r>
        <w:br/>
      </w:r>
      <w:r w:rsidRPr="00651984">
        <w:rPr>
          <w:b/>
        </w:rPr>
        <w:t>Abstract:</w:t>
      </w:r>
      <w:r w:rsidRPr="00651984">
        <w:t xml:space="preserve"> </w:t>
      </w:r>
      <w:r>
        <w:t>This contribution proposes procedures of application-influenced SSC and UP management for edge computing.</w:t>
      </w:r>
    </w:p>
    <w:p w:rsidR="002550E9" w:rsidRPr="00651984" w:rsidRDefault="002550E9" w:rsidP="002550E9">
      <w:pPr>
        <w:keepNext/>
        <w:keepLines/>
        <w:rPr>
          <w:i/>
        </w:rPr>
      </w:pPr>
      <w:r>
        <w:rPr>
          <w:i/>
        </w:rPr>
        <w:t>Convenor comment: App infl.</w:t>
      </w:r>
    </w:p>
    <w:p w:rsidR="002550E9" w:rsidRPr="00651984" w:rsidRDefault="002550E9" w:rsidP="002550E9">
      <w:pPr>
        <w:keepNext/>
        <w:keepLines/>
      </w:pPr>
      <w:r>
        <w:rPr>
          <w:b/>
        </w:rPr>
        <w:t>Discussion and conclusion:</w:t>
      </w:r>
    </w:p>
    <w:p w:rsidR="002550E9" w:rsidRPr="00715F84" w:rsidRDefault="00174C26" w:rsidP="002550E9">
      <w:pPr>
        <w:keepLines/>
      </w:pPr>
      <w:r>
        <w:t xml:space="preserve">There was some discussion and clarifications requested. This was left for further off-line discussion to try to simplify and clarify the proposal and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71466</w:t>
      </w:r>
      <w:r w:rsidR="00715F84">
        <w:t xml:space="preserve">. This was </w:t>
      </w:r>
      <w:r w:rsidR="00715F84" w:rsidRPr="00715F84">
        <w:rPr>
          <w:color w:val="FF0000"/>
        </w:rPr>
        <w:t>postponed</w:t>
      </w:r>
      <w:r w:rsidR="00715F84">
        <w:t>.</w:t>
      </w:r>
    </w:p>
    <w:p w:rsidR="00174C26" w:rsidRDefault="00174C26" w:rsidP="00174C26">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71067</w:t>
      </w:r>
      <w:r w:rsidRPr="00916E52">
        <w:rPr>
          <w:lang w:eastAsia="en-US"/>
        </w:rPr>
        <w:t xml:space="preserve"> </w:t>
      </w:r>
      <w:r>
        <w:rPr>
          <w:lang w:eastAsia="en-US"/>
        </w:rPr>
        <w:t xml:space="preserve">(P-CR) TS 23.501: Updates to application influence on traffic routing. (Source: Huawei, </w:t>
      </w:r>
      <w:r w:rsidRPr="00174C26">
        <w:rPr>
          <w:noProof/>
          <w:lang w:eastAsia="en-US"/>
        </w:rPr>
        <w:t>HiSilicon</w:t>
      </w:r>
      <w:r>
        <w:rPr>
          <w:lang w:eastAsia="en-US"/>
        </w:rPr>
        <w:t>).</w:t>
      </w:r>
      <w:r>
        <w:rPr>
          <w:lang w:eastAsia="en-US"/>
        </w:rPr>
        <w:br/>
      </w:r>
      <w:r w:rsidRPr="00174C26">
        <w:rPr>
          <w:b/>
        </w:rPr>
        <w:t>Abstract:</w:t>
      </w:r>
      <w:r w:rsidRPr="00174C26">
        <w:t xml:space="preserve"> This contribution provides updates to </w:t>
      </w:r>
      <w:r>
        <w:t>TS </w:t>
      </w:r>
      <w:r w:rsidRPr="00174C26">
        <w:t>23.501, Clause 5.6.7 on 'Application influence on traffic routing'.</w:t>
      </w:r>
    </w:p>
    <w:p w:rsidR="00174C26" w:rsidRDefault="00174C26" w:rsidP="00174C26">
      <w:pPr>
        <w:keepNext/>
        <w:keepLines/>
        <w:rPr>
          <w:b/>
        </w:rPr>
      </w:pPr>
      <w:r w:rsidRPr="00174C26">
        <w:rPr>
          <w:b/>
        </w:rPr>
        <w:t>Discussion and conclusion:</w:t>
      </w:r>
    </w:p>
    <w:p w:rsidR="00174C26" w:rsidRPr="00174C26" w:rsidRDefault="004D47FB" w:rsidP="00174C26">
      <w:pPr>
        <w:keepLines/>
      </w:pPr>
      <w:r>
        <w:t>There was some discussion and clarifications requested.</w:t>
      </w:r>
      <w:r w:rsidRPr="004D47FB">
        <w:t xml:space="preserve"> </w:t>
      </w:r>
      <w:r>
        <w:t xml:space="preserve">This was left for further off-line discussion and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71467</w:t>
      </w:r>
      <w:r w:rsidR="00837031">
        <w:t xml:space="preserve">. Some further issues were raised and this was left for further off-line discussion and revised in </w:t>
      </w:r>
      <w:r w:rsidR="00837031" w:rsidRPr="00837031">
        <w:rPr>
          <w:color w:val="0000FF"/>
        </w:rPr>
        <w:t>TD S2</w:t>
      </w:r>
      <w:r w:rsidR="00837031" w:rsidRPr="00837031">
        <w:rPr>
          <w:color w:val="0000FF"/>
        </w:rPr>
        <w:noBreakHyphen/>
        <w:t>171521</w:t>
      </w:r>
      <w:r w:rsidR="00837031">
        <w:t xml:space="preserve">. </w:t>
      </w:r>
      <w:r w:rsidR="00715F84">
        <w:t xml:space="preserve">Huawei clarified that the mapping and location information has been left for further study. This was </w:t>
      </w:r>
      <w:r w:rsidR="00CD494C">
        <w:rPr>
          <w:color w:val="FF0000"/>
        </w:rPr>
        <w:t>agreed</w:t>
      </w:r>
      <w:r w:rsidR="00CD494C">
        <w:t xml:space="preserve"> in parallel session</w:t>
      </w:r>
      <w:r w:rsidR="00715F84">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171189</w:t>
      </w:r>
      <w:r w:rsidRPr="00651984">
        <w:t xml:space="preserve"> </w:t>
      </w:r>
      <w:r>
        <w:t>(P-CR) 23.501: Use of 'application function' with Edge Computing. (Source: Intel).</w:t>
      </w:r>
      <w:r>
        <w:br/>
      </w:r>
      <w:r w:rsidRPr="00651984">
        <w:rPr>
          <w:b/>
        </w:rPr>
        <w:t>Abstract:</w:t>
      </w:r>
      <w:r w:rsidRPr="00651984">
        <w:t xml:space="preserve"> </w:t>
      </w:r>
      <w:r>
        <w:t>This contribution proposes to replace 'application function' with 'AF'.</w:t>
      </w:r>
    </w:p>
    <w:p w:rsidR="002550E9" w:rsidRPr="00651984" w:rsidRDefault="002550E9" w:rsidP="002550E9">
      <w:pPr>
        <w:keepNext/>
        <w:keepLines/>
        <w:rPr>
          <w:i/>
        </w:rPr>
      </w:pPr>
      <w:r>
        <w:rPr>
          <w:i/>
        </w:rPr>
        <w:t>Convenor comment: App infl.</w:t>
      </w:r>
    </w:p>
    <w:p w:rsidR="002550E9" w:rsidRPr="00651984" w:rsidRDefault="002550E9" w:rsidP="002550E9">
      <w:pPr>
        <w:keepNext/>
        <w:keepLines/>
      </w:pPr>
      <w:r>
        <w:rPr>
          <w:b/>
        </w:rPr>
        <w:t>Discussion and conclusion:</w:t>
      </w:r>
    </w:p>
    <w:p w:rsidR="002550E9" w:rsidRPr="00635478" w:rsidRDefault="00635478" w:rsidP="002550E9">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71448</w:t>
      </w:r>
      <w:r>
        <w:t>.</w:t>
      </w:r>
    </w:p>
    <w:p w:rsidR="002550E9" w:rsidRDefault="002550E9" w:rsidP="002550E9">
      <w:pPr>
        <w:pStyle w:val="NormTop"/>
      </w:pPr>
      <w:r>
        <w:rPr>
          <w:color w:val="0000FF"/>
        </w:rPr>
        <w:t>TD S2</w:t>
      </w:r>
      <w:r>
        <w:rPr>
          <w:color w:val="0000FF"/>
        </w:rPr>
        <w:noBreakHyphen/>
        <w:t>171125</w:t>
      </w:r>
      <w:r w:rsidRPr="00651984">
        <w:t xml:space="preserve"> </w:t>
      </w:r>
      <w:r>
        <w:t>(P-CR) TS 23.501 Clarification on Session Management. (Source: ZTE).</w:t>
      </w:r>
      <w:r>
        <w:br/>
      </w:r>
      <w:r w:rsidRPr="00651984">
        <w:rPr>
          <w:b/>
        </w:rPr>
        <w:t>Abstract:</w:t>
      </w:r>
      <w:r w:rsidRPr="00651984">
        <w:t xml:space="preserve"> </w:t>
      </w:r>
      <w:r>
        <w:t>This contribution proposes some update on session management.</w:t>
      </w:r>
    </w:p>
    <w:p w:rsidR="002550E9" w:rsidRPr="00651984" w:rsidRDefault="002550E9" w:rsidP="002550E9">
      <w:pPr>
        <w:keepNext/>
        <w:keepLines/>
        <w:rPr>
          <w:i/>
        </w:rPr>
      </w:pPr>
      <w:r>
        <w:rPr>
          <w:i/>
        </w:rPr>
        <w:t xml:space="preserve">Convenor comment: SM </w:t>
      </w:r>
      <w:r w:rsidRPr="00651984">
        <w:rPr>
          <w:i/>
          <w:noProof/>
        </w:rPr>
        <w:t>overv</w:t>
      </w:r>
      <w:r>
        <w:rPr>
          <w:i/>
        </w:rPr>
        <w:t>.</w:t>
      </w:r>
    </w:p>
    <w:p w:rsidR="002550E9" w:rsidRPr="00651984" w:rsidRDefault="002550E9" w:rsidP="002550E9">
      <w:pPr>
        <w:keepNext/>
        <w:keepLines/>
      </w:pPr>
      <w:r>
        <w:rPr>
          <w:b/>
        </w:rPr>
        <w:t>Discussion and conclusion:</w:t>
      </w:r>
    </w:p>
    <w:p w:rsidR="004D47FB" w:rsidRPr="00174C26" w:rsidRDefault="004D47FB" w:rsidP="004D47FB">
      <w:pPr>
        <w:keepLines/>
      </w:pPr>
      <w:r>
        <w:t>There was some discussion and editorial clarifications requested.</w:t>
      </w:r>
      <w:r w:rsidRPr="004D47FB">
        <w:t xml:space="preserve"> </w:t>
      </w:r>
      <w:r>
        <w:t xml:space="preserve">This was revised accordingly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71468</w:t>
      </w:r>
      <w:r>
        <w:rPr>
          <w:lang w:eastAsia="en-US"/>
        </w:rPr>
        <w:t xml:space="preserve">. </w:t>
      </w:r>
      <w:r w:rsidR="00715F84" w:rsidRPr="00715F84">
        <w:rPr>
          <w:color w:val="FF0000"/>
        </w:rPr>
        <w:t>Agreed</w:t>
      </w:r>
      <w:r w:rsidR="00715F84">
        <w:t xml:space="preserve"> in parallel session</w:t>
      </w:r>
      <w:r>
        <w:rPr>
          <w:lang w:eastAsia="en-US"/>
        </w:rPr>
        <w:t>.</w:t>
      </w:r>
      <w:r w:rsidR="00CD494C">
        <w:rPr>
          <w:lang w:eastAsia="en-US"/>
        </w:rPr>
        <w:t xml:space="preserve"> </w:t>
      </w:r>
      <w:r w:rsidR="00CD494C">
        <w:t xml:space="preserve">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170847</w:t>
      </w:r>
      <w:r w:rsidRPr="00651984">
        <w:t xml:space="preserve"> </w:t>
      </w:r>
      <w:r>
        <w:t xml:space="preserve">(P-CR) TS 23.501: clause 5.6.1 Overview update - subscription info access of V-SMF in Home Routed mode roaming. (Source: LG Electronics). (Revision of </w:t>
      </w:r>
      <w:r>
        <w:rPr>
          <w:color w:val="0000FF"/>
        </w:rPr>
        <w:t>TD S2</w:t>
      </w:r>
      <w:r>
        <w:rPr>
          <w:color w:val="0000FF"/>
        </w:rPr>
        <w:noBreakHyphen/>
      </w:r>
      <w:r w:rsidRPr="00651984">
        <w:rPr>
          <w:color w:val="0000FF"/>
        </w:rPr>
        <w:t>170077</w:t>
      </w:r>
      <w:r w:rsidRPr="00651984">
        <w:t>).</w:t>
      </w:r>
      <w:r>
        <w:br/>
      </w:r>
      <w:r w:rsidRPr="00651984">
        <w:rPr>
          <w:b/>
        </w:rPr>
        <w:t>Abstract:</w:t>
      </w:r>
      <w:r w:rsidRPr="00651984">
        <w:t xml:space="preserve"> </w:t>
      </w:r>
      <w:r>
        <w:t>This paper considers the subscription info access of V-SMF in Home Routed mode roaming.</w:t>
      </w:r>
    </w:p>
    <w:p w:rsidR="002550E9" w:rsidRPr="00651984" w:rsidRDefault="002550E9" w:rsidP="002550E9">
      <w:pPr>
        <w:keepNext/>
        <w:keepLines/>
        <w:rPr>
          <w:i/>
        </w:rPr>
      </w:pPr>
      <w:r>
        <w:rPr>
          <w:i/>
        </w:rPr>
        <w:t xml:space="preserve">Convenor comment: SM </w:t>
      </w:r>
      <w:r w:rsidRPr="00651984">
        <w:rPr>
          <w:i/>
          <w:noProof/>
        </w:rPr>
        <w:t>overv</w:t>
      </w:r>
      <w:r>
        <w:rPr>
          <w:i/>
        </w:rPr>
        <w:t>.</w:t>
      </w:r>
    </w:p>
    <w:p w:rsidR="002550E9" w:rsidRPr="00651984" w:rsidRDefault="002550E9" w:rsidP="002550E9">
      <w:pPr>
        <w:keepNext/>
        <w:keepLines/>
      </w:pPr>
      <w:r>
        <w:rPr>
          <w:b/>
        </w:rPr>
        <w:t>Discussion and conclusion:</w:t>
      </w:r>
    </w:p>
    <w:p w:rsidR="004D47FB" w:rsidRPr="00174C26" w:rsidRDefault="002550E9" w:rsidP="004D47FB">
      <w:pPr>
        <w:keepLines/>
      </w:pPr>
      <w:r>
        <w:t xml:space="preserve">Revision of </w:t>
      </w:r>
      <w:r w:rsidRPr="00651984">
        <w:rPr>
          <w:color w:val="0000FF"/>
        </w:rPr>
        <w:t>TD S2</w:t>
      </w:r>
      <w:r w:rsidRPr="00651984">
        <w:rPr>
          <w:color w:val="0000FF"/>
        </w:rPr>
        <w:noBreakHyphen/>
        <w:t>170077</w:t>
      </w:r>
      <w:r>
        <w:t xml:space="preserve"> from S2#118BIS. </w:t>
      </w:r>
      <w:r w:rsidR="004D47FB">
        <w:t>The new note should be converted to normal text.</w:t>
      </w:r>
      <w:r w:rsidR="004D47FB" w:rsidRPr="004D47FB">
        <w:t xml:space="preserve"> </w:t>
      </w:r>
      <w:r w:rsidR="004D47FB">
        <w:t xml:space="preserve">This was revised accordingly in </w:t>
      </w:r>
      <w:r w:rsidR="004D47FB" w:rsidRPr="00916E52">
        <w:rPr>
          <w:rFonts w:cs="Arial"/>
          <w:color w:val="0000FF"/>
          <w:szCs w:val="16"/>
          <w:lang w:eastAsia="en-US"/>
        </w:rPr>
        <w:t>TD S2</w:t>
      </w:r>
      <w:r w:rsidR="004D47FB" w:rsidRPr="00916E52">
        <w:rPr>
          <w:rFonts w:cs="Arial"/>
          <w:color w:val="0000FF"/>
          <w:szCs w:val="16"/>
          <w:lang w:eastAsia="en-US"/>
        </w:rPr>
        <w:noBreakHyphen/>
        <w:t>1</w:t>
      </w:r>
      <w:r w:rsidR="004D47FB">
        <w:rPr>
          <w:rFonts w:cs="Arial"/>
          <w:color w:val="0000FF"/>
          <w:szCs w:val="16"/>
          <w:lang w:eastAsia="en-US"/>
        </w:rPr>
        <w:t>71469</w:t>
      </w:r>
      <w:r w:rsidR="004D47FB">
        <w:rPr>
          <w:lang w:eastAsia="en-US"/>
        </w:rPr>
        <w:t xml:space="preserve">. </w:t>
      </w:r>
      <w:r w:rsidR="00715F84" w:rsidRPr="00715F84">
        <w:rPr>
          <w:color w:val="FF0000"/>
        </w:rPr>
        <w:t>Agreed</w:t>
      </w:r>
      <w:r w:rsidR="00715F84">
        <w:t xml:space="preserve"> in parallel session</w:t>
      </w:r>
      <w:r w:rsidR="004D47FB">
        <w:rPr>
          <w:lang w:eastAsia="en-US"/>
        </w:rPr>
        <w:t>.</w:t>
      </w:r>
      <w:r w:rsidR="00CD494C">
        <w:rPr>
          <w:lang w:eastAsia="en-US"/>
        </w:rPr>
        <w:t xml:space="preserve"> </w:t>
      </w:r>
      <w:r w:rsidR="00CD494C">
        <w:t xml:space="preserve">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170904</w:t>
      </w:r>
      <w:r w:rsidRPr="00651984">
        <w:t xml:space="preserve"> </w:t>
      </w:r>
      <w:r>
        <w:t>(P-CR) SM-level subscription data handling. (Source: Ericsson).</w:t>
      </w:r>
      <w:r>
        <w:br/>
      </w:r>
      <w:r w:rsidRPr="00651984">
        <w:rPr>
          <w:b/>
        </w:rPr>
        <w:t>Abstract:</w:t>
      </w:r>
      <w:r w:rsidRPr="00651984">
        <w:t xml:space="preserve"> </w:t>
      </w:r>
      <w:r>
        <w:t>This paper proposes updates to how SM-level subscription data is handled.</w:t>
      </w:r>
    </w:p>
    <w:p w:rsidR="002550E9" w:rsidRPr="00651984" w:rsidRDefault="002550E9" w:rsidP="002550E9">
      <w:pPr>
        <w:keepNext/>
        <w:keepLines/>
        <w:rPr>
          <w:i/>
        </w:rPr>
      </w:pPr>
      <w:r>
        <w:rPr>
          <w:i/>
        </w:rPr>
        <w:t xml:space="preserve">Convenor comment: SM </w:t>
      </w:r>
      <w:r w:rsidRPr="00651984">
        <w:rPr>
          <w:i/>
          <w:noProof/>
        </w:rPr>
        <w:t>overv</w:t>
      </w:r>
      <w:r>
        <w:rPr>
          <w:i/>
        </w:rPr>
        <w:t>.</w:t>
      </w:r>
    </w:p>
    <w:p w:rsidR="002550E9" w:rsidRPr="00651984" w:rsidRDefault="002550E9" w:rsidP="002550E9">
      <w:pPr>
        <w:keepNext/>
        <w:keepLines/>
      </w:pPr>
      <w:r>
        <w:rPr>
          <w:b/>
        </w:rPr>
        <w:t>Discussion and conclusion:</w:t>
      </w:r>
    </w:p>
    <w:p w:rsidR="002550E9" w:rsidRPr="004D47FB" w:rsidRDefault="005D36EE" w:rsidP="002550E9">
      <w:pPr>
        <w:keepLines/>
      </w:pPr>
      <w:r>
        <w:t xml:space="preserve">There was some discussion and issues raised. There was little support for this proposal and this was then </w:t>
      </w:r>
      <w:r>
        <w:rPr>
          <w:color w:val="0000FF"/>
        </w:rPr>
        <w:t>noted</w:t>
      </w:r>
      <w:r>
        <w:t xml:space="preserve"> in parallel session.</w:t>
      </w:r>
    </w:p>
    <w:p w:rsidR="00881E43" w:rsidRDefault="00881E43" w:rsidP="00881E43">
      <w:pPr>
        <w:pStyle w:val="NormTop"/>
      </w:pPr>
      <w:r>
        <w:rPr>
          <w:color w:val="0000FF"/>
        </w:rPr>
        <w:t>TD S2</w:t>
      </w:r>
      <w:r>
        <w:rPr>
          <w:color w:val="0000FF"/>
        </w:rPr>
        <w:noBreakHyphen/>
        <w:t>170721</w:t>
      </w:r>
      <w:r w:rsidRPr="00651984">
        <w:t xml:space="preserve"> </w:t>
      </w:r>
      <w:r>
        <w:t xml:space="preserve">(P-CR) </w:t>
      </w:r>
      <w:r w:rsidRPr="00651984">
        <w:rPr>
          <w:noProof/>
        </w:rPr>
        <w:t>pCR</w:t>
      </w:r>
      <w:r>
        <w:t xml:space="preserve"> 23.502 - Misc. corrections to NF services for AMF. (Source: </w:t>
      </w:r>
      <w:r w:rsidRPr="00651984">
        <w:rPr>
          <w:noProof/>
        </w:rPr>
        <w:t>MediaTek</w:t>
      </w:r>
      <w:r>
        <w:t xml:space="preserve"> Inc).</w:t>
      </w:r>
      <w:r>
        <w:br/>
      </w:r>
      <w:r w:rsidRPr="00651984">
        <w:rPr>
          <w:b/>
        </w:rPr>
        <w:t>Abstract:</w:t>
      </w:r>
      <w:r w:rsidRPr="00651984">
        <w:t xml:space="preserve"> </w:t>
      </w:r>
      <w:r>
        <w:t>Correcting misc. inconsistencies, ambiguities and editorials.</w:t>
      </w:r>
    </w:p>
    <w:p w:rsidR="00881E43" w:rsidRPr="00651984" w:rsidRDefault="00881E43" w:rsidP="00881E43">
      <w:pPr>
        <w:keepNext/>
        <w:keepLines/>
        <w:rPr>
          <w:i/>
        </w:rPr>
      </w:pPr>
      <w:r>
        <w:rPr>
          <w:i/>
        </w:rPr>
        <w:t>Convenor comment: AMF service.</w:t>
      </w:r>
    </w:p>
    <w:p w:rsidR="00881E43" w:rsidRPr="00651984" w:rsidRDefault="00881E43" w:rsidP="00881E43">
      <w:pPr>
        <w:keepNext/>
        <w:keepLines/>
      </w:pPr>
      <w:r>
        <w:rPr>
          <w:b/>
        </w:rPr>
        <w:t>Discussion and conclusion:</w:t>
      </w:r>
    </w:p>
    <w:p w:rsidR="00881E43" w:rsidRPr="00881E43" w:rsidRDefault="00FC0C0E" w:rsidP="00881E43">
      <w:pPr>
        <w:keepLines/>
      </w:pPr>
      <w:r>
        <w:t xml:space="preserve">This was </w:t>
      </w:r>
      <w:r w:rsidRPr="00FC0C0E">
        <w:rPr>
          <w:color w:val="0000FF"/>
        </w:rPr>
        <w:t>not handled</w:t>
      </w:r>
      <w:r>
        <w:t>.</w:t>
      </w:r>
    </w:p>
    <w:p w:rsidR="005D36EE" w:rsidRDefault="005D36EE" w:rsidP="005D36EE">
      <w:pPr>
        <w:pStyle w:val="NormTop"/>
      </w:pPr>
      <w:r>
        <w:rPr>
          <w:color w:val="0000FF"/>
        </w:rPr>
        <w:lastRenderedPageBreak/>
        <w:t>TD S2</w:t>
      </w:r>
      <w:r>
        <w:rPr>
          <w:color w:val="0000FF"/>
        </w:rPr>
        <w:noBreakHyphen/>
        <w:t>170745</w:t>
      </w:r>
      <w:r w:rsidRPr="00651984">
        <w:t xml:space="preserve"> </w:t>
      </w:r>
      <w:r>
        <w:t>(P-CR) 23.501: Additional concepts for authentication/authorization of PDU session establishment. (Source: Qualcomm Incorporated).</w:t>
      </w:r>
      <w:r>
        <w:br/>
      </w:r>
      <w:r w:rsidRPr="00651984">
        <w:rPr>
          <w:b/>
        </w:rPr>
        <w:t>Abstract:</w:t>
      </w:r>
      <w:r w:rsidRPr="00651984">
        <w:t xml:space="preserve"> </w:t>
      </w:r>
      <w:r>
        <w:t>Addresses open aspects of PDU session authorization/authentication.</w:t>
      </w:r>
    </w:p>
    <w:p w:rsidR="005D36EE" w:rsidRPr="00651984" w:rsidRDefault="005D36EE" w:rsidP="005D36EE">
      <w:pPr>
        <w:keepNext/>
        <w:keepLines/>
        <w:rPr>
          <w:i/>
        </w:rPr>
      </w:pPr>
      <w:r>
        <w:rPr>
          <w:i/>
        </w:rPr>
        <w:t>Convenor comment: SM auth.</w:t>
      </w:r>
    </w:p>
    <w:p w:rsidR="005D36EE" w:rsidRPr="00651984" w:rsidRDefault="005D36EE" w:rsidP="005D36EE">
      <w:pPr>
        <w:keepNext/>
        <w:keepLines/>
      </w:pPr>
      <w:r>
        <w:rPr>
          <w:b/>
        </w:rPr>
        <w:t>Discussion and conclusion:</w:t>
      </w:r>
    </w:p>
    <w:p w:rsidR="005D36EE" w:rsidRPr="00176F11" w:rsidRDefault="00176F11" w:rsidP="005D36EE">
      <w:pPr>
        <w:keepLines/>
      </w:pPr>
      <w:r>
        <w:t xml:space="preserve">It needs to be clarified what is authenticated or authorized. Qualcomm commented that the current text is incorrect as it suggests authenticating the 'User'. The subscription data should be used to determine whether authentication is needed.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71470</w:t>
      </w:r>
      <w:r w:rsidR="00837031">
        <w:t xml:space="preserve">. Some further issues were raised and this was left for further off-line discussion and revised in </w:t>
      </w:r>
      <w:r w:rsidR="00837031" w:rsidRPr="00837031">
        <w:rPr>
          <w:color w:val="0000FF"/>
        </w:rPr>
        <w:t>TD S2</w:t>
      </w:r>
      <w:r w:rsidR="00837031" w:rsidRPr="00837031">
        <w:rPr>
          <w:color w:val="0000FF"/>
        </w:rPr>
        <w:noBreakHyphen/>
        <w:t>171522</w:t>
      </w:r>
      <w:r w:rsidR="00837031">
        <w:t>.</w:t>
      </w:r>
      <w:r w:rsidR="00FB348F">
        <w:t xml:space="preserve"> Further clarifications were requested and this was left for further off-line discussion and revised in </w:t>
      </w:r>
      <w:r w:rsidR="00FB348F" w:rsidRPr="00916E52">
        <w:rPr>
          <w:rFonts w:cs="Arial"/>
          <w:color w:val="0000FF"/>
          <w:szCs w:val="16"/>
          <w:lang w:eastAsia="en-US"/>
        </w:rPr>
        <w:t>TD S2</w:t>
      </w:r>
      <w:r w:rsidR="00FB348F" w:rsidRPr="00916E52">
        <w:rPr>
          <w:rFonts w:cs="Arial"/>
          <w:color w:val="0000FF"/>
          <w:szCs w:val="16"/>
          <w:lang w:eastAsia="en-US"/>
        </w:rPr>
        <w:noBreakHyphen/>
        <w:t>1</w:t>
      </w:r>
      <w:r w:rsidR="00FB348F">
        <w:rPr>
          <w:rFonts w:cs="Arial"/>
          <w:color w:val="0000FF"/>
          <w:szCs w:val="16"/>
          <w:lang w:eastAsia="en-US"/>
        </w:rPr>
        <w:t>71541</w:t>
      </w:r>
      <w:r w:rsidR="00FB348F">
        <w:t>.</w:t>
      </w:r>
      <w:r w:rsidR="00837031">
        <w:t xml:space="preserve"> </w:t>
      </w:r>
      <w:r w:rsidR="00715F84">
        <w:t xml:space="preserve">The UE subscription information should be removed from this proposal. Other corrections were needed and this was revised accordingly in </w:t>
      </w:r>
      <w:r w:rsidR="00715F84" w:rsidRPr="00916E52">
        <w:rPr>
          <w:rFonts w:cs="Arial"/>
          <w:color w:val="0000FF"/>
          <w:szCs w:val="16"/>
          <w:lang w:eastAsia="en-US"/>
        </w:rPr>
        <w:t>TD S2</w:t>
      </w:r>
      <w:r w:rsidR="00715F84" w:rsidRPr="00916E52">
        <w:rPr>
          <w:rFonts w:cs="Arial"/>
          <w:color w:val="0000FF"/>
          <w:szCs w:val="16"/>
          <w:lang w:eastAsia="en-US"/>
        </w:rPr>
        <w:noBreakHyphen/>
        <w:t>1</w:t>
      </w:r>
      <w:r w:rsidR="00715F84">
        <w:rPr>
          <w:rFonts w:cs="Arial"/>
          <w:color w:val="0000FF"/>
          <w:szCs w:val="16"/>
          <w:lang w:eastAsia="en-US"/>
        </w:rPr>
        <w:t>71558</w:t>
      </w:r>
      <w:r w:rsidR="00715F84">
        <w:t xml:space="preserve"> which was </w:t>
      </w:r>
      <w:r w:rsidR="00CD494C">
        <w:rPr>
          <w:color w:val="FF0000"/>
        </w:rPr>
        <w:t>agreed</w:t>
      </w:r>
      <w:r w:rsidR="00CD494C">
        <w:t xml:space="preserve"> in parallel session</w:t>
      </w:r>
      <w:r w:rsidR="00715F84">
        <w:t>.</w:t>
      </w:r>
      <w:r w:rsidR="00CD494C">
        <w:t xml:space="preserve"> This was </w:t>
      </w:r>
      <w:r w:rsidR="00CD494C" w:rsidRPr="00CD494C">
        <w:rPr>
          <w:color w:val="FF0000"/>
        </w:rPr>
        <w:t>block approved</w:t>
      </w:r>
      <w:r w:rsidR="00CD494C">
        <w:t>.</w:t>
      </w:r>
    </w:p>
    <w:p w:rsidR="00176F11" w:rsidRDefault="00176F11" w:rsidP="00176F11">
      <w:pPr>
        <w:pStyle w:val="NormTop"/>
      </w:pPr>
      <w:r>
        <w:rPr>
          <w:color w:val="0000FF"/>
        </w:rPr>
        <w:t>TD S2</w:t>
      </w:r>
      <w:r>
        <w:rPr>
          <w:color w:val="0000FF"/>
        </w:rPr>
        <w:noBreakHyphen/>
        <w:t>170746</w:t>
      </w:r>
      <w:r w:rsidRPr="00651984">
        <w:t xml:space="preserve"> </w:t>
      </w:r>
      <w:r>
        <w:t>(P-CR) 23.502: Authentication/authorization of PDU session establishment. (Source: Qualcomm Incorporated).</w:t>
      </w:r>
      <w:r>
        <w:br/>
      </w:r>
      <w:r w:rsidRPr="00651984">
        <w:rPr>
          <w:b/>
        </w:rPr>
        <w:t>Abstract:</w:t>
      </w:r>
      <w:r w:rsidRPr="00651984">
        <w:t xml:space="preserve"> </w:t>
      </w:r>
      <w:r>
        <w:t>Procedures for authentication/authorization of PDU session establishment.</w:t>
      </w:r>
    </w:p>
    <w:p w:rsidR="00176F11" w:rsidRPr="00651984" w:rsidRDefault="00176F11" w:rsidP="00176F11">
      <w:pPr>
        <w:keepNext/>
        <w:keepLines/>
        <w:rPr>
          <w:i/>
        </w:rPr>
      </w:pPr>
      <w:r>
        <w:rPr>
          <w:i/>
        </w:rPr>
        <w:t>Convenor comment: SM auth.</w:t>
      </w:r>
    </w:p>
    <w:p w:rsidR="00176F11" w:rsidRPr="00651984" w:rsidRDefault="00176F11" w:rsidP="00176F11">
      <w:pPr>
        <w:keepNext/>
        <w:keepLines/>
      </w:pPr>
      <w:r>
        <w:rPr>
          <w:b/>
        </w:rPr>
        <w:t>Discussion and conclusion:</w:t>
      </w:r>
    </w:p>
    <w:p w:rsidR="00176F11" w:rsidRPr="00176F11" w:rsidRDefault="00176F11" w:rsidP="00176F11">
      <w:pPr>
        <w:keepLines/>
      </w:pPr>
      <w:r>
        <w:t>There were a number of comments and issues raised and this was left for further off-line discussion and revised</w:t>
      </w:r>
      <w:r w:rsidR="00635831">
        <w:t xml:space="preserve">, merging </w:t>
      </w:r>
      <w:r w:rsidR="00635831" w:rsidRPr="00635831">
        <w:rPr>
          <w:color w:val="0000FF"/>
        </w:rPr>
        <w:t>TD S2</w:t>
      </w:r>
      <w:r w:rsidR="00635831" w:rsidRPr="00635831">
        <w:rPr>
          <w:color w:val="0000FF"/>
        </w:rPr>
        <w:noBreakHyphen/>
        <w:t>171160</w:t>
      </w:r>
      <w:r w:rsidR="00635831">
        <w:t>,</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71471</w:t>
      </w:r>
      <w:r w:rsidR="00837031">
        <w:t xml:space="preserve">. Some further issues were raised and this was left for further off-line discussion and revised in </w:t>
      </w:r>
      <w:r w:rsidR="00837031" w:rsidRPr="00837031">
        <w:rPr>
          <w:color w:val="0000FF"/>
        </w:rPr>
        <w:t>TD S2</w:t>
      </w:r>
      <w:r w:rsidR="00837031" w:rsidRPr="00837031">
        <w:rPr>
          <w:color w:val="0000FF"/>
        </w:rPr>
        <w:noBreakHyphen/>
        <w:t>17152</w:t>
      </w:r>
      <w:r w:rsidR="00837031">
        <w:rPr>
          <w:color w:val="0000FF"/>
        </w:rPr>
        <w:t>3</w:t>
      </w:r>
      <w:r w:rsidR="00837031">
        <w:t>.</w:t>
      </w:r>
      <w:r>
        <w:rPr>
          <w:lang w:eastAsia="en-US"/>
        </w:rPr>
        <w:t xml:space="preserve"> </w:t>
      </w:r>
      <w:r w:rsidR="00FB348F">
        <w:rPr>
          <w:lang w:eastAsia="en-US"/>
        </w:rPr>
        <w:t xml:space="preserve">Huawei asked to remove the subscription from step 5. Nokia suggested referring to the TS 23.501 procedure instead, in step 5. Huawei asked to clarify the note indicating the need for work in other groups. Other clarifications were also needed and this was further discussed off-line and revised in </w:t>
      </w:r>
      <w:r w:rsidR="00FB348F" w:rsidRPr="00FB348F">
        <w:rPr>
          <w:rFonts w:cs="Arial"/>
          <w:color w:val="0000FF"/>
          <w:szCs w:val="16"/>
          <w:lang w:eastAsia="en-US"/>
        </w:rPr>
        <w:t>TD S2</w:t>
      </w:r>
      <w:r w:rsidR="00FB348F" w:rsidRPr="00FB348F">
        <w:rPr>
          <w:rFonts w:cs="Arial"/>
          <w:color w:val="0000FF"/>
          <w:szCs w:val="16"/>
          <w:lang w:eastAsia="en-US"/>
        </w:rPr>
        <w:noBreakHyphen/>
        <w:t>17</w:t>
      </w:r>
      <w:r w:rsidR="00FB348F">
        <w:rPr>
          <w:rFonts w:cs="Arial"/>
          <w:color w:val="0000FF"/>
          <w:szCs w:val="16"/>
          <w:lang w:eastAsia="en-US"/>
        </w:rPr>
        <w:t>1542</w:t>
      </w:r>
      <w:r w:rsidR="00FB348F">
        <w:rPr>
          <w:lang w:eastAsia="en-US"/>
        </w:rPr>
        <w:t>.</w:t>
      </w:r>
      <w:r w:rsidR="00715F84">
        <w:rPr>
          <w:lang w:eastAsia="en-US"/>
        </w:rPr>
        <w:t xml:space="preserve"> Minor corrections were needed and this was revised accordingly in </w:t>
      </w:r>
      <w:r w:rsidR="00715F84" w:rsidRPr="00715F84">
        <w:rPr>
          <w:rFonts w:cs="Arial"/>
          <w:color w:val="0000FF"/>
          <w:szCs w:val="16"/>
          <w:lang w:eastAsia="en-US"/>
        </w:rPr>
        <w:t>TD S2</w:t>
      </w:r>
      <w:r w:rsidR="00715F84" w:rsidRPr="00715F84">
        <w:rPr>
          <w:rFonts w:cs="Arial"/>
          <w:color w:val="0000FF"/>
          <w:szCs w:val="16"/>
          <w:lang w:eastAsia="en-US"/>
        </w:rPr>
        <w:noBreakHyphen/>
        <w:t>17</w:t>
      </w:r>
      <w:r w:rsidR="00715F84">
        <w:rPr>
          <w:rFonts w:cs="Arial"/>
          <w:color w:val="0000FF"/>
          <w:szCs w:val="16"/>
          <w:lang w:eastAsia="en-US"/>
        </w:rPr>
        <w:t>1559</w:t>
      </w:r>
      <w:r w:rsidR="00715F84" w:rsidRPr="00916E52">
        <w:rPr>
          <w:lang w:eastAsia="en-US"/>
        </w:rPr>
        <w:t xml:space="preserve"> </w:t>
      </w:r>
      <w:r w:rsidR="00715F84">
        <w:t xml:space="preserve">which was </w:t>
      </w:r>
      <w:r w:rsidR="00CD494C">
        <w:rPr>
          <w:color w:val="FF0000"/>
        </w:rPr>
        <w:t>agreed</w:t>
      </w:r>
      <w:r w:rsidR="00CD494C">
        <w:t xml:space="preserve"> in parallel session</w:t>
      </w:r>
      <w:r w:rsidR="00715F84">
        <w:t>.</w:t>
      </w:r>
      <w:r w:rsidR="00CD494C">
        <w:t xml:space="preserve"> This was </w:t>
      </w:r>
      <w:r w:rsidR="00CD494C" w:rsidRPr="00CD494C">
        <w:rPr>
          <w:color w:val="FF0000"/>
        </w:rPr>
        <w:t>block approved</w:t>
      </w:r>
      <w:r w:rsidR="00CD494C">
        <w:t>.</w:t>
      </w:r>
    </w:p>
    <w:p w:rsidR="00176F11" w:rsidRDefault="00176F11" w:rsidP="00176F11">
      <w:pPr>
        <w:pStyle w:val="NormTop"/>
      </w:pPr>
      <w:r>
        <w:rPr>
          <w:color w:val="0000FF"/>
        </w:rPr>
        <w:t>TD S2</w:t>
      </w:r>
      <w:r>
        <w:rPr>
          <w:color w:val="0000FF"/>
        </w:rPr>
        <w:noBreakHyphen/>
        <w:t>171160</w:t>
      </w:r>
      <w:r w:rsidRPr="00651984">
        <w:t xml:space="preserve"> </w:t>
      </w:r>
      <w:r>
        <w:t>(P-CR) PDU Session Establishment procedure update with DN authorization. (Source: Samsung).</w:t>
      </w:r>
      <w:r>
        <w:br/>
      </w:r>
      <w:r w:rsidRPr="00651984">
        <w:rPr>
          <w:b/>
        </w:rPr>
        <w:t>Abstract:</w:t>
      </w:r>
      <w:r w:rsidRPr="00651984">
        <w:t xml:space="preserve"> </w:t>
      </w:r>
      <w:r>
        <w:t>this contribution updates PDU session establishment procedure with DN authorization.</w:t>
      </w:r>
    </w:p>
    <w:p w:rsidR="00176F11" w:rsidRPr="00651984" w:rsidRDefault="00176F11" w:rsidP="00176F11">
      <w:pPr>
        <w:keepNext/>
        <w:keepLines/>
        <w:rPr>
          <w:i/>
        </w:rPr>
      </w:pPr>
      <w:r>
        <w:rPr>
          <w:i/>
        </w:rPr>
        <w:t>Convenor comment: SM auth.</w:t>
      </w:r>
    </w:p>
    <w:p w:rsidR="00176F11" w:rsidRPr="00651984" w:rsidRDefault="00176F11" w:rsidP="00176F11">
      <w:pPr>
        <w:keepNext/>
        <w:keepLines/>
      </w:pPr>
      <w:r>
        <w:rPr>
          <w:b/>
        </w:rPr>
        <w:t>Discussion and conclusion:</w:t>
      </w:r>
    </w:p>
    <w:p w:rsidR="00176F11" w:rsidRPr="00176F11" w:rsidRDefault="00635831" w:rsidP="00176F11">
      <w:pPr>
        <w:keepLines/>
      </w:pPr>
      <w:r>
        <w:t xml:space="preserve">This was discussed and a number of issues raised. This was left for further off-line discussion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71471</w:t>
      </w:r>
      <w:r>
        <w:t>.</w:t>
      </w:r>
    </w:p>
    <w:p w:rsidR="002550E9" w:rsidRDefault="002550E9" w:rsidP="002550E9">
      <w:pPr>
        <w:pStyle w:val="NormTop"/>
      </w:pPr>
      <w:r>
        <w:rPr>
          <w:color w:val="0000FF"/>
        </w:rPr>
        <w:t>TD S2</w:t>
      </w:r>
      <w:r>
        <w:rPr>
          <w:color w:val="0000FF"/>
        </w:rPr>
        <w:noBreakHyphen/>
        <w:t>171046</w:t>
      </w:r>
      <w:r w:rsidRPr="00651984">
        <w:t xml:space="preserve"> </w:t>
      </w:r>
      <w:r>
        <w:t>(P-CR) MM and SM interaction. (Source: CATT).</w:t>
      </w:r>
      <w:r>
        <w:br/>
      </w:r>
      <w:r w:rsidRPr="00651984">
        <w:rPr>
          <w:b/>
        </w:rPr>
        <w:t>Abstract:</w:t>
      </w:r>
      <w:r w:rsidRPr="00651984">
        <w:t xml:space="preserve"> </w:t>
      </w:r>
      <w:r>
        <w:t>This contribution describes the interactions between AMF and SMF.</w:t>
      </w:r>
    </w:p>
    <w:p w:rsidR="002550E9" w:rsidRPr="00651984" w:rsidRDefault="002550E9" w:rsidP="002550E9">
      <w:pPr>
        <w:keepNext/>
        <w:keepLines/>
        <w:rPr>
          <w:i/>
        </w:rPr>
      </w:pPr>
      <w:r>
        <w:rPr>
          <w:i/>
        </w:rPr>
        <w:t>Convenor comment: AMF - SMF.</w:t>
      </w:r>
    </w:p>
    <w:p w:rsidR="002550E9" w:rsidRPr="00651984" w:rsidRDefault="002550E9" w:rsidP="002550E9">
      <w:pPr>
        <w:keepNext/>
        <w:keepLines/>
      </w:pPr>
      <w:r>
        <w:rPr>
          <w:b/>
        </w:rPr>
        <w:t>Discussion and conclusion:</w:t>
      </w:r>
    </w:p>
    <w:p w:rsidR="002550E9" w:rsidRPr="00881E43" w:rsidRDefault="00881E43" w:rsidP="002550E9">
      <w:pPr>
        <w:keepLines/>
      </w:pPr>
      <w:r>
        <w:t xml:space="preserve">The first bullet should be clarified.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71486</w:t>
      </w:r>
      <w:r w:rsidR="00837031">
        <w:t xml:space="preserve">. Further corrections were needed and this was revised off-line in </w:t>
      </w:r>
      <w:r w:rsidR="00837031" w:rsidRPr="00916E52">
        <w:rPr>
          <w:rFonts w:cs="Arial"/>
          <w:color w:val="0000FF"/>
          <w:szCs w:val="16"/>
          <w:lang w:eastAsia="en-US"/>
        </w:rPr>
        <w:t>TD S2</w:t>
      </w:r>
      <w:r w:rsidR="00837031" w:rsidRPr="00916E52">
        <w:rPr>
          <w:rFonts w:cs="Arial"/>
          <w:color w:val="0000FF"/>
          <w:szCs w:val="16"/>
          <w:lang w:eastAsia="en-US"/>
        </w:rPr>
        <w:noBreakHyphen/>
        <w:t>1</w:t>
      </w:r>
      <w:r w:rsidR="00837031">
        <w:rPr>
          <w:rFonts w:cs="Arial"/>
          <w:color w:val="0000FF"/>
          <w:szCs w:val="16"/>
          <w:lang w:eastAsia="en-US"/>
        </w:rPr>
        <w:t>71524</w:t>
      </w:r>
      <w:r w:rsidR="00837031">
        <w:t>.</w:t>
      </w:r>
      <w:r w:rsidR="00837031" w:rsidRPr="00916E52">
        <w:rPr>
          <w:lang w:eastAsia="en-US"/>
        </w:rPr>
        <w:t xml:space="preserve"> </w:t>
      </w:r>
      <w:r w:rsidR="00FB348F">
        <w:rPr>
          <w:lang w:eastAsia="en-US"/>
        </w:rPr>
        <w:t xml:space="preserve">Reviewed and </w:t>
      </w:r>
      <w:r w:rsidR="00CD494C">
        <w:rPr>
          <w:color w:val="FF0000"/>
        </w:rPr>
        <w:t>agreed</w:t>
      </w:r>
      <w:r w:rsidR="00CD494C">
        <w:t xml:space="preserve"> in parallel session</w:t>
      </w:r>
      <w:r w:rsidR="00FB348F">
        <w:rPr>
          <w:lang w:eastAsia="en-US"/>
        </w:rPr>
        <w:t>.</w:t>
      </w:r>
      <w:r w:rsidR="00CD494C">
        <w:rPr>
          <w:lang w:eastAsia="en-US"/>
        </w:rPr>
        <w:t xml:space="preserve"> </w:t>
      </w:r>
      <w:r w:rsidR="00CD494C">
        <w:t xml:space="preserve">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171124</w:t>
      </w:r>
      <w:r w:rsidRPr="00651984">
        <w:t xml:space="preserve"> </w:t>
      </w:r>
      <w:r>
        <w:t>(P-CR) TS 23.501 Clarification on Interaction between AMF and SMF. (Source: ZTE).</w:t>
      </w:r>
      <w:r>
        <w:br/>
      </w:r>
      <w:r w:rsidRPr="00651984">
        <w:rPr>
          <w:b/>
        </w:rPr>
        <w:t>Abstract:</w:t>
      </w:r>
      <w:r w:rsidRPr="00651984">
        <w:t xml:space="preserve"> </w:t>
      </w:r>
      <w:r>
        <w:t>This contribution proposes update on Interaction between AMF and SMF .</w:t>
      </w:r>
    </w:p>
    <w:p w:rsidR="002550E9" w:rsidRPr="00651984" w:rsidRDefault="002550E9" w:rsidP="002550E9">
      <w:pPr>
        <w:keepNext/>
        <w:keepLines/>
        <w:rPr>
          <w:i/>
        </w:rPr>
      </w:pPr>
      <w:r>
        <w:rPr>
          <w:i/>
        </w:rPr>
        <w:t>Convenor comment: AMF - SMF.</w:t>
      </w:r>
    </w:p>
    <w:p w:rsidR="002550E9" w:rsidRPr="00651984" w:rsidRDefault="002550E9" w:rsidP="002550E9">
      <w:pPr>
        <w:keepNext/>
        <w:keepLines/>
      </w:pPr>
      <w:r>
        <w:rPr>
          <w:b/>
        </w:rPr>
        <w:t>Discussion and conclusion:</w:t>
      </w:r>
    </w:p>
    <w:p w:rsidR="002550E9" w:rsidRPr="00881E43" w:rsidRDefault="00715F84" w:rsidP="002550E9">
      <w:pPr>
        <w:keepLines/>
      </w:pPr>
      <w:r w:rsidRPr="00715F84">
        <w:rPr>
          <w:color w:val="FF0000"/>
        </w:rPr>
        <w:t>Agreed</w:t>
      </w:r>
      <w:r>
        <w:t xml:space="preserve"> in parallel session</w:t>
      </w:r>
      <w:r w:rsidR="00881E43">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171118</w:t>
      </w:r>
      <w:r w:rsidRPr="00651984">
        <w:t xml:space="preserve"> </w:t>
      </w:r>
      <w:r>
        <w:t>(P-CR) TS 23.501 SMF selection. (Source: ZTE).</w:t>
      </w:r>
      <w:r>
        <w:br/>
      </w:r>
      <w:r w:rsidRPr="00651984">
        <w:rPr>
          <w:b/>
        </w:rPr>
        <w:t>Abstract:</w:t>
      </w:r>
      <w:r w:rsidRPr="00651984">
        <w:t xml:space="preserve"> </w:t>
      </w:r>
      <w:r>
        <w:t>This contribution proposes the SMF selection is performed by both AMF and SMF.</w:t>
      </w:r>
    </w:p>
    <w:p w:rsidR="002550E9" w:rsidRPr="00651984" w:rsidRDefault="002550E9" w:rsidP="002550E9">
      <w:pPr>
        <w:keepNext/>
        <w:keepLines/>
        <w:rPr>
          <w:i/>
        </w:rPr>
      </w:pPr>
      <w:r>
        <w:rPr>
          <w:i/>
        </w:rPr>
        <w:t>Convenor comment: SMF sel.</w:t>
      </w:r>
    </w:p>
    <w:p w:rsidR="002550E9" w:rsidRPr="00651984" w:rsidRDefault="002550E9" w:rsidP="002550E9">
      <w:pPr>
        <w:keepNext/>
        <w:keepLines/>
      </w:pPr>
      <w:r>
        <w:rPr>
          <w:b/>
        </w:rPr>
        <w:t>Discussion and conclusion:</w:t>
      </w:r>
    </w:p>
    <w:p w:rsidR="002550E9" w:rsidRPr="00651984" w:rsidRDefault="00881E43" w:rsidP="002550E9">
      <w:pPr>
        <w:keepLines/>
      </w:pPr>
      <w:r>
        <w:t xml:space="preserve">This was reviewed and more off-line consideration was needed. This was then </w:t>
      </w:r>
      <w:r w:rsidRPr="00881E43">
        <w:rPr>
          <w:color w:val="FF0000"/>
        </w:rPr>
        <w:t>postponed</w:t>
      </w:r>
      <w:r>
        <w:t xml:space="preserve"> to meeting #120.</w:t>
      </w:r>
    </w:p>
    <w:p w:rsidR="002550E9" w:rsidRDefault="002550E9" w:rsidP="002550E9">
      <w:pPr>
        <w:pStyle w:val="NormTop"/>
      </w:pPr>
      <w:r>
        <w:rPr>
          <w:color w:val="0000FF"/>
        </w:rPr>
        <w:lastRenderedPageBreak/>
        <w:t>TD S2</w:t>
      </w:r>
      <w:r>
        <w:rPr>
          <w:color w:val="0000FF"/>
        </w:rPr>
        <w:noBreakHyphen/>
        <w:t>171133</w:t>
      </w:r>
      <w:r w:rsidRPr="00651984">
        <w:t xml:space="preserve"> </w:t>
      </w:r>
      <w:r>
        <w:t>(P-CR) SMF selection in roaming scenario. (Source: Samsung).</w:t>
      </w:r>
      <w:r>
        <w:br/>
      </w:r>
      <w:r w:rsidRPr="00651984">
        <w:rPr>
          <w:b/>
        </w:rPr>
        <w:t>Abstract:</w:t>
      </w:r>
      <w:r w:rsidRPr="00651984">
        <w:t xml:space="preserve"> </w:t>
      </w:r>
      <w:r>
        <w:t>For HR roaming scenario the current SMF selection mechanism is ambiguous. Especially it is unclear what the clause 'an SMF in VPLMN cannot be derived for the DNN and network slice' implies.</w:t>
      </w:r>
    </w:p>
    <w:p w:rsidR="002550E9" w:rsidRPr="00651984" w:rsidRDefault="002550E9" w:rsidP="002550E9">
      <w:pPr>
        <w:keepNext/>
        <w:keepLines/>
        <w:rPr>
          <w:i/>
        </w:rPr>
      </w:pPr>
      <w:r>
        <w:rPr>
          <w:i/>
        </w:rPr>
        <w:t>Convenor comment: SMF sel.</w:t>
      </w:r>
    </w:p>
    <w:p w:rsidR="002550E9" w:rsidRPr="00651984" w:rsidRDefault="002550E9" w:rsidP="002550E9">
      <w:pPr>
        <w:keepNext/>
        <w:keepLines/>
      </w:pPr>
      <w:r>
        <w:rPr>
          <w:b/>
        </w:rPr>
        <w:t>Discussion and conclusion:</w:t>
      </w:r>
    </w:p>
    <w:p w:rsidR="00881E43" w:rsidRPr="00651984" w:rsidRDefault="00881E43" w:rsidP="00881E43">
      <w:pPr>
        <w:keepLines/>
      </w:pPr>
      <w:r>
        <w:t xml:space="preserve">This was reviewed and more off-line consideration was needed. This was then </w:t>
      </w:r>
      <w:r w:rsidRPr="00881E43">
        <w:rPr>
          <w:color w:val="FF0000"/>
        </w:rPr>
        <w:t>postponed</w:t>
      </w:r>
      <w:r>
        <w:t xml:space="preserve"> to meeting #120.</w:t>
      </w:r>
    </w:p>
    <w:p w:rsidR="002550E9" w:rsidRDefault="002550E9" w:rsidP="002550E9">
      <w:pPr>
        <w:pStyle w:val="NormTop"/>
      </w:pPr>
      <w:r>
        <w:rPr>
          <w:color w:val="0000FF"/>
        </w:rPr>
        <w:t>TD S2</w:t>
      </w:r>
      <w:r>
        <w:rPr>
          <w:color w:val="0000FF"/>
        </w:rPr>
        <w:noBreakHyphen/>
        <w:t>171122</w:t>
      </w:r>
      <w:r w:rsidRPr="00651984">
        <w:t xml:space="preserve"> </w:t>
      </w:r>
      <w:r>
        <w:t>(P-CR) TS 23.501 Correction on Routing rules configuration. (Source: ZTE).</w:t>
      </w:r>
      <w:r>
        <w:br/>
      </w:r>
      <w:r w:rsidRPr="00651984">
        <w:rPr>
          <w:b/>
        </w:rPr>
        <w:t>Abstract:</w:t>
      </w:r>
      <w:r w:rsidRPr="00651984">
        <w:t xml:space="preserve"> </w:t>
      </w:r>
      <w:r>
        <w:t>This contribution proposes some update on routing rules configuration.</w:t>
      </w:r>
    </w:p>
    <w:p w:rsidR="002550E9" w:rsidRPr="00651984" w:rsidRDefault="002550E9" w:rsidP="002550E9">
      <w:pPr>
        <w:keepNext/>
        <w:keepLines/>
        <w:rPr>
          <w:i/>
        </w:rPr>
      </w:pPr>
      <w:r>
        <w:rPr>
          <w:i/>
        </w:rPr>
        <w:t>Convenor comment: Rout rules.</w:t>
      </w:r>
    </w:p>
    <w:p w:rsidR="002550E9" w:rsidRPr="00651984" w:rsidRDefault="002550E9" w:rsidP="002550E9">
      <w:pPr>
        <w:keepNext/>
        <w:keepLines/>
      </w:pPr>
      <w:r>
        <w:rPr>
          <w:b/>
        </w:rPr>
        <w:t>Discussion and conclusion:</w:t>
      </w:r>
    </w:p>
    <w:p w:rsidR="002550E9" w:rsidRPr="00881E43" w:rsidRDefault="00881E43" w:rsidP="002550E9">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71487</w:t>
      </w:r>
      <w:r w:rsidR="00837031">
        <w:t xml:space="preserve">. Further corrections were needed and this was revised off-line in </w:t>
      </w:r>
      <w:r w:rsidR="00837031" w:rsidRPr="00916E52">
        <w:rPr>
          <w:rFonts w:cs="Arial"/>
          <w:color w:val="0000FF"/>
          <w:szCs w:val="16"/>
          <w:lang w:eastAsia="en-US"/>
        </w:rPr>
        <w:t>TD S2</w:t>
      </w:r>
      <w:r w:rsidR="00837031" w:rsidRPr="00916E52">
        <w:rPr>
          <w:rFonts w:cs="Arial"/>
          <w:color w:val="0000FF"/>
          <w:szCs w:val="16"/>
          <w:lang w:eastAsia="en-US"/>
        </w:rPr>
        <w:noBreakHyphen/>
        <w:t>1</w:t>
      </w:r>
      <w:r w:rsidR="00837031">
        <w:rPr>
          <w:rFonts w:cs="Arial"/>
          <w:color w:val="0000FF"/>
          <w:szCs w:val="16"/>
          <w:lang w:eastAsia="en-US"/>
        </w:rPr>
        <w:t>71525</w:t>
      </w:r>
      <w:r w:rsidR="00837031">
        <w:t>.</w:t>
      </w:r>
      <w:r w:rsidR="00837031" w:rsidRPr="00916E52">
        <w:rPr>
          <w:lang w:eastAsia="en-US"/>
        </w:rPr>
        <w:t xml:space="preserve"> </w:t>
      </w:r>
      <w:r w:rsidR="00FB348F">
        <w:rPr>
          <w:lang w:eastAsia="en-US"/>
        </w:rPr>
        <w:t xml:space="preserve">Reviewed and </w:t>
      </w:r>
      <w:r w:rsidR="00CD494C">
        <w:rPr>
          <w:color w:val="FF0000"/>
        </w:rPr>
        <w:t>agreed</w:t>
      </w:r>
      <w:r w:rsidR="00CD494C">
        <w:t xml:space="preserve"> in parallel session</w:t>
      </w:r>
      <w:r w:rsidR="00FB348F">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170796</w:t>
      </w:r>
      <w:r w:rsidRPr="00651984">
        <w:t xml:space="preserve"> </w:t>
      </w:r>
      <w:r>
        <w:t xml:space="preserve">(P-CR) 23.501 §5.8.2: User Plane Function(s) and N4. (Source: Nokia, Alcatel-Lucent Shanghai Bell, Qualcomm Incorporated). (Revision of </w:t>
      </w:r>
      <w:r>
        <w:rPr>
          <w:color w:val="0000FF"/>
        </w:rPr>
        <w:t>TD S2</w:t>
      </w:r>
      <w:r>
        <w:rPr>
          <w:color w:val="0000FF"/>
        </w:rPr>
        <w:noBreakHyphen/>
      </w:r>
      <w:r w:rsidRPr="00651984">
        <w:rPr>
          <w:color w:val="0000FF"/>
        </w:rPr>
        <w:t>170148</w:t>
      </w:r>
      <w:r w:rsidRPr="00651984">
        <w:t>).</w:t>
      </w:r>
      <w:r>
        <w:br/>
      </w:r>
      <w:r w:rsidRPr="00651984">
        <w:rPr>
          <w:b/>
        </w:rPr>
        <w:t>Abstract:</w:t>
      </w:r>
      <w:r w:rsidRPr="00651984">
        <w:t xml:space="preserve"> </w:t>
      </w:r>
      <w:r>
        <w:t>23.501 §5.8.2: User Plane Function(s) and N4.</w:t>
      </w:r>
    </w:p>
    <w:p w:rsidR="002550E9" w:rsidRPr="00651984" w:rsidRDefault="002550E9" w:rsidP="002550E9">
      <w:pPr>
        <w:keepNext/>
        <w:keepLines/>
        <w:rPr>
          <w:i/>
        </w:rPr>
      </w:pPr>
      <w:r>
        <w:rPr>
          <w:i/>
        </w:rPr>
        <w:t>Convenor comment: New on UPFs.</w:t>
      </w:r>
    </w:p>
    <w:p w:rsidR="002550E9" w:rsidRPr="00651984" w:rsidRDefault="002550E9" w:rsidP="002550E9">
      <w:pPr>
        <w:keepNext/>
        <w:keepLines/>
      </w:pPr>
      <w:r>
        <w:rPr>
          <w:b/>
        </w:rPr>
        <w:t>Discussion and conclusion:</w:t>
      </w:r>
    </w:p>
    <w:p w:rsidR="00AB2D98" w:rsidRPr="00881E43" w:rsidRDefault="002550E9" w:rsidP="00AB2D98">
      <w:pPr>
        <w:keepLines/>
      </w:pPr>
      <w:r>
        <w:t xml:space="preserve">Revision of </w:t>
      </w:r>
      <w:r w:rsidRPr="00651984">
        <w:rPr>
          <w:color w:val="0000FF"/>
        </w:rPr>
        <w:t>TD S2</w:t>
      </w:r>
      <w:r w:rsidRPr="00651984">
        <w:rPr>
          <w:color w:val="0000FF"/>
        </w:rPr>
        <w:noBreakHyphen/>
        <w:t>170148</w:t>
      </w:r>
      <w:r>
        <w:t xml:space="preserve"> from S2#118BIS. </w:t>
      </w:r>
      <w:r w:rsidR="00AB2D98">
        <w:t xml:space="preserve">There were a number of issues raised and this was left for further off-line discussion and revised in </w:t>
      </w:r>
      <w:r w:rsidR="00AB2D98" w:rsidRPr="00916E52">
        <w:rPr>
          <w:rFonts w:cs="Arial"/>
          <w:color w:val="0000FF"/>
          <w:szCs w:val="16"/>
          <w:lang w:eastAsia="en-US"/>
        </w:rPr>
        <w:t>TD S2</w:t>
      </w:r>
      <w:r w:rsidR="00AB2D98" w:rsidRPr="00916E52">
        <w:rPr>
          <w:rFonts w:cs="Arial"/>
          <w:color w:val="0000FF"/>
          <w:szCs w:val="16"/>
          <w:lang w:eastAsia="en-US"/>
        </w:rPr>
        <w:noBreakHyphen/>
        <w:t>1</w:t>
      </w:r>
      <w:r w:rsidR="00AB2D98">
        <w:rPr>
          <w:rFonts w:cs="Arial"/>
          <w:color w:val="0000FF"/>
          <w:szCs w:val="16"/>
          <w:lang w:eastAsia="en-US"/>
        </w:rPr>
        <w:t>71490</w:t>
      </w:r>
      <w:r w:rsidR="00837031">
        <w:rPr>
          <w:lang w:eastAsia="en-US"/>
        </w:rPr>
        <w:t xml:space="preserve">. Reviewed and </w:t>
      </w:r>
      <w:r w:rsidR="00CD494C">
        <w:rPr>
          <w:color w:val="FF0000"/>
        </w:rPr>
        <w:t>agreed</w:t>
      </w:r>
      <w:r w:rsidR="00CD494C">
        <w:t xml:space="preserve"> in parallel session</w:t>
      </w:r>
      <w:r w:rsidR="00837031">
        <w:rPr>
          <w:lang w:eastAsia="en-US"/>
        </w:rPr>
        <w:t>.</w:t>
      </w:r>
      <w:r w:rsidR="00CD494C">
        <w:rPr>
          <w:lang w:eastAsia="en-US"/>
        </w:rPr>
        <w:t xml:space="preserve"> </w:t>
      </w:r>
      <w:r w:rsidR="00CD494C">
        <w:t xml:space="preserve">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170766</w:t>
      </w:r>
      <w:r w:rsidRPr="00651984">
        <w:t xml:space="preserve"> </w:t>
      </w:r>
      <w:r>
        <w:t>(P-CR) Network-triggered UPF relocation for SSC mode 3. (Source: Orange).</w:t>
      </w:r>
      <w:r>
        <w:br/>
      </w:r>
      <w:r w:rsidRPr="00651984">
        <w:rPr>
          <w:b/>
        </w:rPr>
        <w:t>Abstract:</w:t>
      </w:r>
      <w:r w:rsidRPr="00651984">
        <w:t xml:space="preserve"> </w:t>
      </w:r>
      <w:r>
        <w:t>This contribution proposes a procedure for UPF relocation of PDU session of SSC mode 3.</w:t>
      </w:r>
    </w:p>
    <w:p w:rsidR="002550E9" w:rsidRPr="00651984" w:rsidRDefault="002550E9" w:rsidP="002550E9">
      <w:pPr>
        <w:keepNext/>
        <w:keepLines/>
        <w:rPr>
          <w:i/>
        </w:rPr>
      </w:pPr>
      <w:r>
        <w:rPr>
          <w:i/>
        </w:rPr>
        <w:t xml:space="preserve">Convenor comment: New UPF </w:t>
      </w:r>
      <w:r w:rsidRPr="00651984">
        <w:rPr>
          <w:i/>
          <w:noProof/>
        </w:rPr>
        <w:t>reloc</w:t>
      </w:r>
      <w:r>
        <w:rPr>
          <w:i/>
        </w:rPr>
        <w:t>.</w:t>
      </w:r>
    </w:p>
    <w:p w:rsidR="002550E9" w:rsidRPr="00651984" w:rsidRDefault="002550E9" w:rsidP="002550E9">
      <w:pPr>
        <w:keepNext/>
        <w:keepLines/>
      </w:pPr>
      <w:r>
        <w:rPr>
          <w:b/>
        </w:rPr>
        <w:t>Discussion and conclusion:</w:t>
      </w:r>
    </w:p>
    <w:p w:rsidR="002550E9" w:rsidRPr="00AB2D98" w:rsidRDefault="00AB2D98" w:rsidP="002550E9">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71491</w:t>
      </w:r>
      <w:r w:rsidR="00FB348F">
        <w:t xml:space="preserve">. Further corrections were needed and this was further discussed off-line and revised in </w:t>
      </w:r>
      <w:r w:rsidR="00FB348F" w:rsidRPr="00916E52">
        <w:rPr>
          <w:rFonts w:cs="Arial"/>
          <w:color w:val="0000FF"/>
          <w:szCs w:val="16"/>
          <w:lang w:eastAsia="en-US"/>
        </w:rPr>
        <w:t>TD S2</w:t>
      </w:r>
      <w:r w:rsidR="00FB348F" w:rsidRPr="00916E52">
        <w:rPr>
          <w:rFonts w:cs="Arial"/>
          <w:color w:val="0000FF"/>
          <w:szCs w:val="16"/>
          <w:lang w:eastAsia="en-US"/>
        </w:rPr>
        <w:noBreakHyphen/>
        <w:t>1</w:t>
      </w:r>
      <w:r w:rsidR="00FB348F">
        <w:rPr>
          <w:rFonts w:cs="Arial"/>
          <w:color w:val="0000FF"/>
          <w:szCs w:val="16"/>
          <w:lang w:eastAsia="en-US"/>
        </w:rPr>
        <w:t>71540</w:t>
      </w:r>
      <w:r w:rsidR="00042070">
        <w:t xml:space="preserve">. Clarification of the editor's note was needed and this was revised off-line in </w:t>
      </w:r>
      <w:r w:rsidR="00042070" w:rsidRPr="00916E52">
        <w:rPr>
          <w:rFonts w:cs="Arial"/>
          <w:color w:val="0000FF"/>
          <w:szCs w:val="16"/>
          <w:lang w:eastAsia="en-US"/>
        </w:rPr>
        <w:t>TD S2</w:t>
      </w:r>
      <w:r w:rsidR="00042070" w:rsidRPr="00916E52">
        <w:rPr>
          <w:rFonts w:cs="Arial"/>
          <w:color w:val="0000FF"/>
          <w:szCs w:val="16"/>
          <w:lang w:eastAsia="en-US"/>
        </w:rPr>
        <w:noBreakHyphen/>
        <w:t>1</w:t>
      </w:r>
      <w:r w:rsidR="00042070">
        <w:rPr>
          <w:rFonts w:cs="Arial"/>
          <w:color w:val="0000FF"/>
          <w:szCs w:val="16"/>
          <w:lang w:eastAsia="en-US"/>
        </w:rPr>
        <w:t>71606</w:t>
      </w:r>
      <w:r w:rsidR="00042070">
        <w:t xml:space="preserve">. </w:t>
      </w:r>
      <w:r w:rsidR="00CD494C">
        <w:t xml:space="preserve">Qualcomm commented that they had asked for an editor's note that the timer value is FFS. Intel disagreed that this should be added. </w:t>
      </w:r>
      <w:r w:rsidR="00AC6C1C">
        <w:t xml:space="preserve">This was then </w:t>
      </w:r>
      <w:r w:rsidR="00AC6C1C">
        <w:rPr>
          <w:color w:val="FF0000"/>
        </w:rPr>
        <w:t>approved</w:t>
      </w:r>
      <w:r w:rsidR="00AC6C1C">
        <w:t xml:space="preserve">. </w:t>
      </w:r>
      <w:r w:rsidR="00AC6C1C" w:rsidRPr="00AC6C1C">
        <w:rPr>
          <w:b/>
          <w:color w:val="0000FF"/>
        </w:rPr>
        <w:t xml:space="preserve">Qualcomm objected to the approval of this </w:t>
      </w:r>
      <w:r w:rsidR="00AC6C1C" w:rsidRPr="00AC6C1C">
        <w:rPr>
          <w:b/>
          <w:noProof/>
          <w:color w:val="0000FF"/>
        </w:rPr>
        <w:t>pCR</w:t>
      </w:r>
      <w:r w:rsidR="00AC6C1C">
        <w:t>.</w:t>
      </w:r>
      <w:r>
        <w:rPr>
          <w:lang w:eastAsia="en-US"/>
        </w:rPr>
        <w:t xml:space="preserve"> </w:t>
      </w:r>
      <w:r w:rsidR="00AC6C1C">
        <w:rPr>
          <w:lang w:eastAsia="en-US"/>
        </w:rPr>
        <w:br/>
      </w:r>
      <w:r w:rsidR="00AC6C1C" w:rsidRPr="00AC6C1C">
        <w:rPr>
          <w:b/>
          <w:color w:val="FF0000"/>
        </w:rPr>
        <w:t>Qualcomm requested to document their objection in this report:</w:t>
      </w:r>
      <w:r w:rsidR="00AC6C1C">
        <w:br/>
      </w:r>
      <w:r w:rsidR="00AC6C1C" w:rsidRPr="00AC6C1C">
        <w:rPr>
          <w:color w:val="FF0000"/>
        </w:rPr>
        <w:t xml:space="preserve">Qualcomm objects to </w:t>
      </w:r>
      <w:r w:rsidR="00AC6C1C" w:rsidRPr="00AC6C1C">
        <w:rPr>
          <w:color w:val="0000FF"/>
        </w:rPr>
        <w:t>TD S2</w:t>
      </w:r>
      <w:r w:rsidR="00AC6C1C" w:rsidRPr="00AC6C1C">
        <w:rPr>
          <w:color w:val="0000FF"/>
        </w:rPr>
        <w:noBreakHyphen/>
        <w:t>171606</w:t>
      </w:r>
      <w:r w:rsidR="00AC6C1C" w:rsidRPr="00AC6C1C">
        <w:rPr>
          <w:color w:val="FF0000"/>
        </w:rPr>
        <w:t xml:space="preserve"> because this paper does not determine, how the timer is determined/set by the SMF in step 2 and how it is used in the UE is not clear.</w:t>
      </w:r>
    </w:p>
    <w:p w:rsidR="002550E9" w:rsidRDefault="002550E9" w:rsidP="002550E9">
      <w:pPr>
        <w:pStyle w:val="NormTop"/>
      </w:pPr>
      <w:r>
        <w:rPr>
          <w:color w:val="0000FF"/>
        </w:rPr>
        <w:t>TD S2</w:t>
      </w:r>
      <w:r>
        <w:rPr>
          <w:color w:val="0000FF"/>
        </w:rPr>
        <w:noBreakHyphen/>
        <w:t>171079</w:t>
      </w:r>
      <w:r w:rsidRPr="00651984">
        <w:t xml:space="preserve"> </w:t>
      </w:r>
      <w:r>
        <w:t>(P-CR) TS 23.502: P-CR on UPF relocation procedure for SSC mode 2 and 3. (Source: Samsung).</w:t>
      </w:r>
      <w:r>
        <w:br/>
      </w:r>
      <w:r w:rsidRPr="00651984">
        <w:rPr>
          <w:b/>
        </w:rPr>
        <w:t>Abstract:</w:t>
      </w:r>
      <w:r w:rsidRPr="00651984">
        <w:t xml:space="preserve"> </w:t>
      </w:r>
      <w:r>
        <w:t>This contribution proposes UPF relocation procedure for SSC mode 2 and 3 under the control of the same SMF.</w:t>
      </w:r>
    </w:p>
    <w:p w:rsidR="002550E9" w:rsidRPr="00651984" w:rsidRDefault="002550E9" w:rsidP="002550E9">
      <w:pPr>
        <w:keepNext/>
        <w:keepLines/>
        <w:rPr>
          <w:i/>
        </w:rPr>
      </w:pPr>
      <w:r>
        <w:rPr>
          <w:i/>
        </w:rPr>
        <w:t xml:space="preserve">Convenor comment: New UPF </w:t>
      </w:r>
      <w:r w:rsidRPr="00AB2D98">
        <w:rPr>
          <w:i/>
          <w:noProof/>
        </w:rPr>
        <w:t>reloc</w:t>
      </w:r>
      <w:r>
        <w:rPr>
          <w:i/>
        </w:rPr>
        <w:t>.</w:t>
      </w:r>
    </w:p>
    <w:p w:rsidR="002550E9" w:rsidRPr="00651984" w:rsidRDefault="002550E9" w:rsidP="002550E9">
      <w:pPr>
        <w:keepNext/>
        <w:keepLines/>
      </w:pPr>
      <w:r>
        <w:rPr>
          <w:b/>
        </w:rPr>
        <w:t>Discussion and conclusion:</w:t>
      </w:r>
    </w:p>
    <w:p w:rsidR="002550E9" w:rsidRPr="00AB2D98" w:rsidRDefault="00AB2D98" w:rsidP="002550E9">
      <w:pPr>
        <w:keepLines/>
      </w:pPr>
      <w:r>
        <w:t>There was some discussion and it was decided to focus on SSC mode 3. Other contributions were reviewed. This was left for further off-line discussion and revised, merging</w:t>
      </w:r>
      <w:r w:rsidRPr="00AB2D98">
        <w:rPr>
          <w:color w:val="0000FF"/>
        </w:rPr>
        <w:t xml:space="preserve"> </w:t>
      </w:r>
      <w:r>
        <w:rPr>
          <w:color w:val="0000FF"/>
        </w:rPr>
        <w:t>TD S2</w:t>
      </w:r>
      <w:r>
        <w:rPr>
          <w:color w:val="0000FF"/>
        </w:rPr>
        <w:noBreakHyphen/>
        <w:t>171107</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71493</w:t>
      </w:r>
      <w:r w:rsidR="00715F84">
        <w:t xml:space="preserve">. Huawei questioned the re-use of the PDU ID in step 3. This should be left for study and an editor's note added. Qualcomm asked for another editor's note. This was left for further off-line discussion and revised in </w:t>
      </w:r>
      <w:r w:rsidR="00715F84" w:rsidRPr="00916E52">
        <w:rPr>
          <w:rFonts w:cs="Arial"/>
          <w:color w:val="0000FF"/>
          <w:szCs w:val="16"/>
          <w:lang w:eastAsia="en-US"/>
        </w:rPr>
        <w:t>TD S2</w:t>
      </w:r>
      <w:r w:rsidR="00715F84" w:rsidRPr="00916E52">
        <w:rPr>
          <w:rFonts w:cs="Arial"/>
          <w:color w:val="0000FF"/>
          <w:szCs w:val="16"/>
          <w:lang w:eastAsia="en-US"/>
        </w:rPr>
        <w:noBreakHyphen/>
        <w:t>1</w:t>
      </w:r>
      <w:r w:rsidR="00715F84">
        <w:rPr>
          <w:rFonts w:cs="Arial"/>
          <w:color w:val="0000FF"/>
          <w:szCs w:val="16"/>
          <w:lang w:eastAsia="en-US"/>
        </w:rPr>
        <w:t>71560</w:t>
      </w:r>
      <w:r w:rsidR="00715F84">
        <w:t>.</w:t>
      </w:r>
      <w:r w:rsidR="00715F84" w:rsidRPr="00916E52">
        <w:rPr>
          <w:lang w:eastAsia="en-US"/>
        </w:rPr>
        <w:t xml:space="preserve"> </w:t>
      </w:r>
      <w:r w:rsidR="00715F84">
        <w:rPr>
          <w:lang w:eastAsia="en-US"/>
        </w:rPr>
        <w:t xml:space="preserve">Reviewed and </w:t>
      </w:r>
      <w:r w:rsidR="00CD494C">
        <w:rPr>
          <w:color w:val="FF0000"/>
        </w:rPr>
        <w:t>agreed</w:t>
      </w:r>
      <w:r w:rsidR="00CD494C">
        <w:t xml:space="preserve"> in parallel session</w:t>
      </w:r>
      <w:r w:rsidR="00715F84">
        <w:rPr>
          <w:lang w:eastAsia="en-US"/>
        </w:rPr>
        <w:t>.</w:t>
      </w:r>
      <w:r w:rsidR="00CD494C">
        <w:rPr>
          <w:lang w:eastAsia="en-US"/>
        </w:rPr>
        <w:t xml:space="preserve"> </w:t>
      </w:r>
      <w:r w:rsidR="00CD494C">
        <w:t xml:space="preserve">This was </w:t>
      </w:r>
      <w:r w:rsidR="00CD494C" w:rsidRPr="00CD494C">
        <w:rPr>
          <w:color w:val="FF0000"/>
        </w:rPr>
        <w:t>block approved</w:t>
      </w:r>
      <w:r w:rsidR="00CD494C">
        <w:t>.</w:t>
      </w:r>
    </w:p>
    <w:p w:rsidR="002550E9" w:rsidRDefault="002550E9" w:rsidP="002550E9">
      <w:pPr>
        <w:pStyle w:val="NormTop"/>
      </w:pPr>
      <w:r>
        <w:rPr>
          <w:color w:val="0000FF"/>
        </w:rPr>
        <w:lastRenderedPageBreak/>
        <w:t>TD S2</w:t>
      </w:r>
      <w:r>
        <w:rPr>
          <w:color w:val="0000FF"/>
        </w:rPr>
        <w:noBreakHyphen/>
        <w:t>171107</w:t>
      </w:r>
      <w:r w:rsidRPr="00651984">
        <w:t xml:space="preserve"> </w:t>
      </w:r>
      <w:r>
        <w:t>(P-CR) TS 23.502: P-CR to add the procedures for TUPF relocation to support SSC. (Source: ETRI).</w:t>
      </w:r>
      <w:r>
        <w:br/>
      </w:r>
      <w:r w:rsidRPr="00651984">
        <w:rPr>
          <w:b/>
        </w:rPr>
        <w:t>Abstract:</w:t>
      </w:r>
      <w:r w:rsidRPr="00651984">
        <w:t xml:space="preserve"> </w:t>
      </w:r>
      <w:r>
        <w:t>This paper provides the detailed descriptions of TUPF relocation procedures to support SSC mode2, and 3.</w:t>
      </w:r>
    </w:p>
    <w:p w:rsidR="002550E9" w:rsidRPr="00651984" w:rsidRDefault="002550E9" w:rsidP="002550E9">
      <w:pPr>
        <w:keepNext/>
        <w:keepLines/>
        <w:rPr>
          <w:i/>
        </w:rPr>
      </w:pPr>
      <w:r>
        <w:rPr>
          <w:i/>
        </w:rPr>
        <w:t xml:space="preserve">Convenor comment: New UPF </w:t>
      </w:r>
      <w:r w:rsidRPr="00651984">
        <w:rPr>
          <w:i/>
          <w:noProof/>
        </w:rPr>
        <w:t>reloc</w:t>
      </w:r>
      <w:r>
        <w:rPr>
          <w:i/>
        </w:rPr>
        <w:t>.</w:t>
      </w:r>
    </w:p>
    <w:p w:rsidR="002550E9" w:rsidRPr="00651984" w:rsidRDefault="002550E9" w:rsidP="002550E9">
      <w:pPr>
        <w:keepNext/>
        <w:keepLines/>
      </w:pPr>
      <w:r>
        <w:rPr>
          <w:b/>
        </w:rPr>
        <w:t>Discussion and conclusion:</w:t>
      </w:r>
    </w:p>
    <w:p w:rsidR="002550E9" w:rsidRPr="00AB2D98" w:rsidRDefault="00AB2D98" w:rsidP="002550E9">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71493</w:t>
      </w:r>
      <w:r>
        <w:t>.</w:t>
      </w:r>
    </w:p>
    <w:p w:rsidR="002550E9" w:rsidRDefault="002550E9" w:rsidP="002550E9">
      <w:pPr>
        <w:pStyle w:val="NormTop"/>
      </w:pPr>
      <w:r>
        <w:rPr>
          <w:color w:val="0000FF"/>
        </w:rPr>
        <w:t>TD S2</w:t>
      </w:r>
      <w:r>
        <w:rPr>
          <w:color w:val="0000FF"/>
        </w:rPr>
        <w:noBreakHyphen/>
        <w:t>171145</w:t>
      </w:r>
      <w:r w:rsidRPr="00651984">
        <w:t xml:space="preserve"> </w:t>
      </w:r>
      <w:r>
        <w:t>(P-CR) 23.502: Service continuity call flows. (Source: Intel).</w:t>
      </w:r>
      <w:r>
        <w:br/>
      </w:r>
      <w:r w:rsidRPr="00651984">
        <w:rPr>
          <w:b/>
        </w:rPr>
        <w:t>Abstract:</w:t>
      </w:r>
      <w:r w:rsidRPr="00651984">
        <w:t xml:space="preserve"> </w:t>
      </w:r>
      <w:r>
        <w:t>This contribution proposes service continuity call flows for SSC mode 2 and SSC mode 3.</w:t>
      </w:r>
    </w:p>
    <w:p w:rsidR="002550E9" w:rsidRPr="00651984" w:rsidRDefault="002550E9" w:rsidP="002550E9">
      <w:pPr>
        <w:keepNext/>
        <w:keepLines/>
      </w:pPr>
      <w:r>
        <w:rPr>
          <w:b/>
        </w:rPr>
        <w:t>Discussion and conclusion:</w:t>
      </w:r>
    </w:p>
    <w:p w:rsidR="002550E9" w:rsidRPr="00AB2D98" w:rsidRDefault="00AB2D98" w:rsidP="002550E9">
      <w:pPr>
        <w:keepLines/>
      </w:pPr>
      <w:r>
        <w:t xml:space="preserve">This was reviewed and a number of issues raised.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71492</w:t>
      </w:r>
      <w:r w:rsidR="00715F84">
        <w:t xml:space="preserve">. Further corrections were needed and this was left for further off-line discussion and revised in </w:t>
      </w:r>
      <w:r w:rsidR="00715F84" w:rsidRPr="00916E52">
        <w:rPr>
          <w:rFonts w:cs="Arial"/>
          <w:color w:val="0000FF"/>
          <w:szCs w:val="16"/>
          <w:lang w:eastAsia="en-US"/>
        </w:rPr>
        <w:t>TD S2</w:t>
      </w:r>
      <w:r w:rsidR="00715F84" w:rsidRPr="00916E52">
        <w:rPr>
          <w:rFonts w:cs="Arial"/>
          <w:color w:val="0000FF"/>
          <w:szCs w:val="16"/>
          <w:lang w:eastAsia="en-US"/>
        </w:rPr>
        <w:noBreakHyphen/>
        <w:t>1</w:t>
      </w:r>
      <w:r w:rsidR="00715F84">
        <w:rPr>
          <w:rFonts w:cs="Arial"/>
          <w:color w:val="0000FF"/>
          <w:szCs w:val="16"/>
          <w:lang w:eastAsia="en-US"/>
        </w:rPr>
        <w:t>71561</w:t>
      </w:r>
      <w:r w:rsidR="00715F84">
        <w:t xml:space="preserve">. </w:t>
      </w:r>
      <w:r w:rsidR="00042070">
        <w:t xml:space="preserve">This was reviewed and </w:t>
      </w:r>
      <w:r w:rsidR="00042070">
        <w:rPr>
          <w:color w:val="FF0000"/>
        </w:rPr>
        <w:t>approved</w:t>
      </w:r>
      <w:r w:rsidR="00042070">
        <w:t>.</w:t>
      </w:r>
    </w:p>
    <w:p w:rsidR="002550E9" w:rsidRDefault="002550E9" w:rsidP="002550E9">
      <w:pPr>
        <w:pStyle w:val="NormTop"/>
      </w:pPr>
      <w:r>
        <w:rPr>
          <w:color w:val="0000FF"/>
        </w:rPr>
        <w:t>TD S2</w:t>
      </w:r>
      <w:r>
        <w:rPr>
          <w:color w:val="0000FF"/>
        </w:rPr>
        <w:noBreakHyphen/>
        <w:t>170769</w:t>
      </w:r>
      <w:r w:rsidRPr="00651984">
        <w:t xml:space="preserve"> </w:t>
      </w:r>
      <w:r>
        <w:t xml:space="preserve">(P-CR) TS 23.502 §4.3.3: PDU session modification with </w:t>
      </w:r>
      <w:r w:rsidRPr="00651984">
        <w:rPr>
          <w:noProof/>
        </w:rPr>
        <w:t>QoS</w:t>
      </w:r>
      <w:r>
        <w:t xml:space="preserve"> update. (Source: LG Electronics, Nokia, Qualcomm Incorporated). (Revision of </w:t>
      </w:r>
      <w:r>
        <w:rPr>
          <w:color w:val="0000FF"/>
        </w:rPr>
        <w:t>TD S2</w:t>
      </w:r>
      <w:r>
        <w:rPr>
          <w:color w:val="0000FF"/>
        </w:rPr>
        <w:noBreakHyphen/>
      </w:r>
      <w:r w:rsidRPr="00651984">
        <w:rPr>
          <w:color w:val="0000FF"/>
        </w:rPr>
        <w:t>170242</w:t>
      </w:r>
      <w:r w:rsidRPr="00651984">
        <w:t>).</w:t>
      </w:r>
      <w:r>
        <w:br/>
      </w:r>
      <w:r w:rsidRPr="00651984">
        <w:rPr>
          <w:b/>
        </w:rPr>
        <w:t>Abstract:</w:t>
      </w:r>
      <w:r w:rsidRPr="00651984">
        <w:t xml:space="preserve"> </w:t>
      </w:r>
      <w:r>
        <w:t xml:space="preserve">This contribution proposes PDU session modification with </w:t>
      </w:r>
      <w:r w:rsidRPr="00651984">
        <w:rPr>
          <w:noProof/>
        </w:rPr>
        <w:t>QoS</w:t>
      </w:r>
      <w:r>
        <w:t xml:space="preserve"> update procedure.</w:t>
      </w:r>
    </w:p>
    <w:p w:rsidR="002550E9" w:rsidRPr="00651984" w:rsidRDefault="002550E9" w:rsidP="002550E9">
      <w:pPr>
        <w:keepNext/>
        <w:keepLines/>
        <w:rPr>
          <w:i/>
        </w:rPr>
      </w:pPr>
      <w:r>
        <w:rPr>
          <w:i/>
        </w:rPr>
        <w:t>Convenor comment: New SM modify.</w:t>
      </w:r>
    </w:p>
    <w:p w:rsidR="002550E9" w:rsidRPr="00651984" w:rsidRDefault="002550E9" w:rsidP="002550E9">
      <w:pPr>
        <w:keepNext/>
        <w:keepLines/>
      </w:pPr>
      <w:r>
        <w:rPr>
          <w:b/>
        </w:rPr>
        <w:t>Discussion and conclusion:</w:t>
      </w:r>
    </w:p>
    <w:p w:rsidR="002550E9" w:rsidRPr="00651984" w:rsidRDefault="002550E9" w:rsidP="002550E9">
      <w:pPr>
        <w:keepLines/>
      </w:pPr>
      <w:r>
        <w:t xml:space="preserve">Revision of </w:t>
      </w:r>
      <w:r w:rsidRPr="00651984">
        <w:rPr>
          <w:color w:val="0000FF"/>
        </w:rPr>
        <w:t>TD S2</w:t>
      </w:r>
      <w:r w:rsidRPr="00651984">
        <w:rPr>
          <w:color w:val="0000FF"/>
        </w:rPr>
        <w:noBreakHyphen/>
        <w:t>170242</w:t>
      </w:r>
      <w:r>
        <w:t xml:space="preserve"> from S2#118BIS. </w:t>
      </w:r>
      <w:r w:rsidR="00AB2D98">
        <w:t xml:space="preserve">This was reviewed and a number of issues raised. This was left for further off-line discussion and revised, merging </w:t>
      </w:r>
      <w:r w:rsidR="00AB2D98" w:rsidRPr="00AB2D98">
        <w:rPr>
          <w:color w:val="0000FF"/>
        </w:rPr>
        <w:t>TD S2</w:t>
      </w:r>
      <w:r w:rsidR="00AB2D98" w:rsidRPr="00AB2D98">
        <w:rPr>
          <w:color w:val="0000FF"/>
        </w:rPr>
        <w:noBreakHyphen/>
        <w:t>171005</w:t>
      </w:r>
      <w:r w:rsidR="00AB2D98">
        <w:t xml:space="preserve">, in </w:t>
      </w:r>
      <w:r w:rsidR="00AB2D98" w:rsidRPr="00916E52">
        <w:rPr>
          <w:rFonts w:cs="Arial"/>
          <w:color w:val="0000FF"/>
          <w:szCs w:val="16"/>
          <w:lang w:eastAsia="en-US"/>
        </w:rPr>
        <w:t>TD S2</w:t>
      </w:r>
      <w:r w:rsidR="00AB2D98" w:rsidRPr="00916E52">
        <w:rPr>
          <w:rFonts w:cs="Arial"/>
          <w:color w:val="0000FF"/>
          <w:szCs w:val="16"/>
          <w:lang w:eastAsia="en-US"/>
        </w:rPr>
        <w:noBreakHyphen/>
        <w:t>1</w:t>
      </w:r>
      <w:r w:rsidR="00AB2D98">
        <w:rPr>
          <w:rFonts w:cs="Arial"/>
          <w:color w:val="0000FF"/>
          <w:szCs w:val="16"/>
          <w:lang w:eastAsia="en-US"/>
        </w:rPr>
        <w:t>71494</w:t>
      </w:r>
      <w:r w:rsidR="00FB348F">
        <w:t xml:space="preserve">. Reviewed and </w:t>
      </w:r>
      <w:r w:rsidR="00CD494C">
        <w:rPr>
          <w:color w:val="FF0000"/>
        </w:rPr>
        <w:t>agreed</w:t>
      </w:r>
      <w:r w:rsidR="00CD494C">
        <w:t xml:space="preserve"> in parallel session</w:t>
      </w:r>
      <w:r w:rsidR="00FB348F">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171005</w:t>
      </w:r>
      <w:r w:rsidRPr="00651984">
        <w:t xml:space="preserve"> </w:t>
      </w:r>
      <w:r>
        <w:t>(P-CR) 23.502 PDU Session Modification procedures. (Source: CATT).</w:t>
      </w:r>
      <w:r>
        <w:br/>
      </w:r>
      <w:r w:rsidRPr="00651984">
        <w:rPr>
          <w:b/>
        </w:rPr>
        <w:t>Abstract:</w:t>
      </w:r>
      <w:r w:rsidRPr="00651984">
        <w:t xml:space="preserve"> </w:t>
      </w:r>
      <w:r>
        <w:t>This contribution proposes call flows for PDU Session Modification procedures.</w:t>
      </w:r>
    </w:p>
    <w:p w:rsidR="002550E9" w:rsidRPr="00651984" w:rsidRDefault="002550E9" w:rsidP="002550E9">
      <w:pPr>
        <w:keepNext/>
        <w:keepLines/>
        <w:rPr>
          <w:i/>
        </w:rPr>
      </w:pPr>
      <w:r>
        <w:rPr>
          <w:i/>
        </w:rPr>
        <w:t>Convenor comment: New SM modify.</w:t>
      </w:r>
    </w:p>
    <w:p w:rsidR="002550E9" w:rsidRPr="00651984" w:rsidRDefault="002550E9" w:rsidP="002550E9">
      <w:pPr>
        <w:keepNext/>
        <w:keepLines/>
      </w:pPr>
      <w:r>
        <w:rPr>
          <w:b/>
        </w:rPr>
        <w:t>Discussion and conclusion:</w:t>
      </w:r>
    </w:p>
    <w:p w:rsidR="002550E9" w:rsidRPr="00AB2D98" w:rsidRDefault="00AB2D98" w:rsidP="002550E9">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71494</w:t>
      </w:r>
      <w:r>
        <w:t>.</w:t>
      </w:r>
    </w:p>
    <w:p w:rsidR="002550E9" w:rsidRDefault="002550E9" w:rsidP="002550E9">
      <w:pPr>
        <w:pStyle w:val="NormTop"/>
      </w:pPr>
      <w:r>
        <w:rPr>
          <w:color w:val="0000FF"/>
        </w:rPr>
        <w:t>TD S2</w:t>
      </w:r>
      <w:r>
        <w:rPr>
          <w:color w:val="0000FF"/>
        </w:rPr>
        <w:noBreakHyphen/>
        <w:t>170797</w:t>
      </w:r>
      <w:r w:rsidRPr="00651984">
        <w:t xml:space="preserve"> </w:t>
      </w:r>
      <w:r>
        <w:t>(P-CR) 23.501 § 8.3: User plane protocol stack between the UE and the DN. (Source: Nokia, Alcatel-Lucent Shanghai Bell, Samsung).</w:t>
      </w:r>
      <w:r>
        <w:br/>
      </w:r>
      <w:r w:rsidRPr="00651984">
        <w:rPr>
          <w:b/>
        </w:rPr>
        <w:t>Abstract:</w:t>
      </w:r>
      <w:r w:rsidRPr="00651984">
        <w:t xml:space="preserve"> </w:t>
      </w:r>
      <w:r>
        <w:t>23.501 § 8.3: User plane protocol stack between the UE and the DN.</w:t>
      </w:r>
    </w:p>
    <w:p w:rsidR="002550E9" w:rsidRPr="00651984" w:rsidRDefault="002550E9" w:rsidP="002550E9">
      <w:pPr>
        <w:keepNext/>
        <w:keepLines/>
        <w:rPr>
          <w:i/>
        </w:rPr>
      </w:pPr>
      <w:r>
        <w:rPr>
          <w:i/>
        </w:rPr>
        <w:t>Convenor comment: UP stack.</w:t>
      </w:r>
    </w:p>
    <w:p w:rsidR="002550E9" w:rsidRPr="00651984" w:rsidRDefault="002550E9" w:rsidP="002550E9">
      <w:pPr>
        <w:keepNext/>
        <w:keepLines/>
      </w:pPr>
      <w:r>
        <w:rPr>
          <w:b/>
        </w:rPr>
        <w:t>Discussion and conclusion:</w:t>
      </w:r>
    </w:p>
    <w:p w:rsidR="002550E9" w:rsidRPr="00AB2D98" w:rsidRDefault="00AB2D98" w:rsidP="002550E9">
      <w:pPr>
        <w:keepLines/>
      </w:pPr>
      <w:r>
        <w:t>This was reviewed and a number of issues raised and this was left for further off-line discussion and revised</w:t>
      </w:r>
      <w:r w:rsidRPr="00AB2D98">
        <w:t xml:space="preserve"> , merging </w:t>
      </w:r>
      <w:r w:rsidRPr="00AB2D98">
        <w:rPr>
          <w:color w:val="0000FF"/>
        </w:rPr>
        <w:t>TD S2</w:t>
      </w:r>
      <w:r w:rsidRPr="00AB2D98">
        <w:rPr>
          <w:color w:val="0000FF"/>
        </w:rPr>
        <w:noBreakHyphen/>
        <w:t>171035</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71495</w:t>
      </w:r>
      <w:r w:rsidR="00837031">
        <w:t xml:space="preserve">. </w:t>
      </w:r>
      <w:r w:rsidR="00837031" w:rsidRPr="00837031">
        <w:t xml:space="preserve">Further issues were raised and this was further discussed off-line and revised in </w:t>
      </w:r>
      <w:r w:rsidR="00837031" w:rsidRPr="00837031">
        <w:rPr>
          <w:color w:val="0000FF"/>
        </w:rPr>
        <w:t>TD S2</w:t>
      </w:r>
      <w:r w:rsidR="00837031" w:rsidRPr="00837031">
        <w:rPr>
          <w:color w:val="0000FF"/>
        </w:rPr>
        <w:noBreakHyphen/>
        <w:t>171527</w:t>
      </w:r>
      <w:r w:rsidR="00837031">
        <w:t xml:space="preserve">. </w:t>
      </w:r>
      <w:r w:rsidR="00FB348F">
        <w:t xml:space="preserve">5GC should be 5G and the figure should be clarified to be a PDU session with no anchor. It was decided to remove 'non PDU session anchor' for the moment. The (R) should also be removed. This was revised accordingly in </w:t>
      </w:r>
      <w:r w:rsidR="00FB348F" w:rsidRPr="00916E52">
        <w:rPr>
          <w:rFonts w:cs="Arial"/>
          <w:color w:val="0000FF"/>
          <w:szCs w:val="16"/>
          <w:lang w:eastAsia="en-US"/>
        </w:rPr>
        <w:t>TD S2</w:t>
      </w:r>
      <w:r w:rsidR="00FB348F" w:rsidRPr="00916E52">
        <w:rPr>
          <w:rFonts w:cs="Arial"/>
          <w:color w:val="0000FF"/>
          <w:szCs w:val="16"/>
          <w:lang w:eastAsia="en-US"/>
        </w:rPr>
        <w:noBreakHyphen/>
        <w:t>1</w:t>
      </w:r>
      <w:r w:rsidR="00FB348F">
        <w:rPr>
          <w:rFonts w:cs="Arial"/>
          <w:color w:val="0000FF"/>
          <w:szCs w:val="16"/>
          <w:lang w:eastAsia="en-US"/>
        </w:rPr>
        <w:t>71529</w:t>
      </w:r>
      <w:r w:rsidR="00FB348F" w:rsidRPr="00916E52">
        <w:rPr>
          <w:lang w:eastAsia="en-US"/>
        </w:rPr>
        <w:t xml:space="preserve"> </w:t>
      </w:r>
      <w:r w:rsidR="00FB348F">
        <w:t xml:space="preserve">which was </w:t>
      </w:r>
      <w:r w:rsidR="00CD494C">
        <w:rPr>
          <w:color w:val="FF0000"/>
        </w:rPr>
        <w:t>agreed</w:t>
      </w:r>
      <w:r w:rsidR="00CD494C">
        <w:t xml:space="preserve"> in parallel session</w:t>
      </w:r>
      <w:r w:rsidR="00FB348F">
        <w:t>.</w:t>
      </w:r>
      <w:r w:rsidR="00CD494C">
        <w:t xml:space="preserve"> This was </w:t>
      </w:r>
      <w:r w:rsidR="00CD494C" w:rsidRPr="00CD494C">
        <w:rPr>
          <w:color w:val="FF0000"/>
        </w:rPr>
        <w:t>block approved</w:t>
      </w:r>
      <w:r w:rsidR="00CD494C">
        <w:t>.</w:t>
      </w:r>
    </w:p>
    <w:p w:rsidR="00AB2D98" w:rsidRDefault="00AB2D98" w:rsidP="00AB2D98">
      <w:pPr>
        <w:pStyle w:val="NormTop"/>
      </w:pPr>
      <w:r>
        <w:rPr>
          <w:color w:val="0000FF"/>
        </w:rPr>
        <w:t>TD S2</w:t>
      </w:r>
      <w:r>
        <w:rPr>
          <w:color w:val="0000FF"/>
        </w:rPr>
        <w:noBreakHyphen/>
        <w:t>171035</w:t>
      </w:r>
      <w:r w:rsidRPr="00651984">
        <w:t xml:space="preserve"> </w:t>
      </w:r>
      <w:r>
        <w:t xml:space="preserve">(P-CR) TS 23.501: User plane protocol stack with 5G RAN. (Source: Huawei, </w:t>
      </w:r>
      <w:r w:rsidRPr="00837031">
        <w:rPr>
          <w:noProof/>
        </w:rPr>
        <w:t>HiSilicon</w:t>
      </w:r>
      <w:r>
        <w:t>).</w:t>
      </w:r>
      <w:r>
        <w:br/>
      </w:r>
      <w:r w:rsidRPr="00651984">
        <w:rPr>
          <w:b/>
        </w:rPr>
        <w:t>Abstract:</w:t>
      </w:r>
      <w:r w:rsidRPr="00651984">
        <w:t xml:space="preserve"> </w:t>
      </w:r>
      <w:r>
        <w:t>This contribution proposes UP protocol stack with 5G RAN support.</w:t>
      </w:r>
    </w:p>
    <w:p w:rsidR="00AB2D98" w:rsidRPr="00651984" w:rsidRDefault="00AB2D98" w:rsidP="00AB2D98">
      <w:pPr>
        <w:keepNext/>
        <w:keepLines/>
        <w:rPr>
          <w:i/>
        </w:rPr>
      </w:pPr>
      <w:r>
        <w:rPr>
          <w:i/>
        </w:rPr>
        <w:t>Convenor comment: UP stack.</w:t>
      </w:r>
    </w:p>
    <w:p w:rsidR="00AB2D98" w:rsidRPr="00651984" w:rsidRDefault="00AB2D98" w:rsidP="00AB2D98">
      <w:pPr>
        <w:keepNext/>
        <w:keepLines/>
      </w:pPr>
      <w:r>
        <w:rPr>
          <w:b/>
        </w:rPr>
        <w:t>Discussion and conclusion:</w:t>
      </w:r>
    </w:p>
    <w:p w:rsidR="00AB2D98" w:rsidRPr="00AB2D98" w:rsidRDefault="00AB2D98" w:rsidP="00AB2D98">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71495</w:t>
      </w:r>
      <w:r>
        <w:t>.</w:t>
      </w:r>
    </w:p>
    <w:p w:rsidR="002550E9" w:rsidRDefault="002550E9" w:rsidP="002550E9">
      <w:pPr>
        <w:pStyle w:val="NormTop"/>
      </w:pPr>
      <w:r>
        <w:rPr>
          <w:color w:val="0000FF"/>
        </w:rPr>
        <w:lastRenderedPageBreak/>
        <w:t>TD S2</w:t>
      </w:r>
      <w:r>
        <w:rPr>
          <w:color w:val="0000FF"/>
        </w:rPr>
        <w:noBreakHyphen/>
        <w:t>170947</w:t>
      </w:r>
      <w:r w:rsidRPr="00651984">
        <w:t xml:space="preserve"> </w:t>
      </w:r>
      <w:r>
        <w:t>(DISCUSSION) IP Index for IP Address Allocation based on PCF. (Source: T-Mobile USA INC).</w:t>
      </w:r>
      <w:r>
        <w:br/>
      </w:r>
      <w:r w:rsidRPr="00651984">
        <w:rPr>
          <w:b/>
        </w:rPr>
        <w:t>Abstract:</w:t>
      </w:r>
      <w:r w:rsidRPr="00651984">
        <w:t xml:space="preserve"> </w:t>
      </w:r>
      <w:r>
        <w:t>Enhances Session management procedure for PDU Activation to include optional PCF interaction to retrieve an index used to govern IP Address allocation at the SMF.</w:t>
      </w:r>
    </w:p>
    <w:p w:rsidR="002550E9" w:rsidRPr="00651984" w:rsidRDefault="002550E9" w:rsidP="002550E9">
      <w:pPr>
        <w:keepNext/>
        <w:keepLines/>
        <w:rPr>
          <w:i/>
        </w:rPr>
      </w:pPr>
      <w:r>
        <w:rPr>
          <w:i/>
        </w:rPr>
        <w:t xml:space="preserve">Convenor comment: IP </w:t>
      </w:r>
      <w:r w:rsidRPr="00651984">
        <w:rPr>
          <w:i/>
          <w:noProof/>
        </w:rPr>
        <w:t>alloc</w:t>
      </w:r>
      <w:r>
        <w:rPr>
          <w:i/>
        </w:rPr>
        <w:t>.</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170948</w:t>
      </w:r>
      <w:r w:rsidRPr="00651984">
        <w:t xml:space="preserve"> </w:t>
      </w:r>
      <w:r>
        <w:t>(P-CR) P-CR for 23.501 on IP Index for IP Address Allocation based on PCF. (Source: T-Mobile USA INC).</w:t>
      </w:r>
      <w:r>
        <w:br/>
      </w:r>
      <w:r w:rsidRPr="00651984">
        <w:rPr>
          <w:b/>
        </w:rPr>
        <w:t>Abstract:</w:t>
      </w:r>
      <w:r w:rsidRPr="00651984">
        <w:t xml:space="preserve"> </w:t>
      </w:r>
      <w:r>
        <w:t>P-CR for 23.501 to enhance session management procedures for PDU Activation to include optional PCF interaction to retrieve an index used to govern IP Address allocation at the SMF.</w:t>
      </w:r>
    </w:p>
    <w:p w:rsidR="002550E9" w:rsidRPr="00651984" w:rsidRDefault="002550E9" w:rsidP="002550E9">
      <w:pPr>
        <w:keepNext/>
        <w:keepLines/>
        <w:rPr>
          <w:i/>
        </w:rPr>
      </w:pPr>
      <w:r>
        <w:rPr>
          <w:i/>
        </w:rPr>
        <w:t xml:space="preserve">Convenor comment: IP </w:t>
      </w:r>
      <w:r w:rsidRPr="00651984">
        <w:rPr>
          <w:i/>
          <w:noProof/>
        </w:rPr>
        <w:t>alloc</w:t>
      </w:r>
      <w:r>
        <w:rPr>
          <w:i/>
        </w:rPr>
        <w:t>.</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170949</w:t>
      </w:r>
      <w:r w:rsidRPr="00651984">
        <w:t xml:space="preserve"> </w:t>
      </w:r>
      <w:r>
        <w:t>(P-CR) P-CR for 23.502 on IP Index for IP Address Allocation based on PCF. (Source: T-Mobile USA INC).</w:t>
      </w:r>
      <w:r>
        <w:br/>
      </w:r>
      <w:r w:rsidRPr="00651984">
        <w:rPr>
          <w:b/>
        </w:rPr>
        <w:t>Abstract:</w:t>
      </w:r>
      <w:r w:rsidRPr="00651984">
        <w:t xml:space="preserve"> </w:t>
      </w:r>
      <w:r>
        <w:t>P-CR for 23.502 to enhance session management procedures for PDU Activation to include optional PCF interaction to retrieve an index used to govern IP Address allocation at the SMF.</w:t>
      </w:r>
    </w:p>
    <w:p w:rsidR="002550E9" w:rsidRPr="00651984" w:rsidRDefault="002550E9" w:rsidP="002550E9">
      <w:pPr>
        <w:keepNext/>
        <w:keepLines/>
        <w:rPr>
          <w:i/>
        </w:rPr>
      </w:pPr>
      <w:r>
        <w:rPr>
          <w:i/>
        </w:rPr>
        <w:t xml:space="preserve">Convenor comment: IP </w:t>
      </w:r>
      <w:r w:rsidRPr="00651984">
        <w:rPr>
          <w:i/>
          <w:noProof/>
        </w:rPr>
        <w:t>alloc</w:t>
      </w:r>
      <w:r>
        <w:rPr>
          <w:i/>
        </w:rPr>
        <w:t>.</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170951</w:t>
      </w:r>
      <w:r w:rsidRPr="00651984">
        <w:t xml:space="preserve"> </w:t>
      </w:r>
      <w:r>
        <w:t>(DISCUSSION) Enhancing IP Allocation between UPF and SMF. (Source: T-Mobile USA INC).</w:t>
      </w:r>
      <w:r>
        <w:br/>
      </w:r>
      <w:r w:rsidRPr="00651984">
        <w:rPr>
          <w:b/>
        </w:rPr>
        <w:t>Abstract:</w:t>
      </w:r>
      <w:r w:rsidRPr="00651984">
        <w:t xml:space="preserve"> </w:t>
      </w:r>
      <w:r>
        <w:t>This document highlights an issue with SMF allocation of IP addresses in complex networks and provides a solution proposal using IP reservation.</w:t>
      </w:r>
    </w:p>
    <w:p w:rsidR="002550E9" w:rsidRPr="00651984" w:rsidRDefault="002550E9" w:rsidP="002550E9">
      <w:pPr>
        <w:keepNext/>
        <w:keepLines/>
        <w:rPr>
          <w:i/>
        </w:rPr>
      </w:pPr>
      <w:r>
        <w:rPr>
          <w:i/>
        </w:rPr>
        <w:t xml:space="preserve">Convenor comment: IP </w:t>
      </w:r>
      <w:r w:rsidRPr="00651984">
        <w:rPr>
          <w:i/>
          <w:noProof/>
        </w:rPr>
        <w:t>alloc</w:t>
      </w:r>
      <w:r>
        <w:rPr>
          <w:i/>
        </w:rPr>
        <w:t>.</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170952</w:t>
      </w:r>
      <w:r w:rsidRPr="00651984">
        <w:t xml:space="preserve"> </w:t>
      </w:r>
      <w:r>
        <w:t>(P-CR) P-CR to 23.501 for Enhancing IP Allocation between UPF and SMF. (Source: T-Mobile USA INC).</w:t>
      </w:r>
      <w:r>
        <w:br/>
      </w:r>
      <w:r w:rsidRPr="00651984">
        <w:rPr>
          <w:b/>
        </w:rPr>
        <w:t>Abstract:</w:t>
      </w:r>
      <w:r w:rsidRPr="00651984">
        <w:t xml:space="preserve"> </w:t>
      </w:r>
      <w:r>
        <w:t>P-CR to 23.501 that enhances the SMF allocation of IP addresses capabilities in complex networks using IP reservation.</w:t>
      </w:r>
    </w:p>
    <w:p w:rsidR="002550E9" w:rsidRPr="00651984" w:rsidRDefault="002550E9" w:rsidP="002550E9">
      <w:pPr>
        <w:keepNext/>
        <w:keepLines/>
        <w:rPr>
          <w:i/>
        </w:rPr>
      </w:pPr>
      <w:r>
        <w:rPr>
          <w:i/>
        </w:rPr>
        <w:t xml:space="preserve">Convenor comment: IP </w:t>
      </w:r>
      <w:r w:rsidRPr="00651984">
        <w:rPr>
          <w:i/>
          <w:noProof/>
        </w:rPr>
        <w:t>alloc</w:t>
      </w:r>
      <w:r>
        <w:rPr>
          <w:i/>
        </w:rPr>
        <w:t>.</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170953</w:t>
      </w:r>
      <w:r w:rsidRPr="00651984">
        <w:t xml:space="preserve"> </w:t>
      </w:r>
      <w:r>
        <w:t>(P-CR) P-CR to 23.502 for Enhancing IP Allocation between UPF and SMF. (Source: T-Mobile USA INC).</w:t>
      </w:r>
      <w:r>
        <w:br/>
      </w:r>
      <w:r w:rsidRPr="00651984">
        <w:rPr>
          <w:b/>
        </w:rPr>
        <w:t>Abstract:</w:t>
      </w:r>
      <w:r w:rsidRPr="00651984">
        <w:t xml:space="preserve"> </w:t>
      </w:r>
      <w:r>
        <w:t>P-CR to 23.502 that enhances the SMF allocation of IP addresses capabilities in complex networks using IP reservation.</w:t>
      </w:r>
    </w:p>
    <w:p w:rsidR="002550E9" w:rsidRPr="00651984" w:rsidRDefault="002550E9" w:rsidP="002550E9">
      <w:pPr>
        <w:keepNext/>
        <w:keepLines/>
        <w:rPr>
          <w:i/>
        </w:rPr>
      </w:pPr>
      <w:r>
        <w:rPr>
          <w:i/>
        </w:rPr>
        <w:t xml:space="preserve">Convenor comment: IP </w:t>
      </w:r>
      <w:r w:rsidRPr="00651984">
        <w:rPr>
          <w:i/>
          <w:noProof/>
        </w:rPr>
        <w:t>alloc</w:t>
      </w:r>
      <w:r>
        <w:rPr>
          <w:i/>
        </w:rPr>
        <w:t>.</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lastRenderedPageBreak/>
        <w:t>TD S2</w:t>
      </w:r>
      <w:r>
        <w:rPr>
          <w:color w:val="0000FF"/>
        </w:rPr>
        <w:noBreakHyphen/>
        <w:t>170954</w:t>
      </w:r>
      <w:r w:rsidRPr="00651984">
        <w:t xml:space="preserve"> </w:t>
      </w:r>
      <w:r>
        <w:t>(P-CR) P-CR to 23.502 for Enhancing IP Allocation between UPF and SMF. (Source: T-Mobile USA INC).</w:t>
      </w:r>
      <w:r>
        <w:br/>
      </w:r>
      <w:r w:rsidRPr="00651984">
        <w:rPr>
          <w:b/>
        </w:rPr>
        <w:t>Abstract:</w:t>
      </w:r>
      <w:r w:rsidRPr="00651984">
        <w:t xml:space="preserve"> </w:t>
      </w:r>
      <w:r>
        <w:t>P-CR to 23.502 that enhances the SMF allocation of IP addresses capabilities in complex networks using IP reservation.</w:t>
      </w:r>
    </w:p>
    <w:p w:rsidR="002550E9" w:rsidRPr="00651984" w:rsidRDefault="002550E9" w:rsidP="002550E9">
      <w:pPr>
        <w:keepNext/>
        <w:keepLines/>
        <w:rPr>
          <w:i/>
        </w:rPr>
      </w:pPr>
      <w:r>
        <w:rPr>
          <w:i/>
        </w:rPr>
        <w:t xml:space="preserve">Convenor comment: IP </w:t>
      </w:r>
      <w:r w:rsidRPr="00651984">
        <w:rPr>
          <w:i/>
          <w:noProof/>
        </w:rPr>
        <w:t>alloc</w:t>
      </w:r>
      <w:r>
        <w:rPr>
          <w:i/>
        </w:rPr>
        <w:t>.</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171021</w:t>
      </w:r>
      <w:r w:rsidRPr="00651984">
        <w:t xml:space="preserve"> </w:t>
      </w:r>
      <w:r>
        <w:t>(P-CR) TS 23.501: Updates to IP address management section. (Source: Samsung).</w:t>
      </w:r>
      <w:r>
        <w:br/>
      </w:r>
      <w:r w:rsidRPr="00651984">
        <w:rPr>
          <w:b/>
        </w:rPr>
        <w:t>Abstract:</w:t>
      </w:r>
      <w:r w:rsidRPr="00651984">
        <w:t xml:space="preserve"> </w:t>
      </w:r>
      <w:r>
        <w:t>This contribution provides updates to IP address management section clarifying mandatory mechanisms for IPv4 and IPv6 PDU types. It also provides information for supporting static IP address/prefix.</w:t>
      </w:r>
    </w:p>
    <w:p w:rsidR="002550E9" w:rsidRPr="00651984" w:rsidRDefault="002550E9" w:rsidP="002550E9">
      <w:pPr>
        <w:keepNext/>
        <w:keepLines/>
        <w:rPr>
          <w:i/>
        </w:rPr>
      </w:pPr>
      <w:r>
        <w:rPr>
          <w:i/>
        </w:rPr>
        <w:t>Convenor comment: IP manage.</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171022</w:t>
      </w:r>
      <w:r w:rsidRPr="00651984">
        <w:t xml:space="preserve"> </w:t>
      </w:r>
      <w:r>
        <w:t>(P-CR) TS 23.501: General information on N4 Management. (Source: Samsung).</w:t>
      </w:r>
      <w:r>
        <w:br/>
      </w:r>
      <w:r w:rsidRPr="00651984">
        <w:rPr>
          <w:b/>
        </w:rPr>
        <w:t>Abstract:</w:t>
      </w:r>
      <w:r w:rsidRPr="00651984">
        <w:t xml:space="preserve"> </w:t>
      </w:r>
      <w:r>
        <w:t>This contribution updates user plane management section to include N4 management details related to establishment, modification and release of N4 session context. This section is intended for TS 23.501 as a sub section of user plane management.</w:t>
      </w:r>
    </w:p>
    <w:p w:rsidR="002550E9" w:rsidRPr="00651984" w:rsidRDefault="002550E9" w:rsidP="002550E9">
      <w:pPr>
        <w:keepNext/>
        <w:keepLines/>
        <w:rPr>
          <w:i/>
        </w:rPr>
      </w:pPr>
      <w:r>
        <w:rPr>
          <w:i/>
        </w:rPr>
        <w:t>Convenor comment: N4.</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171024</w:t>
      </w:r>
      <w:r w:rsidRPr="00651984">
        <w:t xml:space="preserve"> </w:t>
      </w:r>
      <w:r>
        <w:t>(P-CR) TS 23.502: N4 Management Procedures. (Source: Samsung).</w:t>
      </w:r>
      <w:r>
        <w:br/>
      </w:r>
      <w:r w:rsidRPr="00651984">
        <w:rPr>
          <w:b/>
        </w:rPr>
        <w:t>Abstract:</w:t>
      </w:r>
      <w:r w:rsidRPr="00651984">
        <w:t xml:space="preserve"> </w:t>
      </w:r>
      <w:r>
        <w:t>This contribution provides N4 management procedures related to establishment, modification and release of N4 session context. This section is intended for TS 23.502.</w:t>
      </w:r>
    </w:p>
    <w:p w:rsidR="002550E9" w:rsidRPr="00651984" w:rsidRDefault="002550E9" w:rsidP="002550E9">
      <w:pPr>
        <w:keepNext/>
        <w:keepLines/>
        <w:rPr>
          <w:i/>
        </w:rPr>
      </w:pPr>
      <w:r>
        <w:rPr>
          <w:i/>
        </w:rPr>
        <w:t>Convenor comment: N4.</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171155</w:t>
      </w:r>
      <w:r w:rsidRPr="00651984">
        <w:t xml:space="preserve"> </w:t>
      </w:r>
      <w:r>
        <w:t>(P-CR) SMF and UPF interactions. (Source: CATT).</w:t>
      </w:r>
      <w:r>
        <w:br/>
      </w:r>
      <w:r w:rsidRPr="00651984">
        <w:rPr>
          <w:b/>
        </w:rPr>
        <w:t>Abstract:</w:t>
      </w:r>
      <w:r w:rsidRPr="00651984">
        <w:t xml:space="preserve"> </w:t>
      </w:r>
      <w:r>
        <w:t>This contribution proposes normative text for SMF and UPF interactions in clause 4.4 of TS 23.502.</w:t>
      </w:r>
    </w:p>
    <w:p w:rsidR="002550E9" w:rsidRPr="00651984" w:rsidRDefault="002550E9" w:rsidP="002550E9">
      <w:pPr>
        <w:keepNext/>
        <w:keepLines/>
        <w:rPr>
          <w:i/>
        </w:rPr>
      </w:pPr>
      <w:r>
        <w:rPr>
          <w:i/>
        </w:rPr>
        <w:t>Convenor comment: N4.</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170902</w:t>
      </w:r>
      <w:r w:rsidRPr="00651984">
        <w:t xml:space="preserve"> </w:t>
      </w:r>
      <w:r>
        <w:t>(P-CR) Unstructured PDU type data tunnelling description. (Source: Ericsson).</w:t>
      </w:r>
      <w:r>
        <w:br/>
      </w:r>
      <w:r w:rsidRPr="00651984">
        <w:rPr>
          <w:b/>
        </w:rPr>
        <w:t>Abstract:</w:t>
      </w:r>
      <w:r w:rsidRPr="00651984">
        <w:t xml:space="preserve"> </w:t>
      </w:r>
      <w:r>
        <w:t>This contribution proposes a description for Unstructured PDU type.</w:t>
      </w:r>
    </w:p>
    <w:p w:rsidR="002550E9" w:rsidRPr="00651984" w:rsidRDefault="002550E9" w:rsidP="002550E9">
      <w:pPr>
        <w:keepNext/>
        <w:keepLines/>
        <w:rPr>
          <w:i/>
        </w:rPr>
      </w:pPr>
      <w:r>
        <w:rPr>
          <w:i/>
        </w:rPr>
        <w:t xml:space="preserve">Convenor comment: Tunnel </w:t>
      </w:r>
      <w:r w:rsidRPr="00651984">
        <w:rPr>
          <w:i/>
          <w:noProof/>
        </w:rPr>
        <w:t>unstr</w:t>
      </w:r>
      <w:r>
        <w:rPr>
          <w:i/>
        </w:rPr>
        <w:t>.</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170903</w:t>
      </w:r>
      <w:r w:rsidRPr="00651984">
        <w:t xml:space="preserve"> </w:t>
      </w:r>
      <w:r>
        <w:t>(P-CR) Unstructured PDU type in PDU session establishment call flow. (Source: Ericsson).</w:t>
      </w:r>
      <w:r>
        <w:br/>
      </w:r>
      <w:r w:rsidRPr="00651984">
        <w:rPr>
          <w:b/>
        </w:rPr>
        <w:t>Abstract:</w:t>
      </w:r>
      <w:r w:rsidRPr="00651984">
        <w:t xml:space="preserve"> </w:t>
      </w:r>
      <w:r>
        <w:t>This contribution proposes updates to the PDU Session Establishment call flow detailing Unstructured PDU Type support. It also adds description for NAS allocation of IPv4 address in case of IPv4 PDU Type. In addition, Subscriber Permanent Id is changed to SUPI.</w:t>
      </w:r>
    </w:p>
    <w:p w:rsidR="002550E9" w:rsidRPr="00651984" w:rsidRDefault="002550E9" w:rsidP="002550E9">
      <w:pPr>
        <w:keepNext/>
        <w:keepLines/>
        <w:rPr>
          <w:i/>
        </w:rPr>
      </w:pPr>
      <w:r>
        <w:rPr>
          <w:i/>
        </w:rPr>
        <w:t xml:space="preserve">Convenor comment: Tunnel </w:t>
      </w:r>
      <w:r w:rsidRPr="00651984">
        <w:rPr>
          <w:i/>
          <w:noProof/>
        </w:rPr>
        <w:t>unstr</w:t>
      </w:r>
      <w:r>
        <w:rPr>
          <w:i/>
        </w:rPr>
        <w:t>.</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lastRenderedPageBreak/>
        <w:t>TD S2</w:t>
      </w:r>
      <w:r>
        <w:rPr>
          <w:color w:val="0000FF"/>
        </w:rPr>
        <w:noBreakHyphen/>
        <w:t>171025</w:t>
      </w:r>
      <w:r w:rsidRPr="00651984">
        <w:t xml:space="preserve"> </w:t>
      </w:r>
      <w:r>
        <w:t>(P-CR) TS 23.501: Buffering of downlink data. (Source: Samsung).</w:t>
      </w:r>
      <w:r>
        <w:br/>
      </w:r>
      <w:r w:rsidRPr="00651984">
        <w:rPr>
          <w:b/>
        </w:rPr>
        <w:t>Abstract:</w:t>
      </w:r>
      <w:r w:rsidRPr="00651984">
        <w:t xml:space="preserve"> </w:t>
      </w:r>
      <w:r>
        <w:t>This contribution proposes buffering of the downlink data when the UE in CM-IDLE mode. This contribution is intended for user plane management section of 3GPP TS 23.501.</w:t>
      </w:r>
    </w:p>
    <w:p w:rsidR="002550E9" w:rsidRPr="00651984" w:rsidRDefault="002550E9" w:rsidP="002550E9">
      <w:pPr>
        <w:keepNext/>
        <w:keepLines/>
        <w:rPr>
          <w:i/>
        </w:rPr>
      </w:pPr>
      <w:r>
        <w:rPr>
          <w:i/>
        </w:rPr>
        <w:t>Convenor comment: DL buffer.</w:t>
      </w:r>
    </w:p>
    <w:p w:rsidR="002550E9" w:rsidRPr="00651984" w:rsidRDefault="002550E9" w:rsidP="002550E9">
      <w:pPr>
        <w:keepNext/>
        <w:keepLines/>
      </w:pPr>
      <w:r>
        <w:rPr>
          <w:b/>
        </w:rPr>
        <w:t>Discussion and conclusion:</w:t>
      </w:r>
    </w:p>
    <w:p w:rsidR="002550E9" w:rsidRPr="0065198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170770</w:t>
      </w:r>
      <w:r w:rsidRPr="00651984">
        <w:t xml:space="preserve"> </w:t>
      </w:r>
      <w:r>
        <w:t xml:space="preserve">(P-CR) TS 23.502: PDU session release procedure. (Source: LG Electronics, Nokia(?), Alcatel-Lucent Shanghai Bell(?), Qualcomm Incorporated(?)). (Revision of </w:t>
      </w:r>
      <w:r>
        <w:rPr>
          <w:color w:val="0000FF"/>
        </w:rPr>
        <w:t>TD S2</w:t>
      </w:r>
      <w:r>
        <w:rPr>
          <w:color w:val="0000FF"/>
        </w:rPr>
        <w:noBreakHyphen/>
      </w:r>
      <w:r w:rsidRPr="00651984">
        <w:rPr>
          <w:color w:val="0000FF"/>
        </w:rPr>
        <w:t>170239</w:t>
      </w:r>
      <w:r w:rsidRPr="00651984">
        <w:t>).</w:t>
      </w:r>
      <w:r>
        <w:br/>
      </w:r>
      <w:r w:rsidRPr="00651984">
        <w:rPr>
          <w:b/>
        </w:rPr>
        <w:t>Abstract:</w:t>
      </w:r>
      <w:r w:rsidRPr="00651984">
        <w:t xml:space="preserve"> </w:t>
      </w:r>
      <w:r>
        <w:t>This contribution proposes PDU Session Release procedure.</w:t>
      </w:r>
    </w:p>
    <w:p w:rsidR="002550E9" w:rsidRPr="00651984" w:rsidRDefault="002550E9" w:rsidP="002550E9">
      <w:pPr>
        <w:keepNext/>
        <w:keepLines/>
        <w:rPr>
          <w:i/>
        </w:rPr>
      </w:pPr>
      <w:r>
        <w:rPr>
          <w:i/>
        </w:rPr>
        <w:t>Convenor comment: New SM rel.</w:t>
      </w:r>
    </w:p>
    <w:p w:rsidR="002550E9" w:rsidRPr="00651984" w:rsidRDefault="002550E9" w:rsidP="002550E9">
      <w:pPr>
        <w:keepNext/>
        <w:keepLines/>
      </w:pPr>
      <w:r>
        <w:rPr>
          <w:b/>
        </w:rPr>
        <w:t>Discussion and conclusion:</w:t>
      </w:r>
    </w:p>
    <w:p w:rsidR="002550E9" w:rsidRPr="00651984" w:rsidRDefault="002550E9" w:rsidP="002550E9">
      <w:pPr>
        <w:keepLines/>
      </w:pPr>
      <w:r>
        <w:t xml:space="preserve">Revision of </w:t>
      </w:r>
      <w:r w:rsidRPr="00651984">
        <w:rPr>
          <w:color w:val="0000FF"/>
        </w:rPr>
        <w:t>TD S2</w:t>
      </w:r>
      <w:r w:rsidRPr="00651984">
        <w:rPr>
          <w:color w:val="0000FF"/>
        </w:rPr>
        <w:noBreakHyphen/>
        <w:t>170239</w:t>
      </w:r>
      <w:r>
        <w:t xml:space="preserve"> from S2#118BIS. Confirm sources!. </w:t>
      </w:r>
      <w:r w:rsidR="00FC0C0E">
        <w:t xml:space="preserve">This was </w:t>
      </w:r>
      <w:r w:rsidR="00FC0C0E" w:rsidRPr="00FC0C0E">
        <w:rPr>
          <w:color w:val="0000FF"/>
        </w:rPr>
        <w:t>not handled</w:t>
      </w:r>
      <w:r w:rsidR="00FC0C0E">
        <w:t>.</w:t>
      </w:r>
    </w:p>
    <w:p w:rsidR="002550E9" w:rsidRDefault="002550E9" w:rsidP="002550E9">
      <w:pPr>
        <w:pStyle w:val="NormTop"/>
      </w:pPr>
      <w:r>
        <w:rPr>
          <w:color w:val="0000FF"/>
        </w:rPr>
        <w:t>TD S2</w:t>
      </w:r>
      <w:r>
        <w:rPr>
          <w:color w:val="0000FF"/>
        </w:rPr>
        <w:noBreakHyphen/>
        <w:t>170889</w:t>
      </w:r>
      <w:r w:rsidRPr="00651984">
        <w:t xml:space="preserve"> </w:t>
      </w:r>
      <w:r>
        <w:t xml:space="preserve">(P-CR) 23.502 §4.3.4: PDU session release procedure. (Source: Nokia, Alcatel-Lucent Shanghai Bell, Qualcomm Incorporated, Broadcom). (Revision of </w:t>
      </w:r>
      <w:r>
        <w:rPr>
          <w:color w:val="0000FF"/>
        </w:rPr>
        <w:t>TD S2</w:t>
      </w:r>
      <w:r>
        <w:rPr>
          <w:color w:val="0000FF"/>
        </w:rPr>
        <w:noBreakHyphen/>
      </w:r>
      <w:r w:rsidRPr="00651984">
        <w:rPr>
          <w:color w:val="0000FF"/>
        </w:rPr>
        <w:t>170239</w:t>
      </w:r>
      <w:r w:rsidRPr="00651984">
        <w:t>).</w:t>
      </w:r>
      <w:r>
        <w:br/>
      </w:r>
      <w:r w:rsidRPr="00651984">
        <w:rPr>
          <w:b/>
        </w:rPr>
        <w:t>Abstract:</w:t>
      </w:r>
      <w:r w:rsidRPr="00651984">
        <w:t xml:space="preserve"> </w:t>
      </w:r>
      <w:r>
        <w:t>23.502 §4.3.4: PDU session release procedure.</w:t>
      </w:r>
    </w:p>
    <w:p w:rsidR="002550E9" w:rsidRPr="00651984" w:rsidRDefault="002550E9" w:rsidP="002550E9">
      <w:pPr>
        <w:keepNext/>
        <w:keepLines/>
        <w:rPr>
          <w:i/>
        </w:rPr>
      </w:pPr>
      <w:r>
        <w:rPr>
          <w:i/>
        </w:rPr>
        <w:t>Convenor comment: New SM rel.</w:t>
      </w:r>
    </w:p>
    <w:p w:rsidR="002550E9" w:rsidRPr="00651984" w:rsidRDefault="002550E9" w:rsidP="002550E9">
      <w:pPr>
        <w:keepNext/>
        <w:keepLines/>
      </w:pPr>
      <w:r>
        <w:rPr>
          <w:b/>
        </w:rPr>
        <w:t>Discussion and conclusion:</w:t>
      </w:r>
    </w:p>
    <w:p w:rsidR="002550E9" w:rsidRPr="00651984" w:rsidRDefault="002550E9" w:rsidP="002550E9">
      <w:pPr>
        <w:keepLines/>
      </w:pPr>
      <w:r>
        <w:t xml:space="preserve">Revision of </w:t>
      </w:r>
      <w:r w:rsidRPr="00651984">
        <w:rPr>
          <w:color w:val="0000FF"/>
        </w:rPr>
        <w:t>TD S2</w:t>
      </w:r>
      <w:r w:rsidRPr="00651984">
        <w:rPr>
          <w:color w:val="0000FF"/>
        </w:rPr>
        <w:noBreakHyphen/>
        <w:t>170239</w:t>
      </w:r>
      <w:r>
        <w:t xml:space="preserve"> from SA WG2#118BIS. </w:t>
      </w:r>
      <w:r w:rsidR="00FC0C0E">
        <w:t xml:space="preserve">This was </w:t>
      </w:r>
      <w:r w:rsidR="00FC0C0E" w:rsidRPr="00FC0C0E">
        <w:rPr>
          <w:color w:val="0000FF"/>
        </w:rPr>
        <w:t>not handled</w:t>
      </w:r>
      <w:r w:rsidR="00FC0C0E">
        <w:t>.</w:t>
      </w:r>
    </w:p>
    <w:p w:rsidR="002550E9" w:rsidRDefault="002550E9" w:rsidP="002550E9">
      <w:pPr>
        <w:pStyle w:val="Heading3"/>
      </w:pPr>
      <w:bookmarkStart w:id="20" w:name="_Toc477526570"/>
      <w:r>
        <w:lastRenderedPageBreak/>
        <w:t>6.5.4</w:t>
      </w:r>
      <w:r>
        <w:tab/>
        <w:t>Security related functions and flows</w:t>
      </w:r>
      <w:bookmarkEnd w:id="20"/>
    </w:p>
    <w:p w:rsidR="002550E9" w:rsidRDefault="002550E9" w:rsidP="002550E9">
      <w:pPr>
        <w:keepNext/>
        <w:keepLines/>
      </w:pPr>
      <w:r>
        <w:rPr>
          <w:color w:val="0000FF"/>
        </w:rPr>
        <w:t>TD S2</w:t>
      </w:r>
      <w:r>
        <w:rPr>
          <w:color w:val="0000FF"/>
        </w:rPr>
        <w:noBreakHyphen/>
        <w:t>170735</w:t>
      </w:r>
      <w:r w:rsidRPr="00651984">
        <w:t xml:space="preserve"> </w:t>
      </w:r>
      <w:r>
        <w:t>LS from RAN WG2: Reply to LS on State of SA WG3 discussions on NG security architecture. (RAN WG2)</w:t>
      </w:r>
      <w:r>
        <w:br/>
      </w:r>
      <w:r w:rsidRPr="00651984">
        <w:rPr>
          <w:b/>
        </w:rPr>
        <w:t>Abstract:</w:t>
      </w:r>
      <w:r w:rsidRPr="00651984">
        <w:t xml:space="preserve"> </w:t>
      </w:r>
      <w:r>
        <w:t xml:space="preserve">RAN WG2 would like to thank SA WG2 and SA WG3 for the LS on 'State of SA WG3 discussions on NG security architecture.' RAN WG2 has discussed the first question from SA WG3 and the corresponding answer from SA WG2: </w:t>
      </w:r>
      <w:r>
        <w:br/>
        <w:t>1.</w:t>
      </w:r>
      <w:r>
        <w:tab/>
        <w:t xml:space="preserve">Question to SA WG2: What are the architecture impacts if there were an option to provide e2e UP </w:t>
      </w:r>
      <w:r>
        <w:br/>
      </w:r>
      <w:r>
        <w:tab/>
        <w:t xml:space="preserve">security between UE and UPF in the home network as part of </w:t>
      </w:r>
      <w:r w:rsidRPr="00651984">
        <w:rPr>
          <w:noProof/>
        </w:rPr>
        <w:t>NextGen</w:t>
      </w:r>
      <w:r>
        <w:t xml:space="preserve"> architecture? </w:t>
      </w:r>
      <w:r>
        <w:br/>
        <w:t xml:space="preserve">SA WG2 answer: </w:t>
      </w:r>
      <w:r>
        <w:br/>
      </w:r>
      <w:r>
        <w:tab/>
        <w:t>a.</w:t>
      </w:r>
      <w:r>
        <w:tab/>
        <w:t xml:space="preserve">Providing UP ciphering in an UPF in NGC may impact UP header compression (e.g. NGC is </w:t>
      </w:r>
      <w:r>
        <w:br/>
      </w:r>
      <w:r>
        <w:tab/>
        <w:t xml:space="preserve">responsible of any UP header compression or UP header compression cannot apply). SA WG2 suggests </w:t>
      </w:r>
      <w:r>
        <w:br/>
      </w:r>
      <w:r>
        <w:tab/>
        <w:t xml:space="preserve">discussing the impact of SA WG3 proposed solutions with RAN. </w:t>
      </w:r>
      <w:r>
        <w:br/>
        <w:t>b.</w:t>
      </w:r>
      <w:r>
        <w:tab/>
        <w:t xml:space="preserve">Providing UP security in HPLMN means the VPLMN may need for any PDU session to receive the </w:t>
      </w:r>
      <w:r>
        <w:br/>
      </w:r>
      <w:r>
        <w:tab/>
        <w:t xml:space="preserve">necessary information from the HPLMN to fulfil its potential legal obligation (LI and RD) </w:t>
      </w:r>
      <w:r>
        <w:br/>
        <w:t>c.</w:t>
      </w:r>
      <w:r>
        <w:tab/>
        <w:t xml:space="preserve">Providing UP security in NGC would require an interface between the Network Function hosting the </w:t>
      </w:r>
      <w:r>
        <w:br/>
      </w:r>
      <w:r>
        <w:tab/>
        <w:t xml:space="preserve">SEAF/SCMF and SMF (both located in the PLMN where UP security is enforced). </w:t>
      </w:r>
      <w:r>
        <w:br/>
        <w:t>d.</w:t>
      </w:r>
      <w:r>
        <w:tab/>
        <w:t xml:space="preserve">Providing UP security in HPLMN means an interface between SMF and the Network Function holding the </w:t>
      </w:r>
      <w:r>
        <w:br/>
      </w:r>
      <w:r>
        <w:tab/>
        <w:t xml:space="preserve">SEAF/SCMF functionality (unless collocated) in HPLMN. </w:t>
      </w:r>
      <w:r>
        <w:br/>
      </w:r>
      <w:r>
        <w:tab/>
        <w:t xml:space="preserve">This may mean that there are 2 SEAF: one in VPLMN (that starts the authentication for the UE to be able </w:t>
      </w:r>
      <w:r>
        <w:br/>
      </w:r>
      <w:r>
        <w:tab/>
        <w:t xml:space="preserve">to register to an AMF) and another one in HPLMN. </w:t>
      </w:r>
      <w:r>
        <w:br/>
        <w:t>e.</w:t>
      </w:r>
      <w:r>
        <w:tab/>
        <w:t xml:space="preserve">Providing UP security in NGC may imply another negotiation of security algorithms (between the UE and </w:t>
      </w:r>
      <w:r>
        <w:br/>
      </w:r>
      <w:r>
        <w:tab/>
        <w:t xml:space="preserve">the network) beyond the negotiation of security algorithm done at UE registration to an AMF. </w:t>
      </w:r>
      <w:r>
        <w:br/>
        <w:t xml:space="preserve">Whether ciphering the user plane between the UE and an UPF in NGC impacts the RAN ability to apply policies requires further study. Considering the option to provide e2e UP security between UE and UPF in the home network as part of </w:t>
      </w:r>
      <w:r w:rsidRPr="00651984">
        <w:rPr>
          <w:noProof/>
        </w:rPr>
        <w:t>NextGen</w:t>
      </w:r>
      <w:r>
        <w:t xml:space="preserve"> architecture, RAN WG2 would like to understand if the intent is to move ciphering of user plane data from the RAN to the UPF. </w:t>
      </w:r>
      <w:r>
        <w:br/>
        <w:t xml:space="preserve">RAN WG2 would also like to understand if as a result of doing so, the IP headers would not be visible in RAN anymore. If IP headers were not visible in RAN, RAN WG2 would like to point out that for instance: </w:t>
      </w:r>
      <w:r>
        <w:br/>
        <w:t>1.</w:t>
      </w:r>
      <w:r>
        <w:tab/>
        <w:t xml:space="preserve">RAN would not be able to perform ROHC. </w:t>
      </w:r>
      <w:r>
        <w:br/>
        <w:t>2.</w:t>
      </w:r>
      <w:r>
        <w:tab/>
        <w:t xml:space="preserve">RAN would not be aware of the traffic. </w:t>
      </w:r>
      <w:r>
        <w:br/>
        <w:t xml:space="preserve">More studies would be needed in RAN WG2 to assess the detailed impacts. </w:t>
      </w:r>
      <w:r>
        <w:br/>
      </w:r>
      <w:r w:rsidRPr="00651984">
        <w:rPr>
          <w:b/>
        </w:rPr>
        <w:t>Action:</w:t>
      </w:r>
      <w:r>
        <w:t xml:space="preserve"> Please consider the RAN WG2 feedback on IP header visibility.</w:t>
      </w:r>
    </w:p>
    <w:p w:rsidR="002550E9" w:rsidRPr="00651984" w:rsidRDefault="002550E9" w:rsidP="002550E9">
      <w:pPr>
        <w:keepNext/>
        <w:keepLines/>
      </w:pPr>
      <w:r>
        <w:rPr>
          <w:b/>
        </w:rPr>
        <w:t>Discussion and conclusion:</w:t>
      </w:r>
    </w:p>
    <w:p w:rsidR="002550E9" w:rsidRDefault="002550E9" w:rsidP="002550E9">
      <w:pPr>
        <w:keepLines/>
      </w:pPr>
      <w:r>
        <w:t xml:space="preserve">Moved from 6.5.1 to 6.5.4. Response drafted in </w:t>
      </w:r>
      <w:r w:rsidRPr="00651984">
        <w:rPr>
          <w:color w:val="0000FF"/>
        </w:rPr>
        <w:t>TD S2</w:t>
      </w:r>
      <w:r w:rsidRPr="00651984">
        <w:rPr>
          <w:color w:val="0000FF"/>
        </w:rPr>
        <w:noBreakHyphen/>
        <w:t>170737</w:t>
      </w:r>
      <w:r>
        <w:t xml:space="preserve">. </w:t>
      </w:r>
      <w:r w:rsidR="00BF2073">
        <w:t xml:space="preserve">It was decided that the reply from SA WG3 should be awaited before replying to the RAN WG2 LS. This was then </w:t>
      </w:r>
      <w:r w:rsidR="00BF2073" w:rsidRPr="00BF2073">
        <w:rPr>
          <w:color w:val="FF0000"/>
        </w:rPr>
        <w:t>postponed</w:t>
      </w:r>
      <w:r w:rsidR="00BF2073">
        <w:t>.</w:t>
      </w:r>
    </w:p>
    <w:p w:rsidR="00BF2073" w:rsidRDefault="00BF2073" w:rsidP="00BF2073">
      <w:pPr>
        <w:pStyle w:val="NormTop"/>
      </w:pPr>
      <w:r>
        <w:rPr>
          <w:color w:val="0000FF"/>
        </w:rPr>
        <w:t>TD S2</w:t>
      </w:r>
      <w:r>
        <w:rPr>
          <w:color w:val="0000FF"/>
        </w:rPr>
        <w:noBreakHyphen/>
        <w:t>170737</w:t>
      </w:r>
      <w:r w:rsidRPr="00651984">
        <w:t xml:space="preserve"> </w:t>
      </w:r>
      <w:r>
        <w:t>Reply to LS from RAN WG2 on State of SA WG3 discussions on NG security architecture. (Qualcomm Incorporated)</w:t>
      </w:r>
      <w:r>
        <w:br/>
      </w:r>
      <w:r w:rsidRPr="00651984">
        <w:rPr>
          <w:b/>
        </w:rPr>
        <w:t>Abstract:</w:t>
      </w:r>
      <w:r w:rsidRPr="00651984">
        <w:t xml:space="preserve"> </w:t>
      </w:r>
      <w:r>
        <w:t>LS provides a reply to RAN WG2 questions to SA WG2.</w:t>
      </w:r>
    </w:p>
    <w:p w:rsidR="00BF2073" w:rsidRPr="00651984" w:rsidRDefault="00BF2073" w:rsidP="00BF2073">
      <w:pPr>
        <w:keepNext/>
        <w:keepLines/>
      </w:pPr>
      <w:r>
        <w:rPr>
          <w:b/>
        </w:rPr>
        <w:t>Discussion and conclusion:</w:t>
      </w:r>
    </w:p>
    <w:p w:rsidR="00BF2073" w:rsidRPr="00651984" w:rsidRDefault="00BF2073" w:rsidP="00BF2073">
      <w:pPr>
        <w:keepLines/>
      </w:pPr>
      <w:r>
        <w:t xml:space="preserve">Moved from 6.5.1 to 6.5.4. Response to </w:t>
      </w:r>
      <w:r w:rsidRPr="00651984">
        <w:rPr>
          <w:color w:val="0000FF"/>
        </w:rPr>
        <w:t>TD S2</w:t>
      </w:r>
      <w:r w:rsidRPr="00651984">
        <w:rPr>
          <w:color w:val="0000FF"/>
        </w:rPr>
        <w:noBreakHyphen/>
        <w:t>170735</w:t>
      </w:r>
      <w:r>
        <w:t xml:space="preserve">. It was decided that the reply from SA WG3 should be awaited before replying to the RAN WG2 LS. This was then </w:t>
      </w:r>
      <w:r w:rsidRPr="00BF2073">
        <w:rPr>
          <w:color w:val="FF0000"/>
        </w:rPr>
        <w:t>postponed</w:t>
      </w:r>
      <w:r>
        <w:t>.</w:t>
      </w:r>
    </w:p>
    <w:p w:rsidR="00BF2073" w:rsidRDefault="00BF2073" w:rsidP="00BF2073">
      <w:pPr>
        <w:pStyle w:val="NormTop"/>
      </w:pPr>
      <w:r>
        <w:rPr>
          <w:color w:val="0000FF"/>
        </w:rPr>
        <w:t>TD S2</w:t>
      </w:r>
      <w:r>
        <w:rPr>
          <w:color w:val="0000FF"/>
        </w:rPr>
        <w:noBreakHyphen/>
        <w:t>171142</w:t>
      </w:r>
      <w:r w:rsidRPr="00651984">
        <w:t xml:space="preserve"> </w:t>
      </w:r>
      <w:r>
        <w:t>(P-CR) Baseline description for AUSF selection function. (Source: Samsung).</w:t>
      </w:r>
      <w:r>
        <w:br/>
      </w:r>
      <w:r w:rsidRPr="00651984">
        <w:rPr>
          <w:b/>
        </w:rPr>
        <w:t>Abstract:</w:t>
      </w:r>
      <w:r w:rsidRPr="00651984">
        <w:t xml:space="preserve"> </w:t>
      </w:r>
      <w:r>
        <w:t>The baseline for AUSF selection function is introduced.</w:t>
      </w:r>
    </w:p>
    <w:p w:rsidR="00BF2073" w:rsidRPr="00651984" w:rsidRDefault="00BF2073" w:rsidP="00BF2073">
      <w:pPr>
        <w:keepNext/>
        <w:keepLines/>
      </w:pPr>
      <w:r>
        <w:rPr>
          <w:b/>
        </w:rPr>
        <w:t>Discussion and conclusion:</w:t>
      </w:r>
    </w:p>
    <w:p w:rsidR="00BF2073" w:rsidRPr="00BF2073" w:rsidRDefault="00BF2073" w:rsidP="00BF2073">
      <w:pPr>
        <w:keepLines/>
      </w:pPr>
      <w:r>
        <w:t xml:space="preserve">There was some discussion and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71510</w:t>
      </w:r>
      <w:r w:rsidR="00715F84">
        <w:t xml:space="preserve">. Reviewed and </w:t>
      </w:r>
      <w:r w:rsidR="00CD494C">
        <w:rPr>
          <w:color w:val="FF0000"/>
        </w:rPr>
        <w:t>agreed</w:t>
      </w:r>
      <w:r w:rsidR="00CD494C">
        <w:t xml:space="preserve"> in parallel session</w:t>
      </w:r>
      <w:r w:rsidR="00715F84">
        <w:t xml:space="preserve">. </w:t>
      </w:r>
      <w:r w:rsidR="00CD494C">
        <w:t xml:space="preserve">Orange asked to review this proposal as the SUPI had been agreed as the identifier at the last meeting. This was further discussed off-line and revised in </w:t>
      </w:r>
      <w:r w:rsidR="00CD494C" w:rsidRPr="00916E52">
        <w:rPr>
          <w:rFonts w:cs="Arial"/>
          <w:color w:val="0000FF"/>
          <w:szCs w:val="16"/>
          <w:lang w:eastAsia="en-US"/>
        </w:rPr>
        <w:t>TD S2</w:t>
      </w:r>
      <w:r w:rsidR="00CD494C" w:rsidRPr="00916E52">
        <w:rPr>
          <w:rFonts w:cs="Arial"/>
          <w:color w:val="0000FF"/>
          <w:szCs w:val="16"/>
          <w:lang w:eastAsia="en-US"/>
        </w:rPr>
        <w:noBreakHyphen/>
        <w:t>1</w:t>
      </w:r>
      <w:r w:rsidR="00CD494C">
        <w:rPr>
          <w:rFonts w:cs="Arial"/>
          <w:color w:val="0000FF"/>
          <w:szCs w:val="16"/>
          <w:lang w:eastAsia="en-US"/>
        </w:rPr>
        <w:t>71614</w:t>
      </w:r>
      <w:r w:rsidR="00CD494C">
        <w:t>.</w:t>
      </w:r>
      <w:r w:rsidR="00CD494C" w:rsidRPr="00916E52">
        <w:rPr>
          <w:lang w:eastAsia="en-US"/>
        </w:rPr>
        <w:t xml:space="preserve"> </w:t>
      </w:r>
      <w:r w:rsidR="00CD494C">
        <w:rPr>
          <w:lang w:eastAsia="en-US"/>
        </w:rPr>
        <w:t xml:space="preserve">This was reviewed and </w:t>
      </w:r>
      <w:r w:rsidR="00CD494C" w:rsidRPr="00CD494C">
        <w:rPr>
          <w:color w:val="FF0000"/>
          <w:lang w:eastAsia="en-US"/>
        </w:rPr>
        <w:t>approved</w:t>
      </w:r>
      <w:r w:rsidR="00CD494C">
        <w:rPr>
          <w:lang w:eastAsia="en-US"/>
        </w:rPr>
        <w:t>.</w:t>
      </w:r>
    </w:p>
    <w:p w:rsidR="006F5385" w:rsidRDefault="006F5385" w:rsidP="006F5385">
      <w:pPr>
        <w:keepNext/>
        <w:keepLines/>
        <w:pBdr>
          <w:top w:val="single" w:sz="4" w:space="1" w:color="auto"/>
        </w:pBdr>
      </w:pPr>
      <w:r w:rsidRPr="00916E52">
        <w:rPr>
          <w:rFonts w:cs="Arial"/>
          <w:color w:val="0000FF"/>
          <w:szCs w:val="16"/>
          <w:lang w:eastAsia="en-US"/>
        </w:rPr>
        <w:lastRenderedPageBreak/>
        <w:t>TD S2</w:t>
      </w:r>
      <w:r w:rsidRPr="00916E52">
        <w:rPr>
          <w:rFonts w:cs="Arial"/>
          <w:color w:val="0000FF"/>
          <w:szCs w:val="16"/>
          <w:lang w:eastAsia="en-US"/>
        </w:rPr>
        <w:noBreakHyphen/>
        <w:t>1</w:t>
      </w:r>
      <w:r>
        <w:rPr>
          <w:rFonts w:cs="Arial"/>
          <w:color w:val="0000FF"/>
          <w:szCs w:val="16"/>
          <w:lang w:eastAsia="en-US"/>
        </w:rPr>
        <w:t>71338</w:t>
      </w:r>
      <w:r w:rsidRPr="006F5385">
        <w:t xml:space="preserve"> </w:t>
      </w:r>
      <w:r>
        <w:t>(LS IN) LS from SA WG3: LS on user plane security termination. (SA WG3).</w:t>
      </w:r>
      <w:r>
        <w:br/>
      </w:r>
      <w:r w:rsidRPr="006F5385">
        <w:rPr>
          <w:b/>
        </w:rPr>
        <w:t>Abstract:</w:t>
      </w:r>
      <w:r>
        <w:t xml:space="preserve"> SA WG3 thanks RAN WG2 for their LS in R2-1700652. Replies to the actions in this LS can be found below. Solution proposals for user plane security termination: SA WG3 has discussed user plane security termination at their meeting SA WG3#86 (6-10 February), but not taken a decision yet. </w:t>
      </w:r>
      <w:r>
        <w:br/>
        <w:t>Further feedback from RAN WG2, RAN WG3 and SA WG2 could help in deciding a security solution in SA WG3.Four main proposals were on the table at SA WG3#86:</w:t>
      </w:r>
      <w:r>
        <w:br/>
        <w:t>-</w:t>
      </w:r>
      <w:r>
        <w:tab/>
        <w:t xml:space="preserve">Proposal 1: User plane security terminates in the 5G Access Network. o Security is realized in the PDCP </w:t>
      </w:r>
      <w:r>
        <w:br/>
      </w:r>
      <w:r>
        <w:tab/>
        <w:t xml:space="preserve">layer, taking the possibility of a </w:t>
      </w:r>
      <w:r w:rsidRPr="006F5385">
        <w:rPr>
          <w:noProof/>
        </w:rPr>
        <w:t>gNB</w:t>
      </w:r>
      <w:r>
        <w:t xml:space="preserve"> split into DU and CU into account. </w:t>
      </w:r>
      <w:r>
        <w:br/>
      </w:r>
      <w:r>
        <w:tab/>
        <w:t>This solution proposal is described in S3-170269.</w:t>
      </w:r>
      <w:r>
        <w:br/>
        <w:t>-</w:t>
      </w:r>
      <w:r>
        <w:tab/>
        <w:t xml:space="preserve">Proposal 2: User plane security terminates in a new logical entity UP-STF (user plane security </w:t>
      </w:r>
      <w:r>
        <w:br/>
      </w:r>
      <w:r>
        <w:tab/>
        <w:t xml:space="preserve">termination function). </w:t>
      </w:r>
      <w:r>
        <w:br/>
      </w:r>
      <w:r>
        <w:tab/>
        <w:t>o</w:t>
      </w:r>
      <w:r>
        <w:tab/>
        <w:t xml:space="preserve">The location of the UP-STF may be in the 5G Access Network or the 5G Core Network and can be </w:t>
      </w:r>
      <w:r>
        <w:br/>
      </w:r>
      <w:r>
        <w:tab/>
      </w:r>
      <w:r>
        <w:tab/>
        <w:t xml:space="preserve">flexibly negotiated, depending on the service requirements. </w:t>
      </w:r>
      <w:r>
        <w:br/>
      </w:r>
      <w:r>
        <w:tab/>
      </w:r>
      <w:r>
        <w:tab/>
        <w:t>This solution proposal is described in S3-170339.</w:t>
      </w:r>
      <w:r>
        <w:br/>
        <w:t>-</w:t>
      </w:r>
      <w:r>
        <w:tab/>
        <w:t xml:space="preserve">Proposal 3: User plane security always terminates in the 5G Core Network. </w:t>
      </w:r>
      <w:r>
        <w:br/>
      </w:r>
      <w:r>
        <w:tab/>
        <w:t>o</w:t>
      </w:r>
      <w:r>
        <w:tab/>
        <w:t xml:space="preserve">The UP-STF is at least supported by the UPF and additionally also by other CN functions. </w:t>
      </w:r>
      <w:r>
        <w:br/>
      </w:r>
      <w:r>
        <w:tab/>
      </w:r>
      <w:r>
        <w:tab/>
        <w:t>The UP-STF is beyond the (R)AN. This solution proposal is described in S3-170233.</w:t>
      </w:r>
      <w:r>
        <w:br/>
        <w:t>-</w:t>
      </w:r>
      <w:r>
        <w:tab/>
        <w:t xml:space="preserve">Proposal 4: User plane security termination can be flexibly negotiated to be in either in the 5G Access </w:t>
      </w:r>
      <w:r>
        <w:br/>
      </w:r>
      <w:r>
        <w:tab/>
        <w:t xml:space="preserve">Network or the 5G Core Network. </w:t>
      </w:r>
      <w:r>
        <w:br/>
      </w:r>
      <w:r>
        <w:tab/>
        <w:t>o</w:t>
      </w:r>
      <w:r>
        <w:tab/>
        <w:t xml:space="preserve">If UP security terminates at the </w:t>
      </w:r>
      <w:r w:rsidRPr="006F5385">
        <w:rPr>
          <w:noProof/>
        </w:rPr>
        <w:t>gNB</w:t>
      </w:r>
      <w:r>
        <w:t xml:space="preserve"> then security at the PDCP layer is used. </w:t>
      </w:r>
      <w:r>
        <w:br/>
      </w:r>
      <w:r>
        <w:tab/>
        <w:t xml:space="preserve">If security terminates at the UPF then a new security protocol layer implemented right above the PDCP </w:t>
      </w:r>
      <w:r>
        <w:br/>
      </w:r>
      <w:r>
        <w:tab/>
        <w:t xml:space="preserve">layer is used (Option 1 in S3-170296). </w:t>
      </w:r>
      <w:r>
        <w:br/>
        <w:t xml:space="preserve">Replies to the actions in RAN WG2's LS in R2-1700652: </w:t>
      </w:r>
      <w:r>
        <w:br/>
        <w:t xml:space="preserve">RAN WG2 put the following action to SA WG3: 'Please clarify the intent of having ciphering in UPF as well as the impacts this would have on IP header visibility to the RAN.' </w:t>
      </w:r>
      <w:r>
        <w:br/>
        <w:t xml:space="preserve">SA WG3 would like to respond that - proposal 1 would not have ciphering in the UPF, while proposals 2 and 3 would, at least as an option, have ciphering in the UPF. </w:t>
      </w:r>
      <w:r>
        <w:br/>
        <w:t>The compromise proposal would not have ciphering in the UPF for 5G phase 1. The intent for having ciphering in the UPF is explained in S3-170337 and S3-170240.</w:t>
      </w:r>
      <w:r>
        <w:br/>
        <w:t>-</w:t>
      </w:r>
      <w:r>
        <w:tab/>
        <w:t xml:space="preserve">In proposal 1 and proposal 2 (for the case of UP-STF in AN), as well as in the compromise proposal (for </w:t>
      </w:r>
      <w:r>
        <w:br/>
      </w:r>
      <w:r>
        <w:tab/>
        <w:t xml:space="preserve">5G phase 1), the IP header would be visible to the RAN. </w:t>
      </w:r>
      <w:r>
        <w:br/>
        <w:t xml:space="preserve">For the other solution variants, the IP header would not be visible to the RAN. RAN WG2 put the following action to SA WG2 and SA WG3: 'Please consider the RAN WG2 feedback on IP header visibility' SA WG3 would like to respond that this aspect was considered in the discussions at SA WG3#86. </w:t>
      </w:r>
      <w:r>
        <w:br/>
      </w:r>
      <w:r w:rsidRPr="006F5385">
        <w:rPr>
          <w:b/>
        </w:rPr>
        <w:t>Action:</w:t>
      </w:r>
      <w:r>
        <w:t xml:space="preserve"> SA WG3 kindly asks RAN WG2, RAN WG3, and SA WG2 groups to provide comments on the above solution proposals at their earliest convenience.</w:t>
      </w:r>
    </w:p>
    <w:p w:rsidR="006F5385" w:rsidRDefault="006F5385" w:rsidP="006F5385">
      <w:pPr>
        <w:keepNext/>
        <w:keepLines/>
        <w:rPr>
          <w:b/>
        </w:rPr>
      </w:pPr>
      <w:r w:rsidRPr="006F5385">
        <w:rPr>
          <w:b/>
        </w:rPr>
        <w:t>Discussion and conclusion:</w:t>
      </w:r>
    </w:p>
    <w:p w:rsidR="006F5385" w:rsidRPr="00BF2073" w:rsidRDefault="00BF2073" w:rsidP="006F5385">
      <w:pPr>
        <w:keepLines/>
      </w:pPr>
      <w:r>
        <w:t xml:space="preserve">This was </w:t>
      </w:r>
      <w:r w:rsidRPr="00BF2073">
        <w:rPr>
          <w:color w:val="FF0000"/>
        </w:rPr>
        <w:t>postponed</w:t>
      </w:r>
      <w:r>
        <w:t xml:space="preserve"> to meeting #120.</w:t>
      </w:r>
    </w:p>
    <w:p w:rsidR="002550E9" w:rsidRDefault="002550E9" w:rsidP="002550E9">
      <w:pPr>
        <w:pStyle w:val="Heading3"/>
      </w:pPr>
      <w:bookmarkStart w:id="21" w:name="_Toc477526571"/>
      <w:r>
        <w:lastRenderedPageBreak/>
        <w:t>6.5.5</w:t>
      </w:r>
      <w:r>
        <w:tab/>
      </w:r>
      <w:r w:rsidRPr="00C51960">
        <w:rPr>
          <w:noProof/>
        </w:rPr>
        <w:t>QoS</w:t>
      </w:r>
      <w:r>
        <w:t xml:space="preserve"> concept and functionality</w:t>
      </w:r>
      <w:bookmarkEnd w:id="21"/>
    </w:p>
    <w:p w:rsidR="002550E9" w:rsidRDefault="00AB1715" w:rsidP="002550E9">
      <w:pPr>
        <w:pStyle w:val="H6"/>
        <w:pBdr>
          <w:left w:val="single" w:sz="8" w:space="4" w:color="auto"/>
          <w:bottom w:val="single" w:sz="8" w:space="1" w:color="auto"/>
          <w:right w:val="single" w:sz="8" w:space="4" w:color="auto"/>
        </w:pBdr>
        <w:rPr>
          <w:color w:val="0000FF"/>
        </w:rPr>
      </w:pPr>
      <w:r>
        <w:rPr>
          <w:color w:val="0000FF"/>
        </w:rPr>
        <w:t>This agenda item was convened by the SA WG2 Chairman and by Devaki Chandramouli (Nokia).</w:t>
      </w:r>
    </w:p>
    <w:p w:rsidR="002550E9" w:rsidRDefault="002550E9" w:rsidP="002550E9">
      <w:pPr>
        <w:pStyle w:val="H6"/>
        <w:rPr>
          <w:color w:val="0000FF"/>
        </w:rPr>
      </w:pPr>
      <w:r>
        <w:rPr>
          <w:color w:val="0000FF"/>
        </w:rPr>
        <w:t xml:space="preserve">Principles (i.e. </w:t>
      </w:r>
      <w:r w:rsidRPr="00C51960">
        <w:rPr>
          <w:noProof/>
          <w:color w:val="0000FF"/>
        </w:rPr>
        <w:t>QoS</w:t>
      </w:r>
      <w:r>
        <w:rPr>
          <w:color w:val="0000FF"/>
        </w:rPr>
        <w:t xml:space="preserve"> profile, </w:t>
      </w:r>
      <w:r w:rsidRPr="00C51960">
        <w:rPr>
          <w:noProof/>
          <w:color w:val="0000FF"/>
        </w:rPr>
        <w:t>QoS</w:t>
      </w:r>
      <w:r>
        <w:rPr>
          <w:color w:val="0000FF"/>
        </w:rPr>
        <w:t xml:space="preserve"> flow, marking)</w:t>
      </w:r>
    </w:p>
    <w:p w:rsidR="002550E9" w:rsidRDefault="002550E9" w:rsidP="002550E9">
      <w:pPr>
        <w:pStyle w:val="NormTop"/>
        <w:pBdr>
          <w:top w:val="none" w:sz="0" w:space="0" w:color="auto"/>
        </w:pBdr>
      </w:pPr>
      <w:r>
        <w:rPr>
          <w:color w:val="0000FF"/>
        </w:rPr>
        <w:t>TD S2</w:t>
      </w:r>
      <w:r>
        <w:rPr>
          <w:color w:val="0000FF"/>
        </w:rPr>
        <w:noBreakHyphen/>
        <w:t>170802</w:t>
      </w:r>
      <w:r w:rsidRPr="00C51960">
        <w:t xml:space="preserve"> </w:t>
      </w:r>
      <w:r>
        <w:t xml:space="preserve">(P-CR) Cleanup of </w:t>
      </w:r>
      <w:r w:rsidRPr="00C51960">
        <w:rPr>
          <w:noProof/>
        </w:rPr>
        <w:t>QoS</w:t>
      </w:r>
      <w:r>
        <w:t xml:space="preserve"> framework description. (Source: Ericsson).</w:t>
      </w:r>
      <w:r>
        <w:br/>
      </w:r>
      <w:r w:rsidRPr="00C51960">
        <w:rPr>
          <w:b/>
        </w:rPr>
        <w:t>Abstract:</w:t>
      </w:r>
      <w:r w:rsidRPr="00C51960">
        <w:t xml:space="preserve"> </w:t>
      </w:r>
      <w:r>
        <w:t xml:space="preserve">Proposes a cleanup of the </w:t>
      </w:r>
      <w:r w:rsidRPr="00C51960">
        <w:rPr>
          <w:noProof/>
        </w:rPr>
        <w:t>QoS</w:t>
      </w:r>
      <w:r>
        <w:t xml:space="preserve"> framework description.</w:t>
      </w:r>
    </w:p>
    <w:p w:rsidR="002550E9" w:rsidRPr="00C51960" w:rsidRDefault="002550E9" w:rsidP="002550E9">
      <w:pPr>
        <w:keepNext/>
        <w:keepLines/>
      </w:pPr>
      <w:r>
        <w:rPr>
          <w:b/>
        </w:rPr>
        <w:t>Discussion and conclusion:</w:t>
      </w:r>
    </w:p>
    <w:p w:rsidR="002550E9" w:rsidRPr="00AC6C1C" w:rsidRDefault="00843247" w:rsidP="002550E9">
      <w:pPr>
        <w:keepLines/>
      </w:pPr>
      <w:r>
        <w:t xml:space="preserve">There were a number of clarifications requested and issues raised. AT&amp;T commented that there should be some pre-configuration. Qualcomm asked what was meant by 'pre-configured' and when the configuration is done. AT&amp;T explained that they were considering also the use of the same CN for, e.g. </w:t>
      </w:r>
      <w:r w:rsidRPr="00843247">
        <w:rPr>
          <w:noProof/>
        </w:rPr>
        <w:t>Wireline</w:t>
      </w:r>
      <w:r>
        <w:t xml:space="preserve"> access and asked whether these parameters will then be made mandatory or whether they will be left optional to cater for other access technologies. Qualcomm replied that this could be handled by adding PDU ID information and pre-provisioning some of the parameters for other accesses. </w:t>
      </w:r>
      <w:r w:rsidR="0059173D">
        <w:t xml:space="preserve">It was decided to review other proposals. </w:t>
      </w:r>
      <w:r w:rsidR="00852401">
        <w:t xml:space="preserve">This was left for further off-line discussion merging other related contributions, in </w:t>
      </w:r>
      <w:r w:rsidR="00852401" w:rsidRPr="00916E52">
        <w:rPr>
          <w:rFonts w:cs="Arial"/>
          <w:color w:val="0000FF"/>
          <w:szCs w:val="16"/>
          <w:lang w:eastAsia="en-US"/>
        </w:rPr>
        <w:t>TD S2</w:t>
      </w:r>
      <w:r w:rsidR="00852401" w:rsidRPr="00916E52">
        <w:rPr>
          <w:rFonts w:cs="Arial"/>
          <w:color w:val="0000FF"/>
          <w:szCs w:val="16"/>
          <w:lang w:eastAsia="en-US"/>
        </w:rPr>
        <w:noBreakHyphen/>
        <w:t>1</w:t>
      </w:r>
      <w:r w:rsidR="00852401">
        <w:rPr>
          <w:rFonts w:cs="Arial"/>
          <w:color w:val="0000FF"/>
          <w:szCs w:val="16"/>
          <w:lang w:eastAsia="en-US"/>
        </w:rPr>
        <w:t>71482</w:t>
      </w:r>
      <w:r w:rsidR="00367661">
        <w:rPr>
          <w:lang w:eastAsia="en-US"/>
        </w:rPr>
        <w:t xml:space="preserve">. Revised in parallel session to </w:t>
      </w:r>
      <w:r w:rsidR="00367661" w:rsidRPr="00367661">
        <w:rPr>
          <w:color w:val="0000FF"/>
          <w:lang w:eastAsia="en-US"/>
        </w:rPr>
        <w:t>TD S2</w:t>
      </w:r>
      <w:r w:rsidR="00367661" w:rsidRPr="00367661">
        <w:rPr>
          <w:color w:val="0000FF"/>
          <w:lang w:eastAsia="en-US"/>
        </w:rPr>
        <w:noBreakHyphen/>
        <w:t>171535</w:t>
      </w:r>
      <w:r w:rsidR="00367661">
        <w:rPr>
          <w:lang w:eastAsia="en-US"/>
        </w:rPr>
        <w:t>.</w:t>
      </w:r>
      <w:r w:rsidR="0059173D">
        <w:rPr>
          <w:lang w:eastAsia="en-US"/>
        </w:rPr>
        <w:t xml:space="preserve"> </w:t>
      </w:r>
      <w:r w:rsidR="00CD494C">
        <w:rPr>
          <w:lang w:eastAsia="en-US"/>
        </w:rPr>
        <w:t xml:space="preserve">Further clarifications were needed and this was revised off-line in </w:t>
      </w:r>
      <w:r w:rsidR="00CD494C" w:rsidRPr="00CD494C">
        <w:rPr>
          <w:rFonts w:cs="Arial"/>
          <w:color w:val="0000FF"/>
          <w:szCs w:val="16"/>
          <w:lang w:eastAsia="en-US"/>
        </w:rPr>
        <w:t>TD S2</w:t>
      </w:r>
      <w:r w:rsidR="00CD494C" w:rsidRPr="00CD494C">
        <w:rPr>
          <w:rFonts w:cs="Arial"/>
          <w:color w:val="0000FF"/>
          <w:szCs w:val="16"/>
          <w:lang w:eastAsia="en-US"/>
        </w:rPr>
        <w:noBreakHyphen/>
        <w:t>17</w:t>
      </w:r>
      <w:r w:rsidR="00CD494C">
        <w:rPr>
          <w:rFonts w:cs="Arial"/>
          <w:color w:val="0000FF"/>
          <w:szCs w:val="16"/>
          <w:lang w:eastAsia="en-US"/>
        </w:rPr>
        <w:t>1609</w:t>
      </w:r>
      <w:r w:rsidR="00CD494C">
        <w:t>.</w:t>
      </w:r>
      <w:r w:rsidR="00CD494C" w:rsidRPr="00916E52">
        <w:rPr>
          <w:lang w:eastAsia="en-US"/>
        </w:rPr>
        <w:t xml:space="preserve"> </w:t>
      </w:r>
      <w:r w:rsidR="00AC6C1C">
        <w:t xml:space="preserve">This was reviewed and some corrections were suggested and AT&amp;T asked to be added to the sources. This was revised accordingly in </w:t>
      </w:r>
      <w:r w:rsidR="00AC6C1C" w:rsidRPr="00916E52">
        <w:rPr>
          <w:rFonts w:cs="Arial"/>
          <w:color w:val="0000FF"/>
          <w:szCs w:val="16"/>
          <w:lang w:eastAsia="en-US"/>
        </w:rPr>
        <w:t>TD S2</w:t>
      </w:r>
      <w:r w:rsidR="00AC6C1C" w:rsidRPr="00916E52">
        <w:rPr>
          <w:rFonts w:cs="Arial"/>
          <w:color w:val="0000FF"/>
          <w:szCs w:val="16"/>
          <w:lang w:eastAsia="en-US"/>
        </w:rPr>
        <w:noBreakHyphen/>
        <w:t>1</w:t>
      </w:r>
      <w:r w:rsidR="00AC6C1C">
        <w:rPr>
          <w:rFonts w:cs="Arial"/>
          <w:color w:val="0000FF"/>
          <w:szCs w:val="16"/>
          <w:lang w:eastAsia="en-US"/>
        </w:rPr>
        <w:t>71623</w:t>
      </w:r>
      <w:r w:rsidR="00AC6C1C" w:rsidRPr="00916E52">
        <w:rPr>
          <w:lang w:eastAsia="en-US"/>
        </w:rPr>
        <w:t xml:space="preserve"> </w:t>
      </w:r>
      <w:r w:rsidR="00AC6C1C">
        <w:t xml:space="preserve">which was </w:t>
      </w:r>
      <w:r w:rsidR="00AC6C1C">
        <w:rPr>
          <w:color w:val="FF0000"/>
        </w:rPr>
        <w:t>approved</w:t>
      </w:r>
      <w:r w:rsidR="00AC6C1C">
        <w:t>.</w:t>
      </w:r>
    </w:p>
    <w:p w:rsidR="002550E9" w:rsidRDefault="002550E9" w:rsidP="00AC6C1C">
      <w:pPr>
        <w:pStyle w:val="NormTop"/>
        <w:pBdr>
          <w:top w:val="single" w:sz="4" w:space="2" w:color="auto"/>
        </w:pBdr>
      </w:pPr>
      <w:r>
        <w:rPr>
          <w:color w:val="0000FF"/>
        </w:rPr>
        <w:t>TD S2</w:t>
      </w:r>
      <w:r>
        <w:rPr>
          <w:color w:val="0000FF"/>
        </w:rPr>
        <w:noBreakHyphen/>
        <w:t>170822</w:t>
      </w:r>
      <w:r w:rsidRPr="00C51960">
        <w:t xml:space="preserve"> </w:t>
      </w:r>
      <w:r>
        <w:t xml:space="preserve">(P-CR) TS 23.501: Further </w:t>
      </w:r>
      <w:r w:rsidRPr="00C51960">
        <w:rPr>
          <w:noProof/>
        </w:rPr>
        <w:t>QoS</w:t>
      </w:r>
      <w:r>
        <w:t xml:space="preserve"> clarifications. (Source: Qualcomm Incorporated).</w:t>
      </w:r>
      <w:r>
        <w:br/>
      </w:r>
      <w:r w:rsidRPr="00C51960">
        <w:rPr>
          <w:b/>
        </w:rPr>
        <w:t>Abstract:</w:t>
      </w:r>
      <w:r w:rsidRPr="00C51960">
        <w:t xml:space="preserve"> </w:t>
      </w:r>
      <w:r>
        <w:t xml:space="preserve">Provides some additional clarifications on the </w:t>
      </w:r>
      <w:r w:rsidRPr="00C51960">
        <w:rPr>
          <w:noProof/>
        </w:rPr>
        <w:t>QoS</w:t>
      </w:r>
      <w:r>
        <w:t xml:space="preserve"> concepts and 'closes' some open issues.</w:t>
      </w:r>
    </w:p>
    <w:p w:rsidR="002550E9" w:rsidRPr="00C51960" w:rsidRDefault="002550E9" w:rsidP="002550E9">
      <w:pPr>
        <w:keepNext/>
        <w:keepLines/>
      </w:pPr>
      <w:r>
        <w:rPr>
          <w:b/>
        </w:rPr>
        <w:t>Discussion and conclusion:</w:t>
      </w:r>
    </w:p>
    <w:p w:rsidR="002550E9" w:rsidRPr="0059173D" w:rsidRDefault="00AB1715" w:rsidP="002550E9">
      <w:pPr>
        <w:keepLines/>
      </w:pPr>
      <w:r>
        <w:t>There were a number of comments made and clarifications requested.</w:t>
      </w:r>
      <w:r w:rsidR="00BF2F1A">
        <w:t xml:space="preserve"> After some discussion, this was left for further off-line discussion </w:t>
      </w:r>
      <w:r w:rsidR="00852401">
        <w:t xml:space="preserve">and was merged into </w:t>
      </w:r>
      <w:r w:rsidR="00852401" w:rsidRPr="00916E52">
        <w:rPr>
          <w:rFonts w:cs="Arial"/>
          <w:color w:val="0000FF"/>
          <w:szCs w:val="16"/>
          <w:lang w:eastAsia="en-US"/>
        </w:rPr>
        <w:t>TD S2</w:t>
      </w:r>
      <w:r w:rsidR="00852401" w:rsidRPr="00916E52">
        <w:rPr>
          <w:rFonts w:cs="Arial"/>
          <w:color w:val="0000FF"/>
          <w:szCs w:val="16"/>
          <w:lang w:eastAsia="en-US"/>
        </w:rPr>
        <w:noBreakHyphen/>
        <w:t>1</w:t>
      </w:r>
      <w:r w:rsidR="00852401">
        <w:rPr>
          <w:rFonts w:cs="Arial"/>
          <w:color w:val="0000FF"/>
          <w:szCs w:val="16"/>
          <w:lang w:eastAsia="en-US"/>
        </w:rPr>
        <w:t>71482</w:t>
      </w:r>
      <w:r w:rsidR="00852401">
        <w:t>.</w:t>
      </w:r>
    </w:p>
    <w:p w:rsidR="00BF2F1A" w:rsidRDefault="00BF2F1A" w:rsidP="00BF2F1A">
      <w:pPr>
        <w:pStyle w:val="NormTop"/>
      </w:pPr>
      <w:r>
        <w:rPr>
          <w:color w:val="0000FF"/>
        </w:rPr>
        <w:t>TD S2</w:t>
      </w:r>
      <w:r>
        <w:rPr>
          <w:color w:val="0000FF"/>
        </w:rPr>
        <w:noBreakHyphen/>
        <w:t>170972</w:t>
      </w:r>
      <w:r w:rsidRPr="00C51960">
        <w:t xml:space="preserve"> </w:t>
      </w:r>
      <w:r>
        <w:t xml:space="preserve">(DISCUSSION) Discussion on user plane (N3) marking. (Source: Huawei, </w:t>
      </w:r>
      <w:r w:rsidRPr="00C51960">
        <w:rPr>
          <w:noProof/>
        </w:rPr>
        <w:t>HiSilicon</w:t>
      </w:r>
      <w:r>
        <w:t>).</w:t>
      </w:r>
      <w:r>
        <w:br/>
      </w:r>
      <w:r w:rsidRPr="00C51960">
        <w:rPr>
          <w:b/>
        </w:rPr>
        <w:t>Abstract:</w:t>
      </w:r>
      <w:r w:rsidRPr="00C51960">
        <w:t xml:space="preserve"> </w:t>
      </w:r>
      <w:r>
        <w:t>This contribution gives an analysis about the user plane marking.</w:t>
      </w:r>
    </w:p>
    <w:p w:rsidR="00BF2F1A" w:rsidRPr="00C51960" w:rsidRDefault="00BF2F1A" w:rsidP="00BF2F1A">
      <w:pPr>
        <w:keepNext/>
        <w:keepLines/>
      </w:pPr>
      <w:r>
        <w:rPr>
          <w:b/>
        </w:rPr>
        <w:t>Discussion and conclusion:</w:t>
      </w:r>
    </w:p>
    <w:p w:rsidR="00BF2F1A" w:rsidRPr="0059173D" w:rsidRDefault="00BF2F1A" w:rsidP="00BF2F1A">
      <w:pPr>
        <w:keepLines/>
      </w:pPr>
      <w:r>
        <w:t xml:space="preserve">There were a number of issues raised. After some discussion, </w:t>
      </w:r>
      <w:r w:rsidR="00E30FE4">
        <w:t xml:space="preserve">it was decided to review the associated proposal and this was then </w:t>
      </w:r>
      <w:r w:rsidR="00E30FE4">
        <w:rPr>
          <w:color w:val="0000FF"/>
        </w:rPr>
        <w:t>noted</w:t>
      </w:r>
      <w:r w:rsidR="00E30FE4">
        <w:t xml:space="preserve"> in parallel session.</w:t>
      </w:r>
    </w:p>
    <w:p w:rsidR="002550E9" w:rsidRDefault="002550E9" w:rsidP="002550E9">
      <w:pPr>
        <w:pStyle w:val="NormTop"/>
      </w:pPr>
      <w:r>
        <w:rPr>
          <w:color w:val="0000FF"/>
        </w:rPr>
        <w:t>TD S2</w:t>
      </w:r>
      <w:r>
        <w:rPr>
          <w:color w:val="0000FF"/>
        </w:rPr>
        <w:noBreakHyphen/>
        <w:t>170973</w:t>
      </w:r>
      <w:r w:rsidRPr="00C51960">
        <w:t xml:space="preserve"> </w:t>
      </w:r>
      <w:r>
        <w:t xml:space="preserve">(P-CR) </w:t>
      </w:r>
      <w:r w:rsidRPr="00C51960">
        <w:rPr>
          <w:noProof/>
        </w:rPr>
        <w:t>QoS</w:t>
      </w:r>
      <w:r>
        <w:t xml:space="preserve"> control based on 5G </w:t>
      </w:r>
      <w:r w:rsidRPr="00C51960">
        <w:rPr>
          <w:noProof/>
        </w:rPr>
        <w:t>QoS</w:t>
      </w:r>
      <w:r>
        <w:t xml:space="preserve"> flow. (Source: Huawei, </w:t>
      </w:r>
      <w:r w:rsidRPr="00C51960">
        <w:rPr>
          <w:noProof/>
        </w:rPr>
        <w:t>HiSilicon</w:t>
      </w:r>
      <w:r>
        <w:t>).</w:t>
      </w:r>
      <w:r>
        <w:br/>
      </w:r>
      <w:r w:rsidRPr="00C51960">
        <w:rPr>
          <w:b/>
        </w:rPr>
        <w:t>Abstract:</w:t>
      </w:r>
      <w:r w:rsidRPr="00C51960">
        <w:t xml:space="preserve"> </w:t>
      </w:r>
      <w:r>
        <w:t xml:space="preserve">This contribution proposes to add the </w:t>
      </w:r>
      <w:r w:rsidRPr="00C51960">
        <w:rPr>
          <w:noProof/>
        </w:rPr>
        <w:t>QoS</w:t>
      </w:r>
      <w:r>
        <w:t xml:space="preserve"> control based on 5G </w:t>
      </w:r>
      <w:r w:rsidRPr="00C51960">
        <w:rPr>
          <w:noProof/>
        </w:rPr>
        <w:t>QoS</w:t>
      </w:r>
      <w:r>
        <w:t xml:space="preserve"> flow.</w:t>
      </w:r>
    </w:p>
    <w:p w:rsidR="002550E9" w:rsidRPr="00C51960" w:rsidRDefault="002550E9" w:rsidP="002550E9">
      <w:pPr>
        <w:keepNext/>
        <w:keepLines/>
      </w:pPr>
      <w:r>
        <w:rPr>
          <w:b/>
        </w:rPr>
        <w:t>Discussion and conclusion:</w:t>
      </w:r>
    </w:p>
    <w:p w:rsidR="00BF2F1A" w:rsidRPr="00E30FE4" w:rsidRDefault="00E30FE4" w:rsidP="00BF2F1A">
      <w:pPr>
        <w:keepLines/>
      </w:pPr>
      <w:r>
        <w:t xml:space="preserve">Intel commented that this expanded on a proposal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70972</w:t>
      </w:r>
      <w:r w:rsidRPr="00916E52">
        <w:rPr>
          <w:lang w:eastAsia="en-US"/>
        </w:rPr>
        <w:t xml:space="preserve"> </w:t>
      </w:r>
      <w:r>
        <w:t xml:space="preserve">which had not been accepted and does not add anything new to consider. </w:t>
      </w:r>
      <w:r w:rsidR="00852401">
        <w:t xml:space="preserve">Other proposals were then reviewed. This was left for further off-line discussion and was merged into </w:t>
      </w:r>
      <w:r w:rsidR="00852401" w:rsidRPr="00916E52">
        <w:rPr>
          <w:rFonts w:cs="Arial"/>
          <w:color w:val="0000FF"/>
          <w:szCs w:val="16"/>
          <w:lang w:eastAsia="en-US"/>
        </w:rPr>
        <w:t>TD S2</w:t>
      </w:r>
      <w:r w:rsidR="00852401" w:rsidRPr="00916E52">
        <w:rPr>
          <w:rFonts w:cs="Arial"/>
          <w:color w:val="0000FF"/>
          <w:szCs w:val="16"/>
          <w:lang w:eastAsia="en-US"/>
        </w:rPr>
        <w:noBreakHyphen/>
        <w:t>1</w:t>
      </w:r>
      <w:r w:rsidR="00852401">
        <w:rPr>
          <w:rFonts w:cs="Arial"/>
          <w:color w:val="0000FF"/>
          <w:szCs w:val="16"/>
          <w:lang w:eastAsia="en-US"/>
        </w:rPr>
        <w:t>71482</w:t>
      </w:r>
      <w:r w:rsidR="00852401">
        <w:t>.</w:t>
      </w:r>
    </w:p>
    <w:p w:rsidR="002550E9" w:rsidRDefault="002550E9" w:rsidP="002550E9">
      <w:pPr>
        <w:pStyle w:val="NormTop"/>
      </w:pPr>
      <w:r>
        <w:rPr>
          <w:color w:val="0000FF"/>
        </w:rPr>
        <w:t>TD S2</w:t>
      </w:r>
      <w:r>
        <w:rPr>
          <w:color w:val="0000FF"/>
        </w:rPr>
        <w:noBreakHyphen/>
        <w:t>171014</w:t>
      </w:r>
      <w:r w:rsidRPr="00C51960">
        <w:t xml:space="preserve"> </w:t>
      </w:r>
      <w:r>
        <w:t xml:space="preserve">(P-CR) TS 23.501: P-CR to update </w:t>
      </w:r>
      <w:r w:rsidRPr="00C51960">
        <w:rPr>
          <w:noProof/>
        </w:rPr>
        <w:t>QoS</w:t>
      </w:r>
      <w:r>
        <w:t xml:space="preserve"> framework. (Source: Nokia).</w:t>
      </w:r>
      <w:r>
        <w:br/>
      </w:r>
      <w:r w:rsidRPr="00C51960">
        <w:rPr>
          <w:b/>
        </w:rPr>
        <w:t>Abstract:</w:t>
      </w:r>
      <w:r w:rsidRPr="00C51960">
        <w:t xml:space="preserve"> </w:t>
      </w:r>
      <w:r>
        <w:t xml:space="preserve">Proposes to clarify how </w:t>
      </w:r>
      <w:r w:rsidRPr="00C51960">
        <w:rPr>
          <w:noProof/>
        </w:rPr>
        <w:t>QoS</w:t>
      </w:r>
      <w:r>
        <w:t xml:space="preserve"> flow can be uniquely identified.</w:t>
      </w:r>
    </w:p>
    <w:p w:rsidR="002550E9" w:rsidRPr="00C51960" w:rsidRDefault="002550E9" w:rsidP="002550E9">
      <w:pPr>
        <w:keepNext/>
        <w:keepLines/>
      </w:pPr>
      <w:r>
        <w:rPr>
          <w:b/>
        </w:rPr>
        <w:t>Discussion and conclusion:</w:t>
      </w:r>
    </w:p>
    <w:p w:rsidR="002550E9" w:rsidRPr="00852401" w:rsidRDefault="00852401" w:rsidP="002550E9">
      <w:pPr>
        <w:keepLines/>
      </w:pPr>
      <w:r>
        <w:t xml:space="preserve">There was some support for this but some clarifications and editorial corrections were needed. Qualcomm suggested using different names for the 5Gy and flow ID and leave any merging of them to stage 3. Other proposals were then reviewed. This was left for further off-line discussion and was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71482</w:t>
      </w:r>
      <w:r>
        <w:t>.</w:t>
      </w:r>
    </w:p>
    <w:p w:rsidR="00852401" w:rsidRDefault="00852401" w:rsidP="00852401">
      <w:pPr>
        <w:pStyle w:val="NormTop"/>
      </w:pPr>
      <w:r>
        <w:rPr>
          <w:color w:val="0000FF"/>
        </w:rPr>
        <w:t>TD S2</w:t>
      </w:r>
      <w:r>
        <w:rPr>
          <w:color w:val="0000FF"/>
        </w:rPr>
        <w:noBreakHyphen/>
        <w:t>170722</w:t>
      </w:r>
      <w:r w:rsidRPr="00C51960">
        <w:t xml:space="preserve"> </w:t>
      </w:r>
      <w:r>
        <w:t xml:space="preserve">(P-CR) </w:t>
      </w:r>
      <w:r w:rsidRPr="00C51960">
        <w:rPr>
          <w:noProof/>
        </w:rPr>
        <w:t>pCR</w:t>
      </w:r>
      <w:r>
        <w:t xml:space="preserve"> 23.501 - Correction to </w:t>
      </w:r>
      <w:r w:rsidRPr="00C51960">
        <w:rPr>
          <w:noProof/>
        </w:rPr>
        <w:t>QoS</w:t>
      </w:r>
      <w:r>
        <w:t xml:space="preserve"> (A, B types). (Source: </w:t>
      </w:r>
      <w:r w:rsidRPr="00C51960">
        <w:rPr>
          <w:noProof/>
        </w:rPr>
        <w:t>MediaTek</w:t>
      </w:r>
      <w:r>
        <w:t xml:space="preserve"> Inc).</w:t>
      </w:r>
      <w:r>
        <w:br/>
      </w:r>
      <w:r w:rsidRPr="00C51960">
        <w:rPr>
          <w:b/>
        </w:rPr>
        <w:t>Abstract:</w:t>
      </w:r>
      <w:r w:rsidRPr="00C51960">
        <w:t xml:space="preserve"> </w:t>
      </w:r>
      <w:r>
        <w:t>Disambiguation of A-type and B-type.</w:t>
      </w:r>
    </w:p>
    <w:p w:rsidR="00852401" w:rsidRPr="00C51960" w:rsidRDefault="00852401" w:rsidP="00852401">
      <w:pPr>
        <w:keepNext/>
        <w:keepLines/>
      </w:pPr>
      <w:r>
        <w:rPr>
          <w:b/>
        </w:rPr>
        <w:t>Discussion and conclusion:</w:t>
      </w:r>
    </w:p>
    <w:p w:rsidR="00852401" w:rsidRPr="00852401" w:rsidRDefault="00852401" w:rsidP="00852401">
      <w:pPr>
        <w:keepLines/>
      </w:pPr>
      <w:r>
        <w:t xml:space="preserve">Intel commented that the renaming to </w:t>
      </w:r>
      <w:r w:rsidRPr="00852401">
        <w:rPr>
          <w:i/>
        </w:rPr>
        <w:t>'Standard'</w:t>
      </w:r>
      <w:r>
        <w:t xml:space="preserve"> and </w:t>
      </w:r>
      <w:r w:rsidRPr="00852401">
        <w:rPr>
          <w:i/>
        </w:rPr>
        <w:t>'Tailored'</w:t>
      </w:r>
      <w:r>
        <w:t xml:space="preserve"> could change the understanding and use of the parameters and this should be avoided. This was left for further off-line discussion and was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71482</w:t>
      </w:r>
      <w:r>
        <w:t>.</w:t>
      </w:r>
    </w:p>
    <w:p w:rsidR="002550E9" w:rsidRDefault="002550E9" w:rsidP="002550E9">
      <w:pPr>
        <w:pStyle w:val="H6"/>
        <w:rPr>
          <w:color w:val="0000FF"/>
        </w:rPr>
      </w:pPr>
      <w:r>
        <w:rPr>
          <w:color w:val="0000FF"/>
        </w:rPr>
        <w:lastRenderedPageBreak/>
        <w:t>Principles (i.e. marking)</w:t>
      </w:r>
    </w:p>
    <w:p w:rsidR="002550E9" w:rsidRDefault="002550E9" w:rsidP="00852401">
      <w:pPr>
        <w:pStyle w:val="NormTop"/>
        <w:pBdr>
          <w:top w:val="none" w:sz="0" w:space="0" w:color="auto"/>
        </w:pBdr>
      </w:pPr>
      <w:r>
        <w:rPr>
          <w:color w:val="0000FF"/>
        </w:rPr>
        <w:t>TD S2</w:t>
      </w:r>
      <w:r>
        <w:rPr>
          <w:color w:val="0000FF"/>
        </w:rPr>
        <w:noBreakHyphen/>
        <w:t>171147</w:t>
      </w:r>
      <w:r w:rsidRPr="00C51960">
        <w:t xml:space="preserve"> </w:t>
      </w:r>
      <w:r>
        <w:t xml:space="preserve">(P-CR) TS 23.501 5G </w:t>
      </w:r>
      <w:r w:rsidRPr="00C51960">
        <w:rPr>
          <w:noProof/>
        </w:rPr>
        <w:t>QoS</w:t>
      </w:r>
      <w:r>
        <w:t xml:space="preserve"> Indicator allocation. (Source: Samsung).</w:t>
      </w:r>
      <w:r>
        <w:br/>
      </w:r>
      <w:r w:rsidRPr="00C51960">
        <w:rPr>
          <w:b/>
        </w:rPr>
        <w:t>Abstract:</w:t>
      </w:r>
      <w:r w:rsidRPr="00C51960">
        <w:t xml:space="preserve"> </w:t>
      </w:r>
      <w:r>
        <w:t>This contribution is about SMF allocating 5QI.</w:t>
      </w:r>
    </w:p>
    <w:p w:rsidR="002550E9" w:rsidRPr="00C51960" w:rsidRDefault="002550E9" w:rsidP="002550E9">
      <w:pPr>
        <w:keepNext/>
        <w:keepLines/>
      </w:pPr>
      <w:r>
        <w:rPr>
          <w:b/>
        </w:rPr>
        <w:t>Discussion and conclusion:</w:t>
      </w:r>
    </w:p>
    <w:p w:rsidR="002550E9" w:rsidRPr="00852401" w:rsidRDefault="00852401" w:rsidP="002550E9">
      <w:pPr>
        <w:keepLines/>
      </w:pPr>
      <w:r>
        <w:t xml:space="preserve">There were a number of clarifications requested and this was left for further off-line discussion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71482</w:t>
      </w:r>
      <w:r>
        <w:t>.</w:t>
      </w:r>
    </w:p>
    <w:p w:rsidR="002550E9" w:rsidRDefault="002550E9" w:rsidP="002550E9">
      <w:pPr>
        <w:pStyle w:val="NormTop"/>
      </w:pPr>
      <w:r>
        <w:rPr>
          <w:color w:val="0000FF"/>
        </w:rPr>
        <w:t>TD S2</w:t>
      </w:r>
      <w:r>
        <w:rPr>
          <w:color w:val="0000FF"/>
        </w:rPr>
        <w:noBreakHyphen/>
        <w:t>171173</w:t>
      </w:r>
      <w:r w:rsidRPr="00C51960">
        <w:t xml:space="preserve"> </w:t>
      </w:r>
      <w:r>
        <w:t xml:space="preserve">(P-CR) TS 23.501 Transport level packet marking for B-type </w:t>
      </w:r>
      <w:r w:rsidRPr="00C51960">
        <w:rPr>
          <w:noProof/>
        </w:rPr>
        <w:t>QoS</w:t>
      </w:r>
      <w:r>
        <w:t xml:space="preserve"> flow. (Source: Samsung).</w:t>
      </w:r>
      <w:r>
        <w:br/>
      </w:r>
      <w:r w:rsidRPr="00C51960">
        <w:rPr>
          <w:b/>
        </w:rPr>
        <w:t>Abstract:</w:t>
      </w:r>
      <w:r w:rsidRPr="00C51960">
        <w:t xml:space="preserve"> </w:t>
      </w:r>
      <w:r>
        <w:t xml:space="preserve">This contribution is about Transport level packet marking for B-type </w:t>
      </w:r>
      <w:r w:rsidRPr="00C51960">
        <w:rPr>
          <w:noProof/>
        </w:rPr>
        <w:t>QoS</w:t>
      </w:r>
      <w:r>
        <w:t xml:space="preserve"> flow.</w:t>
      </w:r>
    </w:p>
    <w:p w:rsidR="002550E9" w:rsidRPr="00C51960" w:rsidRDefault="002550E9" w:rsidP="002550E9">
      <w:pPr>
        <w:keepNext/>
        <w:keepLines/>
      </w:pPr>
      <w:r>
        <w:rPr>
          <w:b/>
        </w:rPr>
        <w:t>Discussion and conclusion:</w:t>
      </w:r>
    </w:p>
    <w:p w:rsidR="002550E9" w:rsidRPr="00852401" w:rsidRDefault="00852401" w:rsidP="002550E9">
      <w:pPr>
        <w:keepLines/>
      </w:pPr>
      <w:r>
        <w:t xml:space="preserve">There were a number of clarifications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71483</w:t>
      </w:r>
      <w:r w:rsidR="00367661">
        <w:t>.</w:t>
      </w:r>
      <w:r w:rsidRPr="00916E52">
        <w:rPr>
          <w:lang w:eastAsia="en-US"/>
        </w:rPr>
        <w:t xml:space="preserve"> </w:t>
      </w:r>
      <w:r w:rsidR="00367661">
        <w:rPr>
          <w:lang w:eastAsia="en-US"/>
        </w:rPr>
        <w:t xml:space="preserve">Revised in parallel session to </w:t>
      </w:r>
      <w:r w:rsidR="00367661" w:rsidRPr="00367661">
        <w:rPr>
          <w:color w:val="0000FF"/>
          <w:lang w:eastAsia="en-US"/>
        </w:rPr>
        <w:t>TD S2</w:t>
      </w:r>
      <w:r w:rsidR="00367661" w:rsidRPr="00367661">
        <w:rPr>
          <w:color w:val="0000FF"/>
          <w:lang w:eastAsia="en-US"/>
        </w:rPr>
        <w:noBreakHyphen/>
      </w:r>
      <w:r w:rsidR="00367661">
        <w:rPr>
          <w:color w:val="0000FF"/>
          <w:lang w:eastAsia="en-US"/>
        </w:rPr>
        <w:t>171536</w:t>
      </w:r>
      <w:r w:rsidR="00367661">
        <w:rPr>
          <w:lang w:eastAsia="en-US"/>
        </w:rPr>
        <w:t xml:space="preserve">. </w:t>
      </w:r>
      <w:r w:rsidR="00715F84">
        <w:rPr>
          <w:lang w:eastAsia="en-US"/>
        </w:rPr>
        <w:t xml:space="preserve">Reviewed and </w:t>
      </w:r>
      <w:r w:rsidR="00CD494C">
        <w:rPr>
          <w:color w:val="FF0000"/>
        </w:rPr>
        <w:t>agreed</w:t>
      </w:r>
      <w:r w:rsidR="00CD494C">
        <w:t xml:space="preserve"> in parallel session</w:t>
      </w:r>
      <w:r w:rsidR="00715F84">
        <w:rPr>
          <w:lang w:eastAsia="en-US"/>
        </w:rPr>
        <w:t>.</w:t>
      </w:r>
      <w:r w:rsidR="00CD494C">
        <w:rPr>
          <w:lang w:eastAsia="en-US"/>
        </w:rPr>
        <w:t xml:space="preserve"> </w:t>
      </w:r>
      <w:r w:rsidR="00CD494C">
        <w:t xml:space="preserve">This was </w:t>
      </w:r>
      <w:r w:rsidR="00CD494C" w:rsidRPr="00CD494C">
        <w:rPr>
          <w:color w:val="FF0000"/>
        </w:rPr>
        <w:t>block approved</w:t>
      </w:r>
      <w:r w:rsidR="00CD494C">
        <w:t>.</w:t>
      </w:r>
    </w:p>
    <w:p w:rsidR="002550E9" w:rsidRDefault="002550E9" w:rsidP="002550E9">
      <w:pPr>
        <w:pStyle w:val="H6"/>
        <w:rPr>
          <w:color w:val="0000FF"/>
        </w:rPr>
      </w:pPr>
      <w:r w:rsidRPr="00C51960">
        <w:rPr>
          <w:noProof/>
          <w:color w:val="0000FF"/>
        </w:rPr>
        <w:t>QoS</w:t>
      </w:r>
      <w:r>
        <w:rPr>
          <w:color w:val="0000FF"/>
        </w:rPr>
        <w:t xml:space="preserve"> parameters clarification</w:t>
      </w:r>
    </w:p>
    <w:p w:rsidR="002550E9" w:rsidRDefault="002550E9" w:rsidP="002550E9">
      <w:pPr>
        <w:pStyle w:val="NormTop"/>
        <w:pBdr>
          <w:top w:val="none" w:sz="0" w:space="0" w:color="auto"/>
        </w:pBdr>
      </w:pPr>
      <w:r>
        <w:rPr>
          <w:color w:val="0000FF"/>
        </w:rPr>
        <w:t>TD S2</w:t>
      </w:r>
      <w:r>
        <w:rPr>
          <w:color w:val="0000FF"/>
        </w:rPr>
        <w:noBreakHyphen/>
        <w:t>170933</w:t>
      </w:r>
      <w:r w:rsidRPr="00C51960">
        <w:t xml:space="preserve"> </w:t>
      </w:r>
      <w:r>
        <w:t>(P-CR) TS 23.501 P-CR AMBR enforcement for multi-homed PDU Sessions. (Source: ZTE).</w:t>
      </w:r>
      <w:r>
        <w:br/>
      </w:r>
      <w:r w:rsidRPr="00C51960">
        <w:rPr>
          <w:b/>
        </w:rPr>
        <w:t>Abstract:</w:t>
      </w:r>
      <w:r w:rsidRPr="00C51960">
        <w:t xml:space="preserve"> </w:t>
      </w:r>
      <w:r>
        <w:t>This contribution proposes clarification regarding AMBR enforcement for multi-homed PDU sessions.</w:t>
      </w:r>
    </w:p>
    <w:p w:rsidR="002550E9" w:rsidRPr="00C51960" w:rsidRDefault="002550E9" w:rsidP="002550E9">
      <w:pPr>
        <w:keepNext/>
        <w:keepLines/>
      </w:pPr>
      <w:r>
        <w:rPr>
          <w:b/>
        </w:rPr>
        <w:t>Discussion and conclusion:</w:t>
      </w:r>
    </w:p>
    <w:p w:rsidR="002550E9" w:rsidRPr="00852401" w:rsidRDefault="00852401" w:rsidP="002550E9">
      <w:pPr>
        <w:keepLines/>
      </w:pPr>
      <w:r>
        <w:t xml:space="preserve">Nokia commented that AMBR is usually on a per-session basis and may be complicated or not work on a UPF basis. Ericsson suggested simplifying the description to what is required and not to include the calculation details at this time.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71484</w:t>
      </w:r>
      <w:r w:rsidR="00367661">
        <w:t>.</w:t>
      </w:r>
      <w:r w:rsidRPr="00916E52">
        <w:rPr>
          <w:lang w:eastAsia="en-US"/>
        </w:rPr>
        <w:t xml:space="preserve"> </w:t>
      </w:r>
      <w:r w:rsidR="00367661">
        <w:rPr>
          <w:lang w:eastAsia="en-US"/>
        </w:rPr>
        <w:t xml:space="preserve">Revised in parallel session to </w:t>
      </w:r>
      <w:r w:rsidR="00367661" w:rsidRPr="00367661">
        <w:rPr>
          <w:color w:val="0000FF"/>
          <w:lang w:eastAsia="en-US"/>
        </w:rPr>
        <w:t>TD S2</w:t>
      </w:r>
      <w:r w:rsidR="00367661" w:rsidRPr="00367661">
        <w:rPr>
          <w:color w:val="0000FF"/>
          <w:lang w:eastAsia="en-US"/>
        </w:rPr>
        <w:noBreakHyphen/>
      </w:r>
      <w:r w:rsidR="00367661">
        <w:rPr>
          <w:color w:val="0000FF"/>
          <w:lang w:eastAsia="en-US"/>
        </w:rPr>
        <w:t>171530</w:t>
      </w:r>
      <w:r w:rsidR="00367661">
        <w:rPr>
          <w:lang w:eastAsia="en-US"/>
        </w:rPr>
        <w:t xml:space="preserve">. </w:t>
      </w:r>
      <w:r w:rsidR="00042070">
        <w:rPr>
          <w:lang w:eastAsia="en-US"/>
        </w:rPr>
        <w:t xml:space="preserve">Revised off-line in </w:t>
      </w:r>
      <w:r w:rsidR="00042070" w:rsidRPr="00042070">
        <w:rPr>
          <w:rFonts w:cs="Arial"/>
          <w:color w:val="0000FF"/>
          <w:szCs w:val="16"/>
          <w:lang w:eastAsia="en-US"/>
        </w:rPr>
        <w:t>TD S2</w:t>
      </w:r>
      <w:r w:rsidR="00042070" w:rsidRPr="00042070">
        <w:rPr>
          <w:rFonts w:cs="Arial"/>
          <w:color w:val="0000FF"/>
          <w:szCs w:val="16"/>
          <w:lang w:eastAsia="en-US"/>
        </w:rPr>
        <w:noBreakHyphen/>
        <w:t>17</w:t>
      </w:r>
      <w:r w:rsidR="00042070">
        <w:rPr>
          <w:rFonts w:cs="Arial"/>
          <w:color w:val="0000FF"/>
          <w:szCs w:val="16"/>
          <w:lang w:eastAsia="en-US"/>
        </w:rPr>
        <w:t>1594</w:t>
      </w:r>
      <w:r w:rsidR="00042070">
        <w:t>.</w:t>
      </w:r>
      <w:r w:rsidR="00042070" w:rsidRPr="00916E52">
        <w:rPr>
          <w:lang w:eastAsia="en-US"/>
        </w:rPr>
        <w:t xml:space="preserve"> </w:t>
      </w:r>
      <w:r w:rsidR="00042070">
        <w:rPr>
          <w:lang w:eastAsia="en-US"/>
        </w:rPr>
        <w:t xml:space="preserve">There were further corrections needed and this was left for further off-line discussion and revised in </w:t>
      </w:r>
      <w:r w:rsidR="00042070" w:rsidRPr="00042070">
        <w:rPr>
          <w:rFonts w:cs="Arial"/>
          <w:color w:val="0000FF"/>
          <w:szCs w:val="16"/>
          <w:lang w:eastAsia="en-US"/>
        </w:rPr>
        <w:t>TD S2</w:t>
      </w:r>
      <w:r w:rsidR="00042070" w:rsidRPr="00042070">
        <w:rPr>
          <w:rFonts w:cs="Arial"/>
          <w:color w:val="0000FF"/>
          <w:szCs w:val="16"/>
          <w:lang w:eastAsia="en-US"/>
        </w:rPr>
        <w:noBreakHyphen/>
        <w:t>17</w:t>
      </w:r>
      <w:r w:rsidR="00042070">
        <w:rPr>
          <w:rFonts w:cs="Arial"/>
          <w:color w:val="0000FF"/>
          <w:szCs w:val="16"/>
          <w:lang w:eastAsia="en-US"/>
        </w:rPr>
        <w:t>1601</w:t>
      </w:r>
      <w:r w:rsidR="00042070">
        <w:t>.</w:t>
      </w:r>
      <w:r w:rsidR="00042070" w:rsidRPr="00916E52">
        <w:rPr>
          <w:lang w:eastAsia="en-US"/>
        </w:rPr>
        <w:t xml:space="preserve"> </w:t>
      </w:r>
      <w:r w:rsidR="00CD494C">
        <w:rPr>
          <w:lang w:eastAsia="en-US"/>
        </w:rPr>
        <w:t xml:space="preserve">Huawei asked whether session MBR should be AMBR. Nokia replied that session MBR is correct there. The changes in the final paragraph should be removed. This was revised off-line in </w:t>
      </w:r>
      <w:r w:rsidR="00CD494C" w:rsidRPr="00CD494C">
        <w:rPr>
          <w:rFonts w:cs="Arial"/>
          <w:color w:val="0000FF"/>
          <w:szCs w:val="16"/>
          <w:lang w:eastAsia="en-US"/>
        </w:rPr>
        <w:t>TD S2</w:t>
      </w:r>
      <w:r w:rsidR="00CD494C" w:rsidRPr="00CD494C">
        <w:rPr>
          <w:rFonts w:cs="Arial"/>
          <w:color w:val="0000FF"/>
          <w:szCs w:val="16"/>
          <w:lang w:eastAsia="en-US"/>
        </w:rPr>
        <w:noBreakHyphen/>
        <w:t>17</w:t>
      </w:r>
      <w:r w:rsidR="00CD494C">
        <w:rPr>
          <w:rFonts w:cs="Arial"/>
          <w:color w:val="0000FF"/>
          <w:szCs w:val="16"/>
          <w:lang w:eastAsia="en-US"/>
        </w:rPr>
        <w:t>1612</w:t>
      </w:r>
      <w:r w:rsidR="00CD494C">
        <w:rPr>
          <w:lang w:eastAsia="en-US"/>
        </w:rPr>
        <w:t xml:space="preserve">. This was reviewed and </w:t>
      </w:r>
      <w:r w:rsidR="00CD494C" w:rsidRPr="00CD494C">
        <w:rPr>
          <w:color w:val="FF0000"/>
          <w:lang w:eastAsia="en-US"/>
        </w:rPr>
        <w:t>approved</w:t>
      </w:r>
      <w:r w:rsidR="00CD494C">
        <w:rPr>
          <w:lang w:eastAsia="en-US"/>
        </w:rPr>
        <w:t>.</w:t>
      </w:r>
    </w:p>
    <w:p w:rsidR="002550E9" w:rsidRDefault="002550E9" w:rsidP="002550E9">
      <w:pPr>
        <w:pStyle w:val="NormTop"/>
      </w:pPr>
      <w:r>
        <w:rPr>
          <w:color w:val="0000FF"/>
        </w:rPr>
        <w:t>TD S2</w:t>
      </w:r>
      <w:r>
        <w:rPr>
          <w:color w:val="0000FF"/>
        </w:rPr>
        <w:noBreakHyphen/>
        <w:t>171006</w:t>
      </w:r>
      <w:r w:rsidRPr="00C51960">
        <w:t xml:space="preserve"> </w:t>
      </w:r>
      <w:r>
        <w:t xml:space="preserve">(P-CR) 23.501 Aggregate bit rate limitations for non-GBR </w:t>
      </w:r>
      <w:r w:rsidRPr="00C51960">
        <w:rPr>
          <w:noProof/>
        </w:rPr>
        <w:t>QoS</w:t>
      </w:r>
      <w:r>
        <w:t xml:space="preserve"> flows. (Source: CATT).</w:t>
      </w:r>
      <w:r>
        <w:br/>
      </w:r>
      <w:r w:rsidRPr="00C51960">
        <w:rPr>
          <w:b/>
        </w:rPr>
        <w:t>Abstract:</w:t>
      </w:r>
      <w:r w:rsidRPr="00C51960">
        <w:t xml:space="preserve"> </w:t>
      </w:r>
      <w:r>
        <w:t>This contribution proposes the general description for UE-AMBR and Session-AMBR parameters.</w:t>
      </w:r>
    </w:p>
    <w:p w:rsidR="002550E9" w:rsidRPr="00C51960" w:rsidRDefault="002550E9" w:rsidP="002550E9">
      <w:pPr>
        <w:keepNext/>
        <w:keepLines/>
      </w:pPr>
      <w:r>
        <w:rPr>
          <w:b/>
        </w:rPr>
        <w:t>Discussion and conclusion:</w:t>
      </w:r>
    </w:p>
    <w:p w:rsidR="002550E9" w:rsidRPr="00AB2D98" w:rsidRDefault="00AB2D98" w:rsidP="002550E9">
      <w:pPr>
        <w:keepLines/>
      </w:pPr>
      <w:r>
        <w:t xml:space="preserve">There was some discussion and a number of issues raised and clarifications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71498</w:t>
      </w:r>
      <w:r w:rsidR="00367661">
        <w:t>.</w:t>
      </w:r>
      <w:r w:rsidR="00367661" w:rsidRPr="00916E52">
        <w:rPr>
          <w:lang w:eastAsia="en-US"/>
        </w:rPr>
        <w:t xml:space="preserve"> </w:t>
      </w:r>
      <w:r w:rsidR="00367661">
        <w:rPr>
          <w:lang w:eastAsia="en-US"/>
        </w:rPr>
        <w:t xml:space="preserve">Revised in parallel session to </w:t>
      </w:r>
      <w:r w:rsidR="00367661" w:rsidRPr="00367661">
        <w:rPr>
          <w:color w:val="0000FF"/>
          <w:lang w:eastAsia="en-US"/>
        </w:rPr>
        <w:t>TD S2</w:t>
      </w:r>
      <w:r w:rsidR="00367661" w:rsidRPr="00367661">
        <w:rPr>
          <w:color w:val="0000FF"/>
          <w:lang w:eastAsia="en-US"/>
        </w:rPr>
        <w:noBreakHyphen/>
      </w:r>
      <w:r w:rsidR="00367661">
        <w:rPr>
          <w:color w:val="0000FF"/>
          <w:lang w:eastAsia="en-US"/>
        </w:rPr>
        <w:t>171531</w:t>
      </w:r>
      <w:r w:rsidR="00367661">
        <w:rPr>
          <w:lang w:eastAsia="en-US"/>
        </w:rPr>
        <w:t>.</w:t>
      </w:r>
      <w:r w:rsidRPr="00916E52">
        <w:rPr>
          <w:lang w:eastAsia="en-US"/>
        </w:rPr>
        <w:t xml:space="preserve"> </w:t>
      </w:r>
      <w:r w:rsidR="00042070">
        <w:rPr>
          <w:lang w:eastAsia="en-US"/>
        </w:rPr>
        <w:t xml:space="preserve">Further clarifications were needed and this was left for further off-line discussion and revised in </w:t>
      </w:r>
      <w:r w:rsidR="00042070" w:rsidRPr="00042070">
        <w:rPr>
          <w:rFonts w:cs="Arial"/>
          <w:color w:val="0000FF"/>
          <w:szCs w:val="16"/>
          <w:lang w:eastAsia="en-US"/>
        </w:rPr>
        <w:t>TD S2</w:t>
      </w:r>
      <w:r w:rsidR="00042070" w:rsidRPr="00042070">
        <w:rPr>
          <w:rFonts w:cs="Arial"/>
          <w:color w:val="0000FF"/>
          <w:szCs w:val="16"/>
          <w:lang w:eastAsia="en-US"/>
        </w:rPr>
        <w:noBreakHyphen/>
        <w:t>17</w:t>
      </w:r>
      <w:r w:rsidR="00042070">
        <w:rPr>
          <w:rFonts w:cs="Arial"/>
          <w:color w:val="0000FF"/>
          <w:szCs w:val="16"/>
          <w:lang w:eastAsia="en-US"/>
        </w:rPr>
        <w:t>1602</w:t>
      </w:r>
      <w:r w:rsidR="00042070">
        <w:t xml:space="preserve">. </w:t>
      </w:r>
      <w:r w:rsidR="00CD494C">
        <w:t xml:space="preserve">This was reviewed and </w:t>
      </w:r>
      <w:r w:rsidR="00CD494C">
        <w:rPr>
          <w:color w:val="FF0000"/>
        </w:rPr>
        <w:t>approved</w:t>
      </w:r>
      <w:r w:rsidR="00CD494C">
        <w:t>.</w:t>
      </w:r>
    </w:p>
    <w:p w:rsidR="002550E9" w:rsidRDefault="002550E9" w:rsidP="002550E9">
      <w:pPr>
        <w:pStyle w:val="NormTop"/>
      </w:pPr>
      <w:r>
        <w:rPr>
          <w:color w:val="0000FF"/>
        </w:rPr>
        <w:t>TD S2</w:t>
      </w:r>
      <w:r>
        <w:rPr>
          <w:color w:val="0000FF"/>
        </w:rPr>
        <w:noBreakHyphen/>
        <w:t>171148</w:t>
      </w:r>
      <w:r w:rsidRPr="00C51960">
        <w:t xml:space="preserve"> </w:t>
      </w:r>
      <w:r>
        <w:t xml:space="preserve">(P-CR) TS 23.501 Update 5.7.3 5G </w:t>
      </w:r>
      <w:r w:rsidRPr="00C51960">
        <w:rPr>
          <w:noProof/>
        </w:rPr>
        <w:t>QoS</w:t>
      </w:r>
      <w:r>
        <w:t xml:space="preserve"> Parameters. (Source: Samsung).</w:t>
      </w:r>
      <w:r>
        <w:br/>
      </w:r>
      <w:r w:rsidRPr="00C51960">
        <w:rPr>
          <w:b/>
        </w:rPr>
        <w:t>Abstract:</w:t>
      </w:r>
      <w:r w:rsidRPr="00C51960">
        <w:t xml:space="preserve"> </w:t>
      </w:r>
      <w:r>
        <w:t xml:space="preserve">This contribution is about ARP, 5G </w:t>
      </w:r>
      <w:r w:rsidRPr="00C51960">
        <w:rPr>
          <w:noProof/>
        </w:rPr>
        <w:t>QoS</w:t>
      </w:r>
      <w:r>
        <w:t xml:space="preserve"> characteristic signalling via N4, and 5G </w:t>
      </w:r>
      <w:r w:rsidRPr="00C51960">
        <w:rPr>
          <w:noProof/>
        </w:rPr>
        <w:t>QoS</w:t>
      </w:r>
      <w:r>
        <w:t xml:space="preserve"> parameters signalling via N1 and N4.</w:t>
      </w:r>
    </w:p>
    <w:p w:rsidR="002550E9" w:rsidRPr="00C51960" w:rsidRDefault="002550E9" w:rsidP="002550E9">
      <w:pPr>
        <w:keepNext/>
        <w:keepLines/>
      </w:pPr>
      <w:r>
        <w:rPr>
          <w:b/>
        </w:rPr>
        <w:t>Discussion and conclusion:</w:t>
      </w:r>
    </w:p>
    <w:p w:rsidR="002550E9" w:rsidRPr="00AB2D98" w:rsidRDefault="00AB2D98" w:rsidP="002550E9">
      <w:pPr>
        <w:keepLines/>
      </w:pPr>
      <w:r>
        <w:t xml:space="preserve">This was </w:t>
      </w:r>
      <w:r w:rsidRPr="00AB2D98">
        <w:rPr>
          <w:color w:val="FF0000"/>
        </w:rPr>
        <w:t>withdrawn</w:t>
      </w:r>
      <w:r>
        <w:t>.</w:t>
      </w:r>
    </w:p>
    <w:p w:rsidR="002550E9" w:rsidRDefault="002550E9" w:rsidP="002550E9">
      <w:pPr>
        <w:pStyle w:val="H6"/>
        <w:rPr>
          <w:color w:val="0000FF"/>
        </w:rPr>
      </w:pPr>
      <w:r>
        <w:rPr>
          <w:color w:val="0000FF"/>
        </w:rPr>
        <w:t xml:space="preserve">Addition to </w:t>
      </w:r>
      <w:r w:rsidRPr="00C51960">
        <w:rPr>
          <w:noProof/>
          <w:color w:val="0000FF"/>
        </w:rPr>
        <w:t>QoS</w:t>
      </w:r>
      <w:r>
        <w:rPr>
          <w:color w:val="0000FF"/>
        </w:rPr>
        <w:t xml:space="preserve"> rule description</w:t>
      </w:r>
    </w:p>
    <w:p w:rsidR="002550E9" w:rsidRDefault="002550E9" w:rsidP="002550E9">
      <w:pPr>
        <w:pStyle w:val="NormTop"/>
        <w:pBdr>
          <w:top w:val="none" w:sz="0" w:space="0" w:color="auto"/>
        </w:pBdr>
      </w:pPr>
      <w:r>
        <w:rPr>
          <w:color w:val="0000FF"/>
        </w:rPr>
        <w:t>TD S2</w:t>
      </w:r>
      <w:r>
        <w:rPr>
          <w:color w:val="0000FF"/>
        </w:rPr>
        <w:noBreakHyphen/>
        <w:t>170931</w:t>
      </w:r>
      <w:r w:rsidRPr="00C51960">
        <w:t xml:space="preserve"> </w:t>
      </w:r>
      <w:r>
        <w:t xml:space="preserve">(P-CR) 5G Application based uplink traffic identification and </w:t>
      </w:r>
      <w:r w:rsidRPr="00C51960">
        <w:rPr>
          <w:noProof/>
        </w:rPr>
        <w:t>QoS</w:t>
      </w:r>
      <w:r>
        <w:t xml:space="preserve"> mapping. (Source: ZTE).</w:t>
      </w:r>
      <w:r>
        <w:br/>
      </w:r>
      <w:r w:rsidRPr="00C51960">
        <w:rPr>
          <w:b/>
        </w:rPr>
        <w:t>Abstract:</w:t>
      </w:r>
      <w:r w:rsidRPr="00C51960">
        <w:t xml:space="preserve"> </w:t>
      </w:r>
      <w:r>
        <w:t xml:space="preserve">Proposes application based uplink traffic identification for the enforcement of </w:t>
      </w:r>
      <w:r w:rsidRPr="00C51960">
        <w:rPr>
          <w:noProof/>
        </w:rPr>
        <w:t>QoS</w:t>
      </w:r>
      <w:r>
        <w:t xml:space="preserve"> rules. The network may provide application information to the UE along with the </w:t>
      </w:r>
      <w:r w:rsidRPr="00C51960">
        <w:rPr>
          <w:noProof/>
        </w:rPr>
        <w:t>QoS</w:t>
      </w:r>
      <w:r>
        <w:t xml:space="preserve"> rule. The UE uses such information to identify uplink traffic associated with the application and map that to specific 5G </w:t>
      </w:r>
      <w:r w:rsidRPr="00C51960">
        <w:rPr>
          <w:noProof/>
        </w:rPr>
        <w:t>QoS</w:t>
      </w:r>
      <w:r>
        <w:t xml:space="preserve"> flow.</w:t>
      </w:r>
    </w:p>
    <w:p w:rsidR="002550E9" w:rsidRPr="00C51960" w:rsidRDefault="002550E9" w:rsidP="002550E9">
      <w:pPr>
        <w:keepNext/>
        <w:keepLines/>
      </w:pPr>
      <w:r>
        <w:rPr>
          <w:b/>
        </w:rPr>
        <w:t>Discussion and conclusion:</w:t>
      </w:r>
    </w:p>
    <w:p w:rsidR="002550E9" w:rsidRPr="00AB2D98" w:rsidRDefault="00AB2D98" w:rsidP="002550E9">
      <w:pPr>
        <w:keepLines/>
      </w:pPr>
      <w:r>
        <w:t xml:space="preserve">Ericsson commented that this was not needed as part of the </w:t>
      </w:r>
      <w:r w:rsidRPr="00AB2D98">
        <w:rPr>
          <w:noProof/>
        </w:rPr>
        <w:t>QoS</w:t>
      </w:r>
      <w:r>
        <w:t xml:space="preserve"> rules. Intel commented that this procedure was not agreed during the study phase and such information should be considered at a different level of granularity. It was also asked how such parameters would be calculated. </w:t>
      </w:r>
      <w:r w:rsidR="000562DA">
        <w:t xml:space="preserve">This was then </w:t>
      </w:r>
      <w:r w:rsidR="000562DA">
        <w:rPr>
          <w:color w:val="0000FF"/>
        </w:rPr>
        <w:t>noted</w:t>
      </w:r>
      <w:r w:rsidR="000562DA">
        <w:t xml:space="preserve"> in parallel session.</w:t>
      </w:r>
    </w:p>
    <w:p w:rsidR="002550E9" w:rsidRDefault="002550E9" w:rsidP="002550E9">
      <w:pPr>
        <w:pStyle w:val="NormTop"/>
      </w:pPr>
      <w:r>
        <w:rPr>
          <w:color w:val="0000FF"/>
        </w:rPr>
        <w:lastRenderedPageBreak/>
        <w:t>TD S2</w:t>
      </w:r>
      <w:r>
        <w:rPr>
          <w:color w:val="0000FF"/>
        </w:rPr>
        <w:noBreakHyphen/>
        <w:t>171000</w:t>
      </w:r>
      <w:r w:rsidRPr="00C51960">
        <w:t xml:space="preserve"> </w:t>
      </w:r>
      <w:r>
        <w:t xml:space="preserve">(P-CR) TS 23.501: Clarification on default </w:t>
      </w:r>
      <w:r w:rsidRPr="00C51960">
        <w:rPr>
          <w:noProof/>
        </w:rPr>
        <w:t>QoS</w:t>
      </w:r>
      <w:r>
        <w:t xml:space="preserve"> rule. (Source: LG Electronics).</w:t>
      </w:r>
      <w:r>
        <w:br/>
      </w:r>
      <w:r w:rsidRPr="00C51960">
        <w:rPr>
          <w:b/>
        </w:rPr>
        <w:t>Abstract:</w:t>
      </w:r>
      <w:r w:rsidRPr="00C51960">
        <w:t xml:space="preserve"> </w:t>
      </w:r>
      <w:r>
        <w:t xml:space="preserve">This contribution clarifies usage of the Default </w:t>
      </w:r>
      <w:r w:rsidRPr="00C51960">
        <w:rPr>
          <w:noProof/>
        </w:rPr>
        <w:t>QoS</w:t>
      </w:r>
      <w:r>
        <w:t xml:space="preserve"> rule.</w:t>
      </w:r>
    </w:p>
    <w:p w:rsidR="002550E9" w:rsidRPr="00C51960" w:rsidRDefault="002550E9" w:rsidP="002550E9">
      <w:pPr>
        <w:keepNext/>
        <w:keepLines/>
      </w:pPr>
      <w:r>
        <w:rPr>
          <w:b/>
        </w:rPr>
        <w:t>Discussion and conclusion:</w:t>
      </w:r>
    </w:p>
    <w:p w:rsidR="002550E9" w:rsidRPr="000562DA" w:rsidRDefault="000562DA" w:rsidP="002550E9">
      <w:pPr>
        <w:keepLines/>
      </w:pPr>
      <w:r>
        <w:t xml:space="preserve">This was discussed and a number of issues raised. This was further discussed off-line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71482</w:t>
      </w:r>
      <w:r>
        <w:t>.</w:t>
      </w:r>
    </w:p>
    <w:p w:rsidR="002550E9" w:rsidRDefault="002550E9" w:rsidP="002550E9">
      <w:pPr>
        <w:pStyle w:val="NormTop"/>
      </w:pPr>
      <w:r>
        <w:rPr>
          <w:color w:val="0000FF"/>
        </w:rPr>
        <w:t>TD S2</w:t>
      </w:r>
      <w:r>
        <w:rPr>
          <w:color w:val="0000FF"/>
        </w:rPr>
        <w:noBreakHyphen/>
        <w:t>171015</w:t>
      </w:r>
      <w:r w:rsidRPr="00C51960">
        <w:t xml:space="preserve"> </w:t>
      </w:r>
      <w:r>
        <w:t xml:space="preserve">(P-CR) TS 23.501: P-CR to clarify </w:t>
      </w:r>
      <w:r w:rsidRPr="00C51960">
        <w:rPr>
          <w:noProof/>
        </w:rPr>
        <w:t>QoS</w:t>
      </w:r>
      <w:r>
        <w:t xml:space="preserve"> precedence rules. (Source: Nokia).</w:t>
      </w:r>
      <w:r>
        <w:br/>
      </w:r>
      <w:r w:rsidRPr="00C51960">
        <w:rPr>
          <w:b/>
        </w:rPr>
        <w:t>Abstract:</w:t>
      </w:r>
      <w:r w:rsidRPr="00C51960">
        <w:t xml:space="preserve"> </w:t>
      </w:r>
      <w:r>
        <w:t xml:space="preserve">Proposes to clarify </w:t>
      </w:r>
      <w:r w:rsidRPr="00C51960">
        <w:rPr>
          <w:noProof/>
        </w:rPr>
        <w:t>QoS</w:t>
      </w:r>
      <w:r>
        <w:t xml:space="preserve"> precedence rules.</w:t>
      </w:r>
    </w:p>
    <w:p w:rsidR="002550E9" w:rsidRPr="00C51960" w:rsidRDefault="002550E9" w:rsidP="002550E9">
      <w:pPr>
        <w:keepNext/>
        <w:keepLines/>
      </w:pPr>
      <w:r>
        <w:rPr>
          <w:b/>
        </w:rPr>
        <w:t>Discussion and conclusion:</w:t>
      </w:r>
    </w:p>
    <w:p w:rsidR="002550E9" w:rsidRPr="000562DA" w:rsidRDefault="000562DA" w:rsidP="002550E9">
      <w:pPr>
        <w:keepLines/>
      </w:pPr>
      <w:r>
        <w:t xml:space="preserve">Intel asked what 'conflict' was expected with the application of the rules, as this should be done in priority order. Nokia clarified that there may be a precedence allocated when the rule is received. Ericsson commented that the placing of rules should be improved upon current system and allow insertion of newly received rules within the list. Other proposals were reviewed. </w:t>
      </w:r>
      <w:r w:rsidR="0048378E">
        <w:t xml:space="preserve">This was then </w:t>
      </w:r>
      <w:r w:rsidR="0048378E">
        <w:rPr>
          <w:color w:val="0000FF"/>
        </w:rPr>
        <w:t>noted</w:t>
      </w:r>
      <w:r w:rsidR="0048378E">
        <w:t xml:space="preserve"> in parallel session.</w:t>
      </w:r>
    </w:p>
    <w:p w:rsidR="002550E9" w:rsidRDefault="002550E9" w:rsidP="002550E9">
      <w:pPr>
        <w:pStyle w:val="NormTop"/>
      </w:pPr>
      <w:r>
        <w:rPr>
          <w:color w:val="0000FF"/>
        </w:rPr>
        <w:t>TD S2</w:t>
      </w:r>
      <w:r>
        <w:rPr>
          <w:color w:val="0000FF"/>
        </w:rPr>
        <w:noBreakHyphen/>
        <w:t>171182</w:t>
      </w:r>
      <w:r w:rsidRPr="00C51960">
        <w:t xml:space="preserve"> </w:t>
      </w:r>
      <w:r>
        <w:t xml:space="preserve">(P-CR) 23.501: Precedence order for derived </w:t>
      </w:r>
      <w:r w:rsidRPr="00C51960">
        <w:rPr>
          <w:noProof/>
        </w:rPr>
        <w:t>QoS</w:t>
      </w:r>
      <w:r>
        <w:t xml:space="preserve"> rules. (Source: Intel).</w:t>
      </w:r>
      <w:r>
        <w:br/>
      </w:r>
      <w:r w:rsidRPr="00C51960">
        <w:rPr>
          <w:b/>
        </w:rPr>
        <w:t>Abstract:</w:t>
      </w:r>
      <w:r w:rsidRPr="00C51960">
        <w:t xml:space="preserve"> </w:t>
      </w:r>
      <w:r>
        <w:t xml:space="preserve">This contribution makes a proposal for precedence order of derived </w:t>
      </w:r>
      <w:r w:rsidRPr="00C51960">
        <w:rPr>
          <w:noProof/>
        </w:rPr>
        <w:t>QoS</w:t>
      </w:r>
      <w:r>
        <w:t xml:space="preserve"> rules.</w:t>
      </w:r>
    </w:p>
    <w:p w:rsidR="002550E9" w:rsidRPr="00C51960" w:rsidRDefault="002550E9" w:rsidP="002550E9">
      <w:pPr>
        <w:keepNext/>
        <w:keepLines/>
      </w:pPr>
      <w:r>
        <w:rPr>
          <w:b/>
        </w:rPr>
        <w:t>Discussion and conclusion:</w:t>
      </w:r>
    </w:p>
    <w:p w:rsidR="002550E9" w:rsidRPr="0048378E" w:rsidRDefault="0048378E" w:rsidP="002550E9">
      <w:pPr>
        <w:keepLines/>
      </w:pPr>
      <w:r>
        <w:t xml:space="preserve">There were some issues raised with the pre-definition of the values. Ericsson suggested using 'a standardised value' which can be chosen in Stage 3.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71499</w:t>
      </w:r>
      <w:r w:rsidR="00367661">
        <w:t>.</w:t>
      </w:r>
      <w:r w:rsidR="00367661" w:rsidRPr="00916E52">
        <w:rPr>
          <w:lang w:eastAsia="en-US"/>
        </w:rPr>
        <w:t xml:space="preserve"> </w:t>
      </w:r>
      <w:r w:rsidR="00367661">
        <w:rPr>
          <w:lang w:eastAsia="en-US"/>
        </w:rPr>
        <w:t xml:space="preserve">Revised in parallel session to </w:t>
      </w:r>
      <w:r w:rsidR="00367661" w:rsidRPr="00367661">
        <w:rPr>
          <w:color w:val="0000FF"/>
          <w:lang w:eastAsia="en-US"/>
        </w:rPr>
        <w:t>TD S2</w:t>
      </w:r>
      <w:r w:rsidR="00367661" w:rsidRPr="00367661">
        <w:rPr>
          <w:color w:val="0000FF"/>
          <w:lang w:eastAsia="en-US"/>
        </w:rPr>
        <w:noBreakHyphen/>
      </w:r>
      <w:r w:rsidR="00367661">
        <w:rPr>
          <w:color w:val="0000FF"/>
          <w:lang w:eastAsia="en-US"/>
        </w:rPr>
        <w:t>171532</w:t>
      </w:r>
      <w:r w:rsidR="00367661">
        <w:rPr>
          <w:lang w:eastAsia="en-US"/>
        </w:rPr>
        <w:t>.</w:t>
      </w:r>
      <w:r w:rsidR="00715F84">
        <w:rPr>
          <w:lang w:eastAsia="en-US"/>
        </w:rPr>
        <w:t xml:space="preserve"> Reviewed and </w:t>
      </w:r>
      <w:r w:rsidR="00CD494C">
        <w:rPr>
          <w:color w:val="FF0000"/>
        </w:rPr>
        <w:t>agreed</w:t>
      </w:r>
      <w:r w:rsidR="00CD494C">
        <w:t xml:space="preserve"> in parallel session</w:t>
      </w:r>
      <w:r w:rsidR="00715F84">
        <w:rPr>
          <w:lang w:eastAsia="en-US"/>
        </w:rPr>
        <w:t>.</w:t>
      </w:r>
      <w:r w:rsidR="00CD494C">
        <w:rPr>
          <w:lang w:eastAsia="en-US"/>
        </w:rPr>
        <w:t xml:space="preserve"> </w:t>
      </w:r>
      <w:r w:rsidR="00CD494C">
        <w:t xml:space="preserve">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171119</w:t>
      </w:r>
      <w:r w:rsidRPr="00C51960">
        <w:t xml:space="preserve"> </w:t>
      </w:r>
      <w:r>
        <w:t>(P-CR) TS 23.501 Uplink traffic verification. (Source: ZTE).</w:t>
      </w:r>
      <w:r>
        <w:br/>
      </w:r>
      <w:r w:rsidRPr="00C51960">
        <w:rPr>
          <w:b/>
        </w:rPr>
        <w:t>Abstract:</w:t>
      </w:r>
      <w:r w:rsidRPr="00C51960">
        <w:t xml:space="preserve"> </w:t>
      </w:r>
      <w:r>
        <w:t>This contribution proposes the clarification to uplink traffic verification in clause 5.7.1, TS 23.501.</w:t>
      </w:r>
    </w:p>
    <w:p w:rsidR="002550E9" w:rsidRPr="00C51960" w:rsidRDefault="002550E9" w:rsidP="002550E9">
      <w:pPr>
        <w:keepNext/>
        <w:keepLines/>
      </w:pPr>
      <w:r>
        <w:rPr>
          <w:b/>
        </w:rPr>
        <w:t>Discussion and conclusion:</w:t>
      </w:r>
    </w:p>
    <w:p w:rsidR="002550E9" w:rsidRPr="0048378E" w:rsidRDefault="0048378E" w:rsidP="002550E9">
      <w:pPr>
        <w:keepLines/>
      </w:pPr>
      <w:r>
        <w:t xml:space="preserve">There were some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71500</w:t>
      </w:r>
      <w:r w:rsidR="00367661">
        <w:t>.</w:t>
      </w:r>
      <w:r w:rsidR="00367661" w:rsidRPr="00916E52">
        <w:rPr>
          <w:lang w:eastAsia="en-US"/>
        </w:rPr>
        <w:t xml:space="preserve"> </w:t>
      </w:r>
      <w:r w:rsidR="00367661">
        <w:rPr>
          <w:lang w:eastAsia="en-US"/>
        </w:rPr>
        <w:t xml:space="preserve">Revised in parallel session to </w:t>
      </w:r>
      <w:r w:rsidR="00367661" w:rsidRPr="00367661">
        <w:rPr>
          <w:color w:val="0000FF"/>
          <w:lang w:eastAsia="en-US"/>
        </w:rPr>
        <w:t>TD S2</w:t>
      </w:r>
      <w:r w:rsidR="00367661" w:rsidRPr="00367661">
        <w:rPr>
          <w:color w:val="0000FF"/>
          <w:lang w:eastAsia="en-US"/>
        </w:rPr>
        <w:noBreakHyphen/>
      </w:r>
      <w:r w:rsidR="00367661">
        <w:rPr>
          <w:color w:val="0000FF"/>
          <w:lang w:eastAsia="en-US"/>
        </w:rPr>
        <w:t>171533</w:t>
      </w:r>
      <w:r w:rsidR="00367661">
        <w:rPr>
          <w:lang w:eastAsia="en-US"/>
        </w:rPr>
        <w:t>.</w:t>
      </w:r>
      <w:r w:rsidRPr="00916E52">
        <w:rPr>
          <w:lang w:eastAsia="en-US"/>
        </w:rPr>
        <w:t xml:space="preserve"> </w:t>
      </w:r>
      <w:r w:rsidR="00715F84">
        <w:rPr>
          <w:lang w:eastAsia="en-US"/>
        </w:rPr>
        <w:t xml:space="preserve">Further issues were raised and this was further discussed off-line and revised in </w:t>
      </w:r>
      <w:r w:rsidR="00715F84" w:rsidRPr="00715F84">
        <w:rPr>
          <w:rFonts w:cs="Arial"/>
          <w:color w:val="0000FF"/>
          <w:szCs w:val="16"/>
          <w:lang w:eastAsia="en-US"/>
        </w:rPr>
        <w:t>TD S2</w:t>
      </w:r>
      <w:r w:rsidR="00715F84" w:rsidRPr="00715F84">
        <w:rPr>
          <w:rFonts w:cs="Arial"/>
          <w:color w:val="0000FF"/>
          <w:szCs w:val="16"/>
          <w:lang w:eastAsia="en-US"/>
        </w:rPr>
        <w:noBreakHyphen/>
        <w:t>17</w:t>
      </w:r>
      <w:r w:rsidR="00715F84">
        <w:rPr>
          <w:rFonts w:cs="Arial"/>
          <w:color w:val="0000FF"/>
          <w:szCs w:val="16"/>
          <w:lang w:eastAsia="en-US"/>
        </w:rPr>
        <w:t>1592</w:t>
      </w:r>
      <w:r w:rsidR="00715F84">
        <w:t>.</w:t>
      </w:r>
      <w:r>
        <w:rPr>
          <w:lang w:eastAsia="en-US"/>
        </w:rPr>
        <w:t xml:space="preserve"> </w:t>
      </w:r>
      <w:r w:rsidR="00042070">
        <w:rPr>
          <w:lang w:eastAsia="en-US"/>
        </w:rPr>
        <w:t xml:space="preserve">Further issues were raised and this was left for off-line discussion and revised in </w:t>
      </w:r>
      <w:r w:rsidR="00042070" w:rsidRPr="00042070">
        <w:rPr>
          <w:rFonts w:cs="Arial"/>
          <w:color w:val="0000FF"/>
          <w:szCs w:val="16"/>
          <w:lang w:eastAsia="en-US"/>
        </w:rPr>
        <w:t>TD S2</w:t>
      </w:r>
      <w:r w:rsidR="00042070" w:rsidRPr="00042070">
        <w:rPr>
          <w:rFonts w:cs="Arial"/>
          <w:color w:val="0000FF"/>
          <w:szCs w:val="16"/>
          <w:lang w:eastAsia="en-US"/>
        </w:rPr>
        <w:noBreakHyphen/>
        <w:t>17</w:t>
      </w:r>
      <w:r w:rsidR="00042070">
        <w:rPr>
          <w:rFonts w:cs="Arial"/>
          <w:color w:val="0000FF"/>
          <w:szCs w:val="16"/>
          <w:lang w:eastAsia="en-US"/>
        </w:rPr>
        <w:t>1603</w:t>
      </w:r>
      <w:r w:rsidR="00042070">
        <w:t>.</w:t>
      </w:r>
      <w:r w:rsidR="00042070" w:rsidRPr="00916E52">
        <w:rPr>
          <w:lang w:eastAsia="en-US"/>
        </w:rPr>
        <w:t xml:space="preserve"> </w:t>
      </w:r>
      <w:r w:rsidR="00CD494C">
        <w:rPr>
          <w:lang w:eastAsia="en-US"/>
        </w:rPr>
        <w:t xml:space="preserve">This was reviewed and </w:t>
      </w:r>
      <w:r w:rsidR="00CD494C" w:rsidRPr="00CD494C">
        <w:rPr>
          <w:color w:val="FF0000"/>
          <w:lang w:eastAsia="en-US"/>
        </w:rPr>
        <w:t>approved</w:t>
      </w:r>
      <w:r w:rsidR="00CD494C">
        <w:rPr>
          <w:lang w:eastAsia="en-US"/>
        </w:rPr>
        <w:t>.</w:t>
      </w:r>
    </w:p>
    <w:p w:rsidR="002550E9" w:rsidRDefault="002550E9" w:rsidP="002550E9">
      <w:pPr>
        <w:pStyle w:val="H6"/>
        <w:rPr>
          <w:color w:val="0000FF"/>
        </w:rPr>
      </w:pPr>
      <w:r>
        <w:rPr>
          <w:color w:val="0000FF"/>
        </w:rPr>
        <w:t xml:space="preserve">Enhancements to </w:t>
      </w:r>
      <w:r w:rsidRPr="00C51960">
        <w:rPr>
          <w:noProof/>
          <w:color w:val="0000FF"/>
        </w:rPr>
        <w:t>QoS</w:t>
      </w:r>
      <w:r>
        <w:rPr>
          <w:color w:val="0000FF"/>
        </w:rPr>
        <w:t xml:space="preserve"> parameters (compared to TR)</w:t>
      </w:r>
    </w:p>
    <w:p w:rsidR="002550E9" w:rsidRDefault="002550E9" w:rsidP="002550E9">
      <w:pPr>
        <w:pStyle w:val="NormTop"/>
        <w:pBdr>
          <w:top w:val="none" w:sz="0" w:space="0" w:color="auto"/>
        </w:pBdr>
      </w:pPr>
      <w:r>
        <w:rPr>
          <w:color w:val="0000FF"/>
        </w:rPr>
        <w:t>TD S2</w:t>
      </w:r>
      <w:r>
        <w:rPr>
          <w:color w:val="0000FF"/>
        </w:rPr>
        <w:noBreakHyphen/>
        <w:t>170803</w:t>
      </w:r>
      <w:r w:rsidRPr="00C51960">
        <w:t xml:space="preserve"> </w:t>
      </w:r>
      <w:r>
        <w:t xml:space="preserve">(P-CR) </w:t>
      </w:r>
      <w:r w:rsidRPr="00C51960">
        <w:rPr>
          <w:noProof/>
        </w:rPr>
        <w:t>QoS</w:t>
      </w:r>
      <w:r>
        <w:t xml:space="preserve"> parameters and characteristics needed in 5G Systems. (Source: Ericsson).</w:t>
      </w:r>
      <w:r>
        <w:br/>
      </w:r>
      <w:r w:rsidRPr="00C51960">
        <w:rPr>
          <w:b/>
        </w:rPr>
        <w:t>Abstract:</w:t>
      </w:r>
      <w:r w:rsidRPr="00C51960">
        <w:t xml:space="preserve"> </w:t>
      </w:r>
      <w:r>
        <w:t xml:space="preserve">Proposes the introduction of additional </w:t>
      </w:r>
      <w:r w:rsidRPr="00C51960">
        <w:rPr>
          <w:noProof/>
        </w:rPr>
        <w:t>QoS</w:t>
      </w:r>
      <w:r>
        <w:t xml:space="preserve"> parameters and characteristics.</w:t>
      </w:r>
    </w:p>
    <w:p w:rsidR="002550E9" w:rsidRPr="00C51960" w:rsidRDefault="002550E9" w:rsidP="002550E9">
      <w:pPr>
        <w:keepNext/>
        <w:keepLines/>
      </w:pPr>
      <w:r>
        <w:rPr>
          <w:b/>
        </w:rPr>
        <w:t>Discussion and conclusion:</w:t>
      </w:r>
    </w:p>
    <w:p w:rsidR="0048378E" w:rsidRPr="0048378E" w:rsidRDefault="0048378E" w:rsidP="0048378E">
      <w:pPr>
        <w:keepLines/>
      </w:pPr>
      <w:r>
        <w:t xml:space="preserve">There were some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71501</w:t>
      </w:r>
      <w:r w:rsidR="00367661">
        <w:t xml:space="preserve">. </w:t>
      </w:r>
      <w:r w:rsidR="00715F84" w:rsidRPr="00715F84">
        <w:rPr>
          <w:color w:val="0000FF"/>
        </w:rPr>
        <w:t>Noted</w:t>
      </w:r>
      <w:r w:rsidR="00715F84">
        <w:t xml:space="preserve"> in parallel session</w:t>
      </w:r>
      <w:r w:rsidR="00367661">
        <w:t>.</w:t>
      </w:r>
    </w:p>
    <w:p w:rsidR="002550E9" w:rsidRDefault="002550E9" w:rsidP="002550E9">
      <w:pPr>
        <w:pStyle w:val="NormTop"/>
      </w:pPr>
      <w:r>
        <w:rPr>
          <w:color w:val="0000FF"/>
        </w:rPr>
        <w:t>TD S2</w:t>
      </w:r>
      <w:r>
        <w:rPr>
          <w:color w:val="0000FF"/>
        </w:rPr>
        <w:noBreakHyphen/>
        <w:t>170968</w:t>
      </w:r>
      <w:r w:rsidRPr="00C51960">
        <w:t xml:space="preserve"> </w:t>
      </w:r>
      <w:r>
        <w:t xml:space="preserve">(DISCUSSION) Discussion for </w:t>
      </w:r>
      <w:r w:rsidRPr="00C51960">
        <w:rPr>
          <w:noProof/>
        </w:rPr>
        <w:t>QoS</w:t>
      </w:r>
      <w:r>
        <w:t xml:space="preserve"> target fulfilment </w:t>
      </w:r>
      <w:r w:rsidRPr="00C51960">
        <w:rPr>
          <w:noProof/>
        </w:rPr>
        <w:t>observability</w:t>
      </w:r>
      <w:r>
        <w:t>. (Source: Huawei).</w:t>
      </w:r>
      <w:r>
        <w:br/>
      </w:r>
      <w:r w:rsidRPr="00C51960">
        <w:rPr>
          <w:b/>
        </w:rPr>
        <w:t>Abstract:</w:t>
      </w:r>
      <w:r w:rsidRPr="00C51960">
        <w:t xml:space="preserve"> </w:t>
      </w:r>
      <w:r>
        <w:t xml:space="preserve">This contribution is to discuss </w:t>
      </w:r>
      <w:r w:rsidRPr="00C51960">
        <w:rPr>
          <w:noProof/>
        </w:rPr>
        <w:t>QoS</w:t>
      </w:r>
      <w:r>
        <w:t xml:space="preserve"> target fulfilment </w:t>
      </w:r>
      <w:r w:rsidRPr="00C51960">
        <w:rPr>
          <w:noProof/>
        </w:rPr>
        <w:t>observability</w:t>
      </w:r>
      <w:r>
        <w:t>.</w:t>
      </w:r>
    </w:p>
    <w:p w:rsidR="002550E9" w:rsidRPr="00C51960" w:rsidRDefault="002550E9" w:rsidP="002550E9">
      <w:pPr>
        <w:keepNext/>
        <w:keepLines/>
      </w:pPr>
      <w:r>
        <w:rPr>
          <w:b/>
        </w:rPr>
        <w:t>Discussion and conclusion:</w:t>
      </w:r>
    </w:p>
    <w:p w:rsidR="002550E9" w:rsidRPr="00C51960" w:rsidRDefault="002550E9" w:rsidP="002550E9">
      <w:pPr>
        <w:keepLines/>
      </w:pPr>
      <w:r>
        <w:t xml:space="preserve">Source states 'Ericsson' ?. </w:t>
      </w:r>
      <w:r w:rsidR="00FC0C0E">
        <w:t xml:space="preserve">This was </w:t>
      </w:r>
      <w:r w:rsidR="00FC0C0E" w:rsidRPr="00FC0C0E">
        <w:rPr>
          <w:color w:val="0000FF"/>
        </w:rPr>
        <w:t>not handled</w:t>
      </w:r>
      <w:r w:rsidR="00FC0C0E">
        <w:t>.</w:t>
      </w:r>
    </w:p>
    <w:p w:rsidR="002550E9" w:rsidRDefault="002550E9" w:rsidP="002550E9">
      <w:pPr>
        <w:pStyle w:val="H6"/>
        <w:rPr>
          <w:color w:val="0000FF"/>
        </w:rPr>
      </w:pPr>
      <w:r>
        <w:rPr>
          <w:color w:val="0000FF"/>
        </w:rPr>
        <w:t xml:space="preserve">Clarifications in reflective </w:t>
      </w:r>
      <w:r w:rsidRPr="00C51960">
        <w:rPr>
          <w:noProof/>
          <w:color w:val="0000FF"/>
        </w:rPr>
        <w:t>QoS</w:t>
      </w:r>
      <w:r>
        <w:rPr>
          <w:color w:val="0000FF"/>
        </w:rPr>
        <w:t xml:space="preserve"> description</w:t>
      </w:r>
    </w:p>
    <w:p w:rsidR="002550E9" w:rsidRDefault="002550E9" w:rsidP="002550E9">
      <w:pPr>
        <w:pStyle w:val="NormTop"/>
        <w:pBdr>
          <w:top w:val="none" w:sz="0" w:space="0" w:color="auto"/>
        </w:pBdr>
      </w:pPr>
      <w:r>
        <w:rPr>
          <w:color w:val="0000FF"/>
        </w:rPr>
        <w:t>TD S2</w:t>
      </w:r>
      <w:r>
        <w:rPr>
          <w:color w:val="0000FF"/>
        </w:rPr>
        <w:noBreakHyphen/>
        <w:t>170932</w:t>
      </w:r>
      <w:r w:rsidRPr="00C51960">
        <w:t xml:space="preserve"> </w:t>
      </w:r>
      <w:r>
        <w:t xml:space="preserve">(P-CR) TS 23.501 P-CR Clarify Reflective </w:t>
      </w:r>
      <w:r w:rsidRPr="00C51960">
        <w:rPr>
          <w:noProof/>
        </w:rPr>
        <w:t>QoS</w:t>
      </w:r>
      <w:r>
        <w:t xml:space="preserve"> in clause 5.7.2. (Source: ZTE).</w:t>
      </w:r>
      <w:r>
        <w:br/>
      </w:r>
      <w:r w:rsidRPr="00C51960">
        <w:rPr>
          <w:b/>
        </w:rPr>
        <w:t>Abstract:</w:t>
      </w:r>
      <w:r w:rsidRPr="00C51960">
        <w:t xml:space="preserve"> </w:t>
      </w:r>
      <w:r>
        <w:t xml:space="preserve">This contribution proposes some clarifications to U-plane Reflective </w:t>
      </w:r>
      <w:r w:rsidRPr="00C51960">
        <w:rPr>
          <w:noProof/>
        </w:rPr>
        <w:t>QoS</w:t>
      </w:r>
      <w:r>
        <w:t xml:space="preserve"> function clause 5.7.2, TS 23.501.</w:t>
      </w:r>
    </w:p>
    <w:p w:rsidR="002550E9" w:rsidRPr="00C51960" w:rsidRDefault="002550E9" w:rsidP="002550E9">
      <w:pPr>
        <w:keepNext/>
        <w:keepLines/>
      </w:pPr>
      <w:r>
        <w:rPr>
          <w:b/>
        </w:rPr>
        <w:t>Discussion and conclusion:</w:t>
      </w:r>
    </w:p>
    <w:p w:rsidR="002550E9" w:rsidRPr="00C51960" w:rsidRDefault="00FC0C0E" w:rsidP="002550E9">
      <w:pPr>
        <w:keepLines/>
      </w:pPr>
      <w:r>
        <w:t xml:space="preserve">This was </w:t>
      </w:r>
      <w:r w:rsidRPr="00FC0C0E">
        <w:rPr>
          <w:color w:val="0000FF"/>
        </w:rPr>
        <w:t>not handled</w:t>
      </w:r>
      <w:r>
        <w:t>.</w:t>
      </w:r>
    </w:p>
    <w:p w:rsidR="002550E9" w:rsidRDefault="002550E9" w:rsidP="002550E9">
      <w:pPr>
        <w:pStyle w:val="H6"/>
        <w:rPr>
          <w:color w:val="0000FF"/>
        </w:rPr>
      </w:pPr>
      <w:r>
        <w:rPr>
          <w:color w:val="0000FF"/>
        </w:rPr>
        <w:lastRenderedPageBreak/>
        <w:t xml:space="preserve">Addition to reflective </w:t>
      </w:r>
      <w:r w:rsidRPr="00C51960">
        <w:rPr>
          <w:noProof/>
          <w:color w:val="0000FF"/>
        </w:rPr>
        <w:t>QoS</w:t>
      </w:r>
      <w:r>
        <w:rPr>
          <w:color w:val="0000FF"/>
        </w:rPr>
        <w:t xml:space="preserve"> description</w:t>
      </w:r>
    </w:p>
    <w:p w:rsidR="002550E9" w:rsidRDefault="002550E9" w:rsidP="002550E9">
      <w:pPr>
        <w:pStyle w:val="NormTop"/>
        <w:pBdr>
          <w:top w:val="none" w:sz="0" w:space="0" w:color="auto"/>
        </w:pBdr>
      </w:pPr>
      <w:r>
        <w:rPr>
          <w:color w:val="0000FF"/>
        </w:rPr>
        <w:t>TD S2</w:t>
      </w:r>
      <w:r>
        <w:rPr>
          <w:color w:val="0000FF"/>
        </w:rPr>
        <w:noBreakHyphen/>
        <w:t>170842</w:t>
      </w:r>
      <w:r w:rsidRPr="00C51960">
        <w:t xml:space="preserve"> </w:t>
      </w:r>
      <w:r>
        <w:t xml:space="preserve">(P-CR) TS 23.501: update of clause 5.7.2 The Reflective </w:t>
      </w:r>
      <w:r w:rsidRPr="00C51960">
        <w:rPr>
          <w:noProof/>
        </w:rPr>
        <w:t>QoS</w:t>
      </w:r>
      <w:r>
        <w:t xml:space="preserve"> - reflective </w:t>
      </w:r>
      <w:r w:rsidRPr="00C51960">
        <w:rPr>
          <w:noProof/>
        </w:rPr>
        <w:t>QoS</w:t>
      </w:r>
      <w:r>
        <w:t xml:space="preserve"> indication provided by a UE. (Source: LG Electronics).</w:t>
      </w:r>
      <w:r>
        <w:br/>
      </w:r>
      <w:r w:rsidRPr="00C51960">
        <w:rPr>
          <w:b/>
        </w:rPr>
        <w:t>Abstract:</w:t>
      </w:r>
      <w:r w:rsidRPr="00C51960">
        <w:t xml:space="preserve"> </w:t>
      </w:r>
      <w:r>
        <w:t xml:space="preserve">This paper considers the reflective </w:t>
      </w:r>
      <w:r w:rsidRPr="00C51960">
        <w:rPr>
          <w:noProof/>
        </w:rPr>
        <w:t>QoS</w:t>
      </w:r>
      <w:r>
        <w:t xml:space="preserve"> indication provided by a UE.</w:t>
      </w:r>
    </w:p>
    <w:p w:rsidR="002550E9" w:rsidRPr="00C51960" w:rsidRDefault="002550E9" w:rsidP="002550E9">
      <w:pPr>
        <w:keepNext/>
        <w:keepLines/>
      </w:pPr>
      <w:r>
        <w:rPr>
          <w:b/>
        </w:rPr>
        <w:t>Discussion and conclusion:</w:t>
      </w:r>
    </w:p>
    <w:p w:rsidR="002550E9" w:rsidRPr="00C51960"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170971</w:t>
      </w:r>
      <w:r w:rsidRPr="00C51960">
        <w:t xml:space="preserve"> </w:t>
      </w:r>
      <w:r>
        <w:t xml:space="preserve">(P-CR) Reflective </w:t>
      </w:r>
      <w:r w:rsidRPr="00C51960">
        <w:rPr>
          <w:noProof/>
        </w:rPr>
        <w:t>QoS</w:t>
      </w:r>
      <w:r>
        <w:t xml:space="preserve"> deactivation. (Source: Huawei, </w:t>
      </w:r>
      <w:r w:rsidRPr="00C51960">
        <w:rPr>
          <w:noProof/>
        </w:rPr>
        <w:t>HiSilicon</w:t>
      </w:r>
      <w:r>
        <w:t>).</w:t>
      </w:r>
      <w:r>
        <w:br/>
      </w:r>
      <w:r w:rsidRPr="00C51960">
        <w:rPr>
          <w:b/>
        </w:rPr>
        <w:t>Abstract:</w:t>
      </w:r>
      <w:r w:rsidRPr="00C51960">
        <w:t xml:space="preserve"> </w:t>
      </w:r>
      <w:r>
        <w:t xml:space="preserve">This documents proposes to define the reflective </w:t>
      </w:r>
      <w:r w:rsidRPr="00C51960">
        <w:rPr>
          <w:noProof/>
        </w:rPr>
        <w:t>QoS</w:t>
      </w:r>
      <w:r>
        <w:t xml:space="preserve"> deactivation mechanism.</w:t>
      </w:r>
    </w:p>
    <w:p w:rsidR="002550E9" w:rsidRPr="00C51960" w:rsidRDefault="002550E9" w:rsidP="002550E9">
      <w:pPr>
        <w:keepNext/>
        <w:keepLines/>
      </w:pPr>
      <w:r>
        <w:rPr>
          <w:b/>
        </w:rPr>
        <w:t>Discussion and conclusion:</w:t>
      </w:r>
    </w:p>
    <w:p w:rsidR="002550E9" w:rsidRPr="00C51960"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171070</w:t>
      </w:r>
      <w:r w:rsidRPr="00C51960">
        <w:t xml:space="preserve"> </w:t>
      </w:r>
      <w:r>
        <w:t xml:space="preserve">(P-CR) 23.501: Reflective </w:t>
      </w:r>
      <w:r w:rsidRPr="00C51960">
        <w:rPr>
          <w:noProof/>
        </w:rPr>
        <w:t>QoS</w:t>
      </w:r>
      <w:r>
        <w:t xml:space="preserve"> Deactivation and Derived </w:t>
      </w:r>
      <w:r w:rsidRPr="00C51960">
        <w:rPr>
          <w:noProof/>
        </w:rPr>
        <w:t>QoS</w:t>
      </w:r>
      <w:r>
        <w:t xml:space="preserve"> Rule handling. (Source: ETRI).</w:t>
      </w:r>
      <w:r>
        <w:br/>
      </w:r>
      <w:r w:rsidRPr="00C51960">
        <w:rPr>
          <w:b/>
        </w:rPr>
        <w:t>Abstract:</w:t>
      </w:r>
      <w:r w:rsidRPr="00C51960">
        <w:t xml:space="preserve"> </w:t>
      </w:r>
      <w:r>
        <w:t xml:space="preserve">This contribution proposes text of clause 5.7.2 of TS 23.501 about the Reflective </w:t>
      </w:r>
      <w:r w:rsidRPr="00C51960">
        <w:rPr>
          <w:noProof/>
        </w:rPr>
        <w:t>QoS</w:t>
      </w:r>
      <w:r>
        <w:t xml:space="preserve"> function including Reflective </w:t>
      </w:r>
      <w:r w:rsidRPr="00C51960">
        <w:rPr>
          <w:noProof/>
        </w:rPr>
        <w:t>QoS</w:t>
      </w:r>
      <w:r>
        <w:t xml:space="preserve"> deactivation and the separate sub-clause for Derived </w:t>
      </w:r>
      <w:r w:rsidRPr="00C51960">
        <w:rPr>
          <w:noProof/>
        </w:rPr>
        <w:t>QoS</w:t>
      </w:r>
      <w:r>
        <w:t xml:space="preserve"> Rule handling.</w:t>
      </w:r>
    </w:p>
    <w:p w:rsidR="002550E9" w:rsidRPr="00C51960" w:rsidRDefault="002550E9" w:rsidP="002550E9">
      <w:pPr>
        <w:keepNext/>
        <w:keepLines/>
      </w:pPr>
      <w:r>
        <w:rPr>
          <w:b/>
        </w:rPr>
        <w:t>Discussion and conclusion:</w:t>
      </w:r>
    </w:p>
    <w:p w:rsidR="002550E9" w:rsidRPr="00C51960"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171194</w:t>
      </w:r>
      <w:r w:rsidRPr="00C51960">
        <w:t xml:space="preserve"> </w:t>
      </w:r>
      <w:r>
        <w:t xml:space="preserve">(P-CR) Deactivation of Reflective </w:t>
      </w:r>
      <w:r w:rsidRPr="00C51960">
        <w:rPr>
          <w:noProof/>
        </w:rPr>
        <w:t>QoS</w:t>
      </w:r>
      <w:r>
        <w:t xml:space="preserve">. (Source: </w:t>
      </w:r>
      <w:r w:rsidRPr="00C51960">
        <w:rPr>
          <w:noProof/>
        </w:rPr>
        <w:t>InterDigital</w:t>
      </w:r>
      <w:r>
        <w:t>).</w:t>
      </w:r>
      <w:r>
        <w:br/>
      </w:r>
      <w:r w:rsidRPr="00C51960">
        <w:rPr>
          <w:b/>
        </w:rPr>
        <w:t>Abstract:</w:t>
      </w:r>
      <w:r w:rsidRPr="00C51960">
        <w:t xml:space="preserve"> </w:t>
      </w:r>
      <w:r>
        <w:t xml:space="preserve">Two ways of deactivating Reflective </w:t>
      </w:r>
      <w:r w:rsidRPr="00C51960">
        <w:rPr>
          <w:noProof/>
        </w:rPr>
        <w:t>QoS</w:t>
      </w:r>
      <w:r>
        <w:t>, via C-Plane or via U-Plane, are proposed in this document.</w:t>
      </w:r>
    </w:p>
    <w:p w:rsidR="002550E9" w:rsidRPr="00C51960" w:rsidRDefault="002550E9" w:rsidP="002550E9">
      <w:pPr>
        <w:keepNext/>
        <w:keepLines/>
      </w:pPr>
      <w:r>
        <w:rPr>
          <w:b/>
        </w:rPr>
        <w:t>Discussion and conclusion:</w:t>
      </w:r>
    </w:p>
    <w:p w:rsidR="002550E9" w:rsidRPr="00C51960" w:rsidRDefault="00FC0C0E" w:rsidP="002550E9">
      <w:pPr>
        <w:keepLines/>
      </w:pPr>
      <w:r>
        <w:t xml:space="preserve">This was </w:t>
      </w:r>
      <w:r w:rsidRPr="00FC0C0E">
        <w:rPr>
          <w:color w:val="0000FF"/>
        </w:rPr>
        <w:t>not handled</w:t>
      </w:r>
      <w:r>
        <w:t>.</w:t>
      </w:r>
    </w:p>
    <w:p w:rsidR="002550E9" w:rsidRPr="00C51960" w:rsidRDefault="002550E9" w:rsidP="002550E9">
      <w:pPr>
        <w:pStyle w:val="H6"/>
        <w:rPr>
          <w:color w:val="0000FF"/>
        </w:rPr>
      </w:pPr>
      <w:r>
        <w:rPr>
          <w:color w:val="0000FF"/>
        </w:rPr>
        <w:t xml:space="preserve">Update of message flow </w:t>
      </w:r>
      <w:r w:rsidRPr="00C51960">
        <w:rPr>
          <w:noProof/>
          <w:color w:val="0000FF"/>
        </w:rPr>
        <w:t>wrt</w:t>
      </w:r>
      <w:r>
        <w:rPr>
          <w:color w:val="0000FF"/>
        </w:rPr>
        <w:t xml:space="preserve">. reflective </w:t>
      </w:r>
      <w:r w:rsidRPr="00C51960">
        <w:rPr>
          <w:noProof/>
          <w:color w:val="0000FF"/>
        </w:rPr>
        <w:t>QoS</w:t>
      </w:r>
    </w:p>
    <w:p w:rsidR="002550E9" w:rsidRDefault="002550E9" w:rsidP="002550E9">
      <w:pPr>
        <w:pStyle w:val="NormTop"/>
        <w:pBdr>
          <w:top w:val="none" w:sz="0" w:space="0" w:color="auto"/>
        </w:pBdr>
      </w:pPr>
      <w:r>
        <w:rPr>
          <w:color w:val="0000FF"/>
        </w:rPr>
        <w:t>TD S2</w:t>
      </w:r>
      <w:r>
        <w:rPr>
          <w:color w:val="0000FF"/>
        </w:rPr>
        <w:noBreakHyphen/>
        <w:t>170843</w:t>
      </w:r>
      <w:r w:rsidRPr="00C51960">
        <w:t xml:space="preserve"> </w:t>
      </w:r>
      <w:r>
        <w:t xml:space="preserve">(P-CR) TS 23.502: Update of session establishment procedure for LBO - including the reflective </w:t>
      </w:r>
      <w:r w:rsidRPr="00C51960">
        <w:rPr>
          <w:noProof/>
        </w:rPr>
        <w:t>QoS</w:t>
      </w:r>
      <w:r>
        <w:t xml:space="preserve"> aspects. (Source: LG Electronics).</w:t>
      </w:r>
      <w:r>
        <w:br/>
      </w:r>
      <w:r w:rsidRPr="00C51960">
        <w:rPr>
          <w:b/>
        </w:rPr>
        <w:t>Abstract:</w:t>
      </w:r>
      <w:r w:rsidRPr="00C51960">
        <w:t xml:space="preserve"> </w:t>
      </w:r>
      <w:r>
        <w:t xml:space="preserve">This paper considers to update the session establishment procedure with the reflective </w:t>
      </w:r>
      <w:r w:rsidRPr="00C51960">
        <w:rPr>
          <w:noProof/>
        </w:rPr>
        <w:t>QoS</w:t>
      </w:r>
      <w:r>
        <w:t>.</w:t>
      </w:r>
    </w:p>
    <w:p w:rsidR="002550E9" w:rsidRPr="00C51960" w:rsidRDefault="002550E9" w:rsidP="002550E9">
      <w:pPr>
        <w:keepNext/>
        <w:keepLines/>
      </w:pPr>
      <w:r>
        <w:rPr>
          <w:b/>
        </w:rPr>
        <w:t>Discussion and conclusion:</w:t>
      </w:r>
    </w:p>
    <w:p w:rsidR="002550E9" w:rsidRPr="00C51960"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170914</w:t>
      </w:r>
      <w:r w:rsidRPr="00C51960">
        <w:t xml:space="preserve"> </w:t>
      </w:r>
      <w:r w:rsidR="00CD494C">
        <w:t xml:space="preserve">[DRAFT] LS on 5GS </w:t>
      </w:r>
      <w:r w:rsidR="00CD494C" w:rsidRPr="00CD494C">
        <w:rPr>
          <w:noProof/>
        </w:rPr>
        <w:t>QoS</w:t>
      </w:r>
      <w:r w:rsidR="00CD494C">
        <w:t xml:space="preserve"> framework and parameters</w:t>
      </w:r>
      <w:r>
        <w:t>. (Ericsson)</w:t>
      </w:r>
      <w:r>
        <w:br/>
      </w:r>
      <w:r w:rsidRPr="00C51960">
        <w:rPr>
          <w:b/>
        </w:rPr>
        <w:t>Abstract:</w:t>
      </w:r>
      <w:r w:rsidRPr="00C51960">
        <w:t xml:space="preserve"> </w:t>
      </w:r>
      <w:r>
        <w:t>To: RAN WG2, RAN WG3.</w:t>
      </w:r>
    </w:p>
    <w:p w:rsidR="002550E9" w:rsidRPr="00C51960" w:rsidRDefault="002550E9" w:rsidP="002550E9">
      <w:pPr>
        <w:keepNext/>
        <w:keepLines/>
      </w:pPr>
      <w:r>
        <w:rPr>
          <w:b/>
        </w:rPr>
        <w:t>Discussion and conclusion:</w:t>
      </w:r>
    </w:p>
    <w:p w:rsidR="002550E9" w:rsidRPr="00C51960" w:rsidRDefault="002550E9" w:rsidP="002550E9">
      <w:pPr>
        <w:keepLines/>
      </w:pPr>
      <w:r w:rsidRPr="00C51960">
        <w:rPr>
          <w:color w:val="FF0000"/>
        </w:rPr>
        <w:t>LATE DOC</w:t>
      </w:r>
      <w:r>
        <w:t xml:space="preserve">: </w:t>
      </w:r>
      <w:r w:rsidR="00367661">
        <w:t xml:space="preserve">Rx 16/02 14:20. Revised in parallel session to </w:t>
      </w:r>
      <w:r w:rsidR="00367661" w:rsidRPr="00367661">
        <w:rPr>
          <w:color w:val="0000FF"/>
        </w:rPr>
        <w:t>TD S2</w:t>
      </w:r>
      <w:r w:rsidR="00367661" w:rsidRPr="00367661">
        <w:rPr>
          <w:color w:val="0000FF"/>
        </w:rPr>
        <w:noBreakHyphen/>
        <w:t>171534</w:t>
      </w:r>
      <w:r w:rsidR="00367661">
        <w:t xml:space="preserve">. </w:t>
      </w:r>
      <w:r w:rsidR="00CD494C">
        <w:t xml:space="preserve">Further clarifications were needed and this was further discussed off-line and revised in </w:t>
      </w:r>
      <w:r w:rsidR="00CD494C" w:rsidRPr="00916E52">
        <w:rPr>
          <w:rFonts w:cs="Arial"/>
          <w:color w:val="0000FF"/>
          <w:szCs w:val="16"/>
          <w:lang w:eastAsia="en-US"/>
        </w:rPr>
        <w:t>TD S2</w:t>
      </w:r>
      <w:r w:rsidR="00CD494C" w:rsidRPr="00916E52">
        <w:rPr>
          <w:rFonts w:cs="Arial"/>
          <w:color w:val="0000FF"/>
          <w:szCs w:val="16"/>
          <w:lang w:eastAsia="en-US"/>
        </w:rPr>
        <w:noBreakHyphen/>
        <w:t>1</w:t>
      </w:r>
      <w:r w:rsidR="00CD494C">
        <w:rPr>
          <w:rFonts w:cs="Arial"/>
          <w:color w:val="0000FF"/>
          <w:szCs w:val="16"/>
          <w:lang w:eastAsia="en-US"/>
        </w:rPr>
        <w:t>71613</w:t>
      </w:r>
      <w:r w:rsidR="00CD494C">
        <w:t>.</w:t>
      </w:r>
      <w:r w:rsidR="00CD494C" w:rsidRPr="00916E52">
        <w:rPr>
          <w:lang w:eastAsia="en-US"/>
        </w:rPr>
        <w:t xml:space="preserve"> </w:t>
      </w:r>
      <w:r w:rsidR="00CD494C">
        <w:rPr>
          <w:lang w:eastAsia="en-US"/>
        </w:rPr>
        <w:t xml:space="preserve">This was reviewed and revised to clean up and remove 'draft' in </w:t>
      </w:r>
      <w:r w:rsidR="00CD494C" w:rsidRPr="00CD494C">
        <w:rPr>
          <w:rFonts w:cs="Arial"/>
          <w:color w:val="0000FF"/>
          <w:szCs w:val="16"/>
          <w:lang w:eastAsia="en-US"/>
        </w:rPr>
        <w:t>TD S2</w:t>
      </w:r>
      <w:r w:rsidR="00CD494C" w:rsidRPr="00CD494C">
        <w:rPr>
          <w:rFonts w:cs="Arial"/>
          <w:color w:val="0000FF"/>
          <w:szCs w:val="16"/>
          <w:lang w:eastAsia="en-US"/>
        </w:rPr>
        <w:noBreakHyphen/>
        <w:t>17</w:t>
      </w:r>
      <w:r w:rsidR="00CD494C">
        <w:rPr>
          <w:rFonts w:cs="Arial"/>
          <w:color w:val="0000FF"/>
          <w:szCs w:val="16"/>
          <w:lang w:eastAsia="en-US"/>
        </w:rPr>
        <w:t>1618</w:t>
      </w:r>
      <w:r w:rsidR="00CD494C" w:rsidRPr="00916E52">
        <w:rPr>
          <w:lang w:eastAsia="en-US"/>
        </w:rPr>
        <w:t xml:space="preserve"> </w:t>
      </w:r>
      <w:r w:rsidR="00CD494C">
        <w:t xml:space="preserve">which was </w:t>
      </w:r>
      <w:r w:rsidR="00CD494C">
        <w:rPr>
          <w:color w:val="FF0000"/>
        </w:rPr>
        <w:t>approved</w:t>
      </w:r>
      <w:r w:rsidR="00CD494C">
        <w:t>.</w:t>
      </w:r>
    </w:p>
    <w:p w:rsidR="002550E9" w:rsidRDefault="002550E9" w:rsidP="002550E9">
      <w:pPr>
        <w:pStyle w:val="Heading3"/>
      </w:pPr>
      <w:bookmarkStart w:id="22" w:name="_Toc477526572"/>
      <w:r>
        <w:t>6.5.6</w:t>
      </w:r>
      <w:r>
        <w:tab/>
        <w:t>Policy and charging control</w:t>
      </w:r>
      <w:bookmarkEnd w:id="22"/>
    </w:p>
    <w:p w:rsidR="002550E9" w:rsidRDefault="002550E9" w:rsidP="002550E9">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2550E9" w:rsidRDefault="002550E9" w:rsidP="002550E9">
      <w:pPr>
        <w:pStyle w:val="H6"/>
        <w:rPr>
          <w:color w:val="0000FF"/>
        </w:rPr>
      </w:pPr>
      <w:r>
        <w:rPr>
          <w:color w:val="0000FF"/>
        </w:rPr>
        <w:t>UE policy provisioning</w:t>
      </w:r>
    </w:p>
    <w:p w:rsidR="002550E9" w:rsidRDefault="002550E9" w:rsidP="002550E9">
      <w:pPr>
        <w:pStyle w:val="NormTop"/>
        <w:pBdr>
          <w:top w:val="none" w:sz="0" w:space="0" w:color="auto"/>
        </w:pBdr>
      </w:pPr>
      <w:r>
        <w:rPr>
          <w:color w:val="0000FF"/>
        </w:rPr>
        <w:t>TD S2</w:t>
      </w:r>
      <w:r>
        <w:rPr>
          <w:color w:val="0000FF"/>
        </w:rPr>
        <w:noBreakHyphen/>
        <w:t>170800</w:t>
      </w:r>
      <w:r w:rsidRPr="008A4D3C">
        <w:t xml:space="preserve"> </w:t>
      </w:r>
      <w:r>
        <w:t>(P-CR) On UE Policy provisioning from the PCF to the UE. (Source: Ericsson).</w:t>
      </w:r>
      <w:r>
        <w:br/>
      </w:r>
      <w:r w:rsidRPr="008A4D3C">
        <w:rPr>
          <w:b/>
        </w:rPr>
        <w:t>Abstract:</w:t>
      </w:r>
      <w:r w:rsidRPr="008A4D3C">
        <w:t xml:space="preserve"> </w:t>
      </w:r>
      <w:r>
        <w:t>This paper proposes how to include policies to the UE in the policy framework architecture under definition for 5G.</w:t>
      </w:r>
    </w:p>
    <w:p w:rsidR="002550E9" w:rsidRPr="008A4D3C" w:rsidRDefault="002550E9" w:rsidP="002550E9">
      <w:pPr>
        <w:keepNext/>
        <w:keepLines/>
      </w:pPr>
      <w:r>
        <w:rPr>
          <w:b/>
        </w:rPr>
        <w:t>Discussion and conclusion:</w:t>
      </w:r>
    </w:p>
    <w:p w:rsidR="002550E9" w:rsidRPr="00BF2F1A" w:rsidRDefault="00BF2F1A" w:rsidP="002550E9">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71254</w:t>
      </w:r>
      <w:r>
        <w:t>.</w:t>
      </w:r>
    </w:p>
    <w:p w:rsidR="002550E9" w:rsidRDefault="002550E9" w:rsidP="002550E9">
      <w:pPr>
        <w:pStyle w:val="NormTop"/>
      </w:pPr>
      <w:r>
        <w:rPr>
          <w:color w:val="0000FF"/>
        </w:rPr>
        <w:lastRenderedPageBreak/>
        <w:t>TD S2</w:t>
      </w:r>
      <w:r>
        <w:rPr>
          <w:color w:val="0000FF"/>
        </w:rPr>
        <w:noBreakHyphen/>
        <w:t>170994</w:t>
      </w:r>
      <w:r w:rsidRPr="008A4D3C">
        <w:t xml:space="preserve"> </w:t>
      </w:r>
      <w:r>
        <w:t>(P-CR) High level principles for UE policy provisioning. (Source: Nokia, Alcatel-Lucent Shanghai Bell).</w:t>
      </w:r>
      <w:r>
        <w:br/>
      </w:r>
      <w:r w:rsidRPr="008A4D3C">
        <w:rPr>
          <w:b/>
        </w:rPr>
        <w:t>Abstract:</w:t>
      </w:r>
      <w:r w:rsidRPr="008A4D3C">
        <w:t xml:space="preserve"> </w:t>
      </w:r>
      <w:r>
        <w:t>Proposes some high level principles for UE policy provisioning as the way forward by analyzing the policy control requirements of network slice selection, session and service continuity mode selection and access network discovery &amp; selection.</w:t>
      </w:r>
    </w:p>
    <w:p w:rsidR="002550E9" w:rsidRPr="008A4D3C" w:rsidRDefault="002550E9" w:rsidP="002550E9">
      <w:pPr>
        <w:keepNext/>
        <w:keepLines/>
      </w:pPr>
      <w:r>
        <w:rPr>
          <w:b/>
        </w:rPr>
        <w:t>Discussion and conclusion:</w:t>
      </w:r>
    </w:p>
    <w:p w:rsidR="002550E9" w:rsidRPr="00BF2F1A" w:rsidRDefault="00715F84" w:rsidP="002550E9">
      <w:pPr>
        <w:keepLines/>
      </w:pPr>
      <w:r w:rsidRPr="00715F84">
        <w:rPr>
          <w:color w:val="0000FF"/>
        </w:rPr>
        <w:t>Noted</w:t>
      </w:r>
      <w:r>
        <w:t xml:space="preserve"> in parallel session</w:t>
      </w:r>
      <w:r w:rsidR="00BF2F1A">
        <w:t>.</w:t>
      </w:r>
    </w:p>
    <w:p w:rsidR="002550E9" w:rsidRDefault="002550E9" w:rsidP="002550E9">
      <w:pPr>
        <w:pStyle w:val="NormTop"/>
      </w:pPr>
      <w:r>
        <w:rPr>
          <w:color w:val="0000FF"/>
        </w:rPr>
        <w:t>TD S2</w:t>
      </w:r>
      <w:r>
        <w:rPr>
          <w:color w:val="0000FF"/>
        </w:rPr>
        <w:noBreakHyphen/>
        <w:t>171086</w:t>
      </w:r>
      <w:r w:rsidRPr="008A4D3C">
        <w:t xml:space="preserve"> </w:t>
      </w:r>
      <w:r>
        <w:t xml:space="preserve">(P-CR) TS 23.501: Provisioning of policy from PCF to UE. (Source: Huawei, </w:t>
      </w:r>
      <w:r w:rsidRPr="008A4D3C">
        <w:rPr>
          <w:noProof/>
        </w:rPr>
        <w:t>HiSilicon</w:t>
      </w:r>
      <w:r>
        <w:t>).</w:t>
      </w:r>
      <w:r>
        <w:br/>
      </w:r>
      <w:r w:rsidRPr="008A4D3C">
        <w:rPr>
          <w:b/>
        </w:rPr>
        <w:t>Abstract:</w:t>
      </w:r>
      <w:r w:rsidRPr="008A4D3C">
        <w:t xml:space="preserve"> </w:t>
      </w:r>
      <w:r>
        <w:t>This contribution discusses the alternative solutions on provisioning of policy from the PCF to the UE and propose to conclude on a final solution.</w:t>
      </w:r>
    </w:p>
    <w:p w:rsidR="00042070" w:rsidRPr="00042070" w:rsidRDefault="00042070" w:rsidP="00042070">
      <w:pPr>
        <w:keepNext/>
        <w:rPr>
          <w:i/>
        </w:rPr>
      </w:pPr>
      <w:r w:rsidRPr="00042070">
        <w:rPr>
          <w:i/>
        </w:rPr>
        <w:t>Parallel comment: Add Editor's note: it is FFS whether part of the policy information can be transferred via UDM.</w:t>
      </w:r>
    </w:p>
    <w:p w:rsidR="002550E9" w:rsidRPr="008A4D3C" w:rsidRDefault="002550E9" w:rsidP="002550E9">
      <w:pPr>
        <w:keepNext/>
        <w:keepLines/>
      </w:pPr>
      <w:r>
        <w:rPr>
          <w:b/>
        </w:rPr>
        <w:t>Discussion and conclusion:</w:t>
      </w:r>
    </w:p>
    <w:p w:rsidR="002550E9" w:rsidRPr="00BF2F1A" w:rsidRDefault="00BF2F1A" w:rsidP="002550E9">
      <w:pPr>
        <w:keepLines/>
      </w:pPr>
      <w:r>
        <w:t xml:space="preserve">Revised in parallel session to </w:t>
      </w:r>
      <w:r w:rsidRPr="00BF2F1A">
        <w:rPr>
          <w:color w:val="0000FF"/>
        </w:rPr>
        <w:t>TD S2</w:t>
      </w:r>
      <w:r w:rsidRPr="00BF2F1A">
        <w:rPr>
          <w:color w:val="0000FF"/>
        </w:rPr>
        <w:noBreakHyphen/>
        <w:t>171254</w:t>
      </w:r>
      <w:r>
        <w:t xml:space="preserve">. </w:t>
      </w:r>
      <w:r w:rsidR="00042070">
        <w:t xml:space="preserve">Revised in parallel session to </w:t>
      </w:r>
      <w:r w:rsidR="00042070" w:rsidRPr="00042070">
        <w:rPr>
          <w:color w:val="0000FF"/>
        </w:rPr>
        <w:t>TD S2</w:t>
      </w:r>
      <w:r w:rsidR="00042070" w:rsidRPr="00042070">
        <w:rPr>
          <w:color w:val="0000FF"/>
        </w:rPr>
        <w:noBreakHyphen/>
        <w:t>171314</w:t>
      </w:r>
      <w:r w:rsidR="00042070">
        <w:t xml:space="preserve">. </w:t>
      </w:r>
      <w:r w:rsidR="00042070" w:rsidRPr="00042070">
        <w:rPr>
          <w:color w:val="FF0000"/>
        </w:rPr>
        <w:t>Agreed</w:t>
      </w:r>
      <w:r w:rsidR="00042070">
        <w:t xml:space="preserve"> in parallel session.</w:t>
      </w:r>
      <w:r w:rsidR="00CD494C">
        <w:t xml:space="preserve"> This was </w:t>
      </w:r>
      <w:r w:rsidR="00CD494C" w:rsidRPr="00CD494C">
        <w:rPr>
          <w:color w:val="FF0000"/>
        </w:rPr>
        <w:t>block approved</w:t>
      </w:r>
      <w:r w:rsidR="00CD494C">
        <w:t>.</w:t>
      </w:r>
    </w:p>
    <w:p w:rsidR="0085661A" w:rsidRDefault="0085661A" w:rsidP="0085661A">
      <w:pPr>
        <w:pStyle w:val="NormTop"/>
      </w:pPr>
      <w:r>
        <w:rPr>
          <w:color w:val="0000FF"/>
        </w:rPr>
        <w:t>TD S2</w:t>
      </w:r>
      <w:r>
        <w:rPr>
          <w:color w:val="0000FF"/>
        </w:rPr>
        <w:noBreakHyphen/>
        <w:t>171141</w:t>
      </w:r>
      <w:r w:rsidRPr="00C60A17">
        <w:t xml:space="preserve"> </w:t>
      </w:r>
      <w:r>
        <w:t xml:space="preserve">(P-CR) TS 23.501: Non-3GPP Access Network Discovery and Selection. (Source: Huawei, </w:t>
      </w:r>
      <w:r w:rsidRPr="00C60A17">
        <w:rPr>
          <w:noProof/>
        </w:rPr>
        <w:t>HiSilicon</w:t>
      </w:r>
      <w:r>
        <w:t>).</w:t>
      </w:r>
      <w:r>
        <w:br/>
      </w:r>
      <w:r w:rsidRPr="00C60A17">
        <w:rPr>
          <w:b/>
        </w:rPr>
        <w:t>Abstract:</w:t>
      </w:r>
      <w:r w:rsidRPr="00C60A17">
        <w:t xml:space="preserve"> </w:t>
      </w:r>
      <w:r>
        <w:t>This contribution provides discussion of Non-3GPP access network discovery and selection mechanism based on the analysis of ANDSF defined in TS 23.402 and agreements achieved in TR 23.799.</w:t>
      </w:r>
    </w:p>
    <w:p w:rsidR="0085661A" w:rsidRPr="00C60A17" w:rsidRDefault="0085661A" w:rsidP="0085661A">
      <w:pPr>
        <w:keepNext/>
        <w:keepLines/>
      </w:pPr>
      <w:r>
        <w:rPr>
          <w:b/>
        </w:rPr>
        <w:t>Discussion and conclusion:</w:t>
      </w:r>
    </w:p>
    <w:p w:rsidR="0085661A" w:rsidRPr="00BF2F1A" w:rsidRDefault="00715F84" w:rsidP="0085661A">
      <w:pPr>
        <w:keepLines/>
      </w:pPr>
      <w:r w:rsidRPr="00715F84">
        <w:rPr>
          <w:color w:val="0000FF"/>
        </w:rPr>
        <w:t>Noted</w:t>
      </w:r>
      <w:r>
        <w:t xml:space="preserve"> in parallel session</w:t>
      </w:r>
      <w:r w:rsidR="00BF2F1A">
        <w:t>.</w:t>
      </w:r>
    </w:p>
    <w:p w:rsidR="002550E9" w:rsidRDefault="002550E9" w:rsidP="002550E9">
      <w:pPr>
        <w:pStyle w:val="NormTop"/>
      </w:pPr>
      <w:r>
        <w:rPr>
          <w:color w:val="0000FF"/>
        </w:rPr>
        <w:t>TD S2</w:t>
      </w:r>
      <w:r>
        <w:rPr>
          <w:color w:val="0000FF"/>
        </w:rPr>
        <w:noBreakHyphen/>
        <w:t>170725</w:t>
      </w:r>
      <w:r w:rsidRPr="008A4D3C">
        <w:t xml:space="preserve"> </w:t>
      </w:r>
      <w:r>
        <w:t xml:space="preserve">(P-CR) 23.501 Update of Policy interface with UEs. (Source: KDDI, </w:t>
      </w:r>
      <w:r w:rsidRPr="008A4D3C">
        <w:rPr>
          <w:noProof/>
        </w:rPr>
        <w:t>InterDigital</w:t>
      </w:r>
      <w:r>
        <w:t>, Sprint, China Mobile, China Unicom).</w:t>
      </w:r>
      <w:r>
        <w:br/>
      </w:r>
      <w:r w:rsidRPr="008A4D3C">
        <w:rPr>
          <w:b/>
        </w:rPr>
        <w:t>Abstract:</w:t>
      </w:r>
      <w:r w:rsidRPr="008A4D3C">
        <w:t xml:space="preserve"> </w:t>
      </w:r>
      <w:r>
        <w:t>This document updates the description of policy interface with UEs in 23.501.</w:t>
      </w:r>
    </w:p>
    <w:p w:rsidR="002550E9" w:rsidRPr="008A4D3C" w:rsidRDefault="002550E9" w:rsidP="002550E9">
      <w:pPr>
        <w:keepNext/>
        <w:keepLines/>
      </w:pPr>
      <w:r>
        <w:rPr>
          <w:b/>
        </w:rPr>
        <w:t>Discussion and conclusion:</w:t>
      </w:r>
    </w:p>
    <w:p w:rsidR="00BF2F1A" w:rsidRPr="00BF2F1A" w:rsidRDefault="00BF2F1A" w:rsidP="00BF2F1A">
      <w:pPr>
        <w:keepLines/>
      </w:pPr>
      <w:r>
        <w:t xml:space="preserve">Revised in parallel session to </w:t>
      </w:r>
      <w:r w:rsidRPr="00BF2F1A">
        <w:rPr>
          <w:color w:val="0000FF"/>
        </w:rPr>
        <w:t>TD S2</w:t>
      </w:r>
      <w:r w:rsidRPr="00BF2F1A">
        <w:rPr>
          <w:color w:val="0000FF"/>
        </w:rPr>
        <w:noBreakHyphen/>
      </w:r>
      <w:r>
        <w:rPr>
          <w:color w:val="0000FF"/>
        </w:rPr>
        <w:t>171255</w:t>
      </w:r>
      <w:r>
        <w:t xml:space="preserve">. </w:t>
      </w:r>
      <w:r w:rsidR="00042070" w:rsidRPr="00042070">
        <w:rPr>
          <w:color w:val="FF0000"/>
        </w:rPr>
        <w:t>Agreed</w:t>
      </w:r>
      <w:r w:rsidR="00042070">
        <w:t xml:space="preserve"> in parallel session.</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171085</w:t>
      </w:r>
      <w:r w:rsidRPr="008A4D3C">
        <w:t xml:space="preserve"> </w:t>
      </w:r>
      <w:r>
        <w:t xml:space="preserve">(P-CR) TS 23.501: Notification of Available Data Network. (Source: Huawei, </w:t>
      </w:r>
      <w:r w:rsidRPr="008A4D3C">
        <w:rPr>
          <w:noProof/>
        </w:rPr>
        <w:t>HiSilicon</w:t>
      </w:r>
      <w:r>
        <w:t>).</w:t>
      </w:r>
      <w:r>
        <w:br/>
      </w:r>
      <w:r w:rsidRPr="008A4D3C">
        <w:rPr>
          <w:b/>
        </w:rPr>
        <w:t>Abstract:</w:t>
      </w:r>
      <w:r w:rsidRPr="008A4D3C">
        <w:t xml:space="preserve"> </w:t>
      </w:r>
      <w:r>
        <w:t>This contribution proposes to describe that the available Data Network is notified by PCF to the UE via AMF and 5G NAS signalling.</w:t>
      </w:r>
    </w:p>
    <w:p w:rsidR="002550E9" w:rsidRPr="008A4D3C" w:rsidRDefault="002550E9" w:rsidP="002550E9">
      <w:pPr>
        <w:keepNext/>
        <w:keepLines/>
      </w:pPr>
      <w:r>
        <w:rPr>
          <w:b/>
        </w:rPr>
        <w:t>Discussion and conclusion:</w:t>
      </w:r>
    </w:p>
    <w:p w:rsidR="002550E9" w:rsidRPr="00042070"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171187</w:t>
      </w:r>
      <w:r w:rsidRPr="008A4D3C">
        <w:t xml:space="preserve"> </w:t>
      </w:r>
      <w:r>
        <w:t xml:space="preserve">(P-CR) UE Policy Provisioning. (Source: </w:t>
      </w:r>
      <w:r w:rsidRPr="008A4D3C">
        <w:rPr>
          <w:noProof/>
        </w:rPr>
        <w:t>InterDigital</w:t>
      </w:r>
      <w:r>
        <w:t>).</w:t>
      </w:r>
      <w:r>
        <w:br/>
      </w:r>
      <w:r w:rsidRPr="008A4D3C">
        <w:rPr>
          <w:b/>
        </w:rPr>
        <w:t>Abstract:</w:t>
      </w:r>
      <w:r w:rsidRPr="008A4D3C">
        <w:t xml:space="preserve"> </w:t>
      </w:r>
      <w:r>
        <w:t>Discusses how the 5G policy framework can provide polices to the UE and proposes a new interface for UE policy provisioning.</w:t>
      </w:r>
    </w:p>
    <w:p w:rsidR="002550E9" w:rsidRPr="008A4D3C" w:rsidRDefault="002550E9" w:rsidP="002550E9">
      <w:pPr>
        <w:keepNext/>
        <w:keepLines/>
      </w:pPr>
      <w:r>
        <w:rPr>
          <w:b/>
        </w:rPr>
        <w:t>Discussion and conclusion:</w:t>
      </w:r>
    </w:p>
    <w:p w:rsidR="002550E9" w:rsidRPr="008A4D3C" w:rsidRDefault="00FC0C0E" w:rsidP="002550E9">
      <w:pPr>
        <w:keepLines/>
      </w:pPr>
      <w:r>
        <w:t xml:space="preserve">This was </w:t>
      </w:r>
      <w:r w:rsidRPr="00FC0C0E">
        <w:rPr>
          <w:color w:val="0000FF"/>
        </w:rPr>
        <w:t>not handled</w:t>
      </w:r>
      <w:r>
        <w:t>.</w:t>
      </w:r>
    </w:p>
    <w:p w:rsidR="002550E9" w:rsidRDefault="002550E9" w:rsidP="002550E9">
      <w:pPr>
        <w:pStyle w:val="H6"/>
        <w:rPr>
          <w:color w:val="0000FF"/>
        </w:rPr>
      </w:pPr>
      <w:r>
        <w:rPr>
          <w:color w:val="0000FF"/>
        </w:rPr>
        <w:t>Architectural changes</w:t>
      </w:r>
    </w:p>
    <w:p w:rsidR="002550E9" w:rsidRDefault="002550E9" w:rsidP="002550E9">
      <w:pPr>
        <w:pStyle w:val="NormTop"/>
        <w:pBdr>
          <w:top w:val="none" w:sz="0" w:space="0" w:color="auto"/>
        </w:pBdr>
      </w:pPr>
      <w:r>
        <w:rPr>
          <w:color w:val="0000FF"/>
        </w:rPr>
        <w:t>TD S2</w:t>
      </w:r>
      <w:r>
        <w:rPr>
          <w:color w:val="0000FF"/>
        </w:rPr>
        <w:noBreakHyphen/>
        <w:t>170976</w:t>
      </w:r>
      <w:r w:rsidRPr="008A4D3C">
        <w:t xml:space="preserve"> </w:t>
      </w:r>
      <w:r>
        <w:t xml:space="preserve">(P-CR) Roaming impacts on Policy. (Source: Huawei, </w:t>
      </w:r>
      <w:r w:rsidRPr="008A4D3C">
        <w:rPr>
          <w:noProof/>
        </w:rPr>
        <w:t>HiSilicon</w:t>
      </w:r>
      <w:r>
        <w:t>).</w:t>
      </w:r>
      <w:r>
        <w:br/>
      </w:r>
      <w:r w:rsidRPr="008A4D3C">
        <w:rPr>
          <w:b/>
        </w:rPr>
        <w:t>Abstract:</w:t>
      </w:r>
      <w:r w:rsidRPr="008A4D3C">
        <w:t xml:space="preserve"> </w:t>
      </w:r>
      <w:r>
        <w:t>This contribution proposes to add 5G PCC roaming architectures for home routed and local breakout case and resolve an EN in some roaming impacts to policy.</w:t>
      </w:r>
    </w:p>
    <w:p w:rsidR="002550E9" w:rsidRPr="008A4D3C" w:rsidRDefault="002550E9" w:rsidP="002550E9">
      <w:pPr>
        <w:keepNext/>
        <w:keepLines/>
      </w:pPr>
      <w:r>
        <w:rPr>
          <w:b/>
        </w:rPr>
        <w:t>Discussion and conclusion:</w:t>
      </w:r>
    </w:p>
    <w:p w:rsidR="002550E9" w:rsidRDefault="00367661" w:rsidP="002550E9">
      <w:pPr>
        <w:keepLines/>
        <w:rPr>
          <w:szCs w:val="16"/>
          <w:lang w:eastAsia="en-US"/>
        </w:rPr>
      </w:pPr>
      <w:r>
        <w:t xml:space="preserve">Revised in parallel session to </w:t>
      </w:r>
      <w:r w:rsidRPr="00367661">
        <w:rPr>
          <w:color w:val="0000FF"/>
        </w:rPr>
        <w:t>TD S2</w:t>
      </w:r>
      <w:r w:rsidRPr="00367661">
        <w:rPr>
          <w:color w:val="0000FF"/>
        </w:rPr>
        <w:noBreakHyphen/>
        <w:t>171290</w:t>
      </w:r>
      <w:r>
        <w:t xml:space="preserve">. </w:t>
      </w:r>
      <w:r w:rsidR="00042070" w:rsidRPr="00042070">
        <w:rPr>
          <w:color w:val="FF0000"/>
        </w:rPr>
        <w:t>Agreed</w:t>
      </w:r>
      <w:r w:rsidR="00042070">
        <w:t xml:space="preserve"> in parallel session.</w:t>
      </w:r>
      <w:r w:rsidR="00CD494C">
        <w:t xml:space="preserve"> This was </w:t>
      </w:r>
      <w:r w:rsidR="00CD494C" w:rsidRPr="00CD494C">
        <w:rPr>
          <w:color w:val="FF0000"/>
        </w:rPr>
        <w:t>block approved</w:t>
      </w:r>
      <w:r w:rsidR="00CD494C">
        <w:t>.</w:t>
      </w:r>
    </w:p>
    <w:p w:rsidR="00367661" w:rsidRDefault="00367661" w:rsidP="00367661">
      <w:pPr>
        <w:keepNext/>
        <w:keepLines/>
        <w:pBdr>
          <w:top w:val="single" w:sz="4" w:space="1" w:color="auto"/>
        </w:pBdr>
        <w:rPr>
          <w:szCs w:val="16"/>
          <w:lang w:eastAsia="en-US"/>
        </w:rPr>
      </w:pPr>
      <w:r w:rsidRPr="00367661">
        <w:rPr>
          <w:rFonts w:cs="Arial"/>
          <w:color w:val="0000FF"/>
          <w:szCs w:val="16"/>
          <w:lang w:eastAsia="en-US"/>
        </w:rPr>
        <w:lastRenderedPageBreak/>
        <w:t>TD S2</w:t>
      </w:r>
      <w:r w:rsidRPr="00367661">
        <w:rPr>
          <w:rFonts w:cs="Arial"/>
          <w:color w:val="0000FF"/>
          <w:szCs w:val="16"/>
          <w:lang w:eastAsia="en-US"/>
        </w:rPr>
        <w:noBreakHyphen/>
        <w:t>17</w:t>
      </w:r>
      <w:r>
        <w:rPr>
          <w:rFonts w:cs="Arial"/>
          <w:color w:val="0000FF"/>
          <w:szCs w:val="16"/>
          <w:lang w:eastAsia="en-US"/>
        </w:rPr>
        <w:t>1289</w:t>
      </w:r>
      <w:r w:rsidRPr="00367661">
        <w:rPr>
          <w:szCs w:val="16"/>
          <w:lang w:eastAsia="en-US"/>
        </w:rPr>
        <w:t xml:space="preserve"> </w:t>
      </w:r>
      <w:r>
        <w:rPr>
          <w:szCs w:val="16"/>
          <w:lang w:eastAsia="en-US"/>
        </w:rPr>
        <w:t>(LS OUT) [DRAFT] LS to GSMA: Roaming impacts on Policy. To: GSMA.</w:t>
      </w:r>
    </w:p>
    <w:p w:rsidR="00367661" w:rsidRDefault="00367661" w:rsidP="00367661">
      <w:pPr>
        <w:keepNext/>
        <w:keepLines/>
        <w:rPr>
          <w:b/>
          <w:szCs w:val="16"/>
          <w:lang w:eastAsia="en-US"/>
        </w:rPr>
      </w:pPr>
      <w:r w:rsidRPr="00367661">
        <w:rPr>
          <w:b/>
          <w:szCs w:val="16"/>
          <w:lang w:eastAsia="en-US"/>
        </w:rPr>
        <w:t>Discussion and conclusion:</w:t>
      </w:r>
    </w:p>
    <w:p w:rsidR="00367661" w:rsidRPr="00367661" w:rsidRDefault="00367661" w:rsidP="00367661">
      <w:pPr>
        <w:keepLines/>
      </w:pPr>
      <w:r>
        <w:t>Created in parallel session.</w:t>
      </w:r>
      <w:r w:rsidR="00042070" w:rsidRPr="00042070">
        <w:t xml:space="preserve"> </w:t>
      </w:r>
      <w:r w:rsidR="00042070">
        <w:t xml:space="preserve">Revised in parallel session to </w:t>
      </w:r>
      <w:r w:rsidR="00042070" w:rsidRPr="00367661">
        <w:rPr>
          <w:color w:val="0000FF"/>
        </w:rPr>
        <w:t>TD S2</w:t>
      </w:r>
      <w:r w:rsidR="00042070" w:rsidRPr="00367661">
        <w:rPr>
          <w:color w:val="0000FF"/>
        </w:rPr>
        <w:noBreakHyphen/>
      </w:r>
      <w:r w:rsidR="00042070">
        <w:rPr>
          <w:color w:val="0000FF"/>
        </w:rPr>
        <w:t>171317</w:t>
      </w:r>
      <w:r w:rsidR="00042070">
        <w:t>.</w:t>
      </w:r>
      <w:r>
        <w:t xml:space="preserve"> </w:t>
      </w:r>
      <w:r w:rsidR="00CD494C">
        <w:t xml:space="preserve">Qualcomm asked whether the GSMA will be able to reply to or take any action from this LS. Cisco proposed reviewing this architecture and considering sending an LS from the next meeting. Orange commented that we have already forwarded the architecture to GSMA and do not think we need to send it again. Ericsson agreed that we should reconsider this at the next meeting. This was then </w:t>
      </w:r>
      <w:r w:rsidR="00CD494C" w:rsidRPr="00CD494C">
        <w:rPr>
          <w:color w:val="FF0000"/>
        </w:rPr>
        <w:t>postponed</w:t>
      </w:r>
      <w:r w:rsidR="00CD494C">
        <w:t>.</w:t>
      </w:r>
    </w:p>
    <w:p w:rsidR="002550E9" w:rsidRDefault="002550E9" w:rsidP="002550E9">
      <w:pPr>
        <w:pStyle w:val="NormTop"/>
      </w:pPr>
      <w:r>
        <w:rPr>
          <w:color w:val="0000FF"/>
        </w:rPr>
        <w:t>TD S2</w:t>
      </w:r>
      <w:r>
        <w:rPr>
          <w:color w:val="0000FF"/>
        </w:rPr>
        <w:noBreakHyphen/>
        <w:t>170798</w:t>
      </w:r>
      <w:r w:rsidRPr="008A4D3C">
        <w:t xml:space="preserve"> </w:t>
      </w:r>
      <w:r>
        <w:t>(P-CR) The role of the UDR in the Policy Framework. (Source: Ericsson, Oracle, ZTE).</w:t>
      </w:r>
      <w:r>
        <w:br/>
      </w:r>
      <w:r w:rsidRPr="008A4D3C">
        <w:rPr>
          <w:b/>
        </w:rPr>
        <w:t>Abstract:</w:t>
      </w:r>
      <w:r w:rsidRPr="008A4D3C">
        <w:t xml:space="preserve"> </w:t>
      </w:r>
      <w:r>
        <w:t>This paper describes the role of the UDR in the policy framework architecture included in 3GPP TS 23.501.</w:t>
      </w:r>
    </w:p>
    <w:p w:rsidR="00042070" w:rsidRPr="00042070" w:rsidRDefault="00042070" w:rsidP="00042070">
      <w:pPr>
        <w:keepNext/>
        <w:rPr>
          <w:i/>
        </w:rPr>
      </w:pPr>
      <w:r w:rsidRPr="00042070">
        <w:rPr>
          <w:i/>
        </w:rPr>
        <w:t>Parallel comment: Delete sentence: 'Standardization of the Data Model for the Ud interface between PCF and the UDR is out of the scope of 3GPP.'</w:t>
      </w:r>
    </w:p>
    <w:p w:rsidR="002550E9" w:rsidRPr="008A4D3C" w:rsidRDefault="002550E9" w:rsidP="002550E9">
      <w:pPr>
        <w:keepNext/>
        <w:keepLines/>
      </w:pPr>
      <w:r>
        <w:rPr>
          <w:b/>
        </w:rPr>
        <w:t>Discussion and conclusion:</w:t>
      </w:r>
    </w:p>
    <w:p w:rsidR="00367661" w:rsidRPr="00367661" w:rsidRDefault="00367661" w:rsidP="00367661">
      <w:pPr>
        <w:keepLines/>
      </w:pPr>
      <w:r>
        <w:t xml:space="preserve">Revised in parallel session to </w:t>
      </w:r>
      <w:r w:rsidRPr="00367661">
        <w:rPr>
          <w:color w:val="0000FF"/>
        </w:rPr>
        <w:t>TD S2</w:t>
      </w:r>
      <w:r w:rsidRPr="00367661">
        <w:rPr>
          <w:color w:val="0000FF"/>
        </w:rPr>
        <w:noBreakHyphen/>
      </w:r>
      <w:r>
        <w:rPr>
          <w:color w:val="0000FF"/>
        </w:rPr>
        <w:t>171291</w:t>
      </w:r>
      <w:r>
        <w:t xml:space="preserve">. </w:t>
      </w:r>
      <w:r w:rsidR="00042070">
        <w:t xml:space="preserve">Revised in parallel session to </w:t>
      </w:r>
      <w:r w:rsidR="00042070" w:rsidRPr="00367661">
        <w:rPr>
          <w:color w:val="0000FF"/>
        </w:rPr>
        <w:t>TD S2</w:t>
      </w:r>
      <w:r w:rsidR="00042070" w:rsidRPr="00367661">
        <w:rPr>
          <w:color w:val="0000FF"/>
        </w:rPr>
        <w:noBreakHyphen/>
      </w:r>
      <w:r w:rsidR="00042070">
        <w:rPr>
          <w:color w:val="0000FF"/>
        </w:rPr>
        <w:t>171316</w:t>
      </w:r>
      <w:r w:rsidR="00042070">
        <w:t xml:space="preserve">. </w:t>
      </w:r>
      <w:r w:rsidR="00042070" w:rsidRPr="00042070">
        <w:rPr>
          <w:color w:val="FF0000"/>
        </w:rPr>
        <w:t>Agreed</w:t>
      </w:r>
      <w:r w:rsidR="00042070">
        <w:t xml:space="preserve"> in parallel session.</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171117</w:t>
      </w:r>
      <w:r w:rsidRPr="008A4D3C">
        <w:t xml:space="preserve"> </w:t>
      </w:r>
      <w:r>
        <w:t>(P-CR) TS 23.501 Including the NEF and PFDF in the PCC architecture. (Source: ZTE).</w:t>
      </w:r>
      <w:r>
        <w:br/>
      </w:r>
      <w:r w:rsidRPr="008A4D3C">
        <w:rPr>
          <w:b/>
        </w:rPr>
        <w:t>Abstract:</w:t>
      </w:r>
      <w:r w:rsidRPr="008A4D3C">
        <w:t xml:space="preserve"> </w:t>
      </w:r>
      <w:r>
        <w:t>This contribution proposes to include the NEF and PFDF in the PCC architecture.</w:t>
      </w:r>
    </w:p>
    <w:p w:rsidR="00042070" w:rsidRPr="00042070" w:rsidRDefault="00042070" w:rsidP="00042070">
      <w:pPr>
        <w:keepNext/>
        <w:rPr>
          <w:i/>
        </w:rPr>
      </w:pPr>
      <w:r w:rsidRPr="00042070">
        <w:rPr>
          <w:i/>
        </w:rPr>
        <w:t xml:space="preserve">Parallel comment: </w:t>
      </w:r>
      <w:r>
        <w:rPr>
          <w:i/>
        </w:rPr>
        <w:t>In A.1 replace 'PCC architecture' with 'Policy Framework' (2 instances).</w:t>
      </w:r>
      <w:r w:rsidRPr="00042070">
        <w:rPr>
          <w:i/>
        </w:rPr>
        <w:t>'</w:t>
      </w:r>
    </w:p>
    <w:p w:rsidR="002550E9" w:rsidRPr="008A4D3C" w:rsidRDefault="002550E9" w:rsidP="002550E9">
      <w:pPr>
        <w:keepNext/>
        <w:keepLines/>
      </w:pPr>
      <w:r>
        <w:rPr>
          <w:b/>
        </w:rPr>
        <w:t>Discussion and conclusion:</w:t>
      </w:r>
    </w:p>
    <w:p w:rsidR="00367661" w:rsidRPr="00367661" w:rsidRDefault="00367661" w:rsidP="00367661">
      <w:pPr>
        <w:keepLines/>
      </w:pPr>
      <w:r>
        <w:t xml:space="preserve">Revised in parallel session to </w:t>
      </w:r>
      <w:r w:rsidRPr="00367661">
        <w:rPr>
          <w:color w:val="0000FF"/>
        </w:rPr>
        <w:t>TD S2</w:t>
      </w:r>
      <w:r w:rsidRPr="00367661">
        <w:rPr>
          <w:color w:val="0000FF"/>
        </w:rPr>
        <w:noBreakHyphen/>
      </w:r>
      <w:r>
        <w:rPr>
          <w:color w:val="0000FF"/>
        </w:rPr>
        <w:t>171292</w:t>
      </w:r>
      <w:r>
        <w:t>.</w:t>
      </w:r>
      <w:r w:rsidR="00042070" w:rsidRPr="00042070">
        <w:t xml:space="preserve"> </w:t>
      </w:r>
      <w:r w:rsidR="00042070">
        <w:t xml:space="preserve">Revised in parallel session to </w:t>
      </w:r>
      <w:r w:rsidR="00042070" w:rsidRPr="00367661">
        <w:rPr>
          <w:color w:val="0000FF"/>
        </w:rPr>
        <w:t>TD S2</w:t>
      </w:r>
      <w:r w:rsidR="00042070" w:rsidRPr="00367661">
        <w:rPr>
          <w:color w:val="0000FF"/>
        </w:rPr>
        <w:noBreakHyphen/>
      </w:r>
      <w:r w:rsidR="00042070">
        <w:rPr>
          <w:color w:val="0000FF"/>
        </w:rPr>
        <w:t>171318</w:t>
      </w:r>
      <w:r w:rsidR="00042070">
        <w:t>.</w:t>
      </w:r>
      <w:r>
        <w:t xml:space="preserve"> </w:t>
      </w:r>
      <w:r w:rsidR="00CD494C">
        <w:t xml:space="preserve">Some editorial errors were pointed out and should be corrected. Huawei suggested to remove the new terms introduced here until they have been discussed and agreed. This was checked off-line and revised in </w:t>
      </w:r>
      <w:r w:rsidR="00CD494C" w:rsidRPr="00916E52">
        <w:rPr>
          <w:rFonts w:cs="Arial"/>
          <w:color w:val="0000FF"/>
          <w:szCs w:val="16"/>
          <w:lang w:eastAsia="en-US"/>
        </w:rPr>
        <w:t>TD S2</w:t>
      </w:r>
      <w:r w:rsidR="00CD494C" w:rsidRPr="00916E52">
        <w:rPr>
          <w:rFonts w:cs="Arial"/>
          <w:color w:val="0000FF"/>
          <w:szCs w:val="16"/>
          <w:lang w:eastAsia="en-US"/>
        </w:rPr>
        <w:noBreakHyphen/>
        <w:t>1</w:t>
      </w:r>
      <w:r w:rsidR="00CD494C">
        <w:rPr>
          <w:rFonts w:cs="Arial"/>
          <w:color w:val="0000FF"/>
          <w:szCs w:val="16"/>
          <w:lang w:eastAsia="en-US"/>
        </w:rPr>
        <w:t>71620</w:t>
      </w:r>
      <w:r w:rsidR="00CD494C">
        <w:t>.</w:t>
      </w:r>
      <w:r w:rsidR="00AC6C1C">
        <w:t xml:space="preserve"> This was reviewed and </w:t>
      </w:r>
      <w:r w:rsidR="00AC6C1C">
        <w:rPr>
          <w:color w:val="FF0000"/>
        </w:rPr>
        <w:t>approved</w:t>
      </w:r>
      <w:r w:rsidR="00AC6C1C">
        <w:t>.</w:t>
      </w:r>
    </w:p>
    <w:p w:rsidR="002550E9" w:rsidRDefault="002550E9" w:rsidP="002550E9">
      <w:pPr>
        <w:pStyle w:val="NormTop"/>
      </w:pPr>
      <w:r>
        <w:rPr>
          <w:color w:val="0000FF"/>
        </w:rPr>
        <w:t>TD S2</w:t>
      </w:r>
      <w:r>
        <w:rPr>
          <w:color w:val="0000FF"/>
        </w:rPr>
        <w:noBreakHyphen/>
        <w:t>170841</w:t>
      </w:r>
      <w:r w:rsidRPr="008A4D3C">
        <w:t xml:space="preserve"> </w:t>
      </w:r>
      <w:r>
        <w:t>(P-CR) TS 23.501: description of PCF selection function. (Source: LG Electronics).</w:t>
      </w:r>
      <w:r>
        <w:br/>
      </w:r>
      <w:r w:rsidRPr="008A4D3C">
        <w:rPr>
          <w:b/>
        </w:rPr>
        <w:t>Abstract:</w:t>
      </w:r>
      <w:r w:rsidRPr="008A4D3C">
        <w:t xml:space="preserve"> </w:t>
      </w:r>
      <w:r>
        <w:t>This paper considers PCF selection.</w:t>
      </w:r>
    </w:p>
    <w:p w:rsidR="002550E9" w:rsidRPr="008A4D3C" w:rsidRDefault="002550E9" w:rsidP="002550E9">
      <w:pPr>
        <w:keepNext/>
        <w:keepLines/>
      </w:pPr>
      <w:r>
        <w:rPr>
          <w:b/>
        </w:rPr>
        <w:t>Discussion and conclusion:</w:t>
      </w:r>
    </w:p>
    <w:p w:rsidR="002550E9" w:rsidRPr="008A4D3C" w:rsidRDefault="002550E9" w:rsidP="002550E9">
      <w:pPr>
        <w:keepLines/>
      </w:pPr>
      <w:r>
        <w:t xml:space="preserve">Moved from 6.5.1 to 6.5.6. </w:t>
      </w:r>
      <w:r w:rsidR="00715F84" w:rsidRPr="00715F84">
        <w:rPr>
          <w:color w:val="0000FF"/>
        </w:rPr>
        <w:t>Noted</w:t>
      </w:r>
      <w:r w:rsidR="00715F84">
        <w:t xml:space="preserve"> in parallel session</w:t>
      </w:r>
      <w:r w:rsidR="00367661">
        <w:t>.</w:t>
      </w:r>
    </w:p>
    <w:p w:rsidR="002550E9" w:rsidRDefault="002550E9" w:rsidP="002550E9">
      <w:pPr>
        <w:pStyle w:val="NormTop"/>
      </w:pPr>
      <w:r>
        <w:rPr>
          <w:color w:val="0000FF"/>
        </w:rPr>
        <w:t>TD S2</w:t>
      </w:r>
      <w:r>
        <w:rPr>
          <w:color w:val="0000FF"/>
        </w:rPr>
        <w:noBreakHyphen/>
        <w:t>170799</w:t>
      </w:r>
      <w:r w:rsidRPr="008A4D3C">
        <w:t xml:space="preserve"> </w:t>
      </w:r>
      <w:r>
        <w:t>(P-CR) Distribution of Policy Framework Enforcement Points into Network Functions. (Source: Ericsson).</w:t>
      </w:r>
      <w:r>
        <w:br/>
      </w:r>
      <w:r w:rsidRPr="008A4D3C">
        <w:rPr>
          <w:b/>
        </w:rPr>
        <w:t>Abstract:</w:t>
      </w:r>
      <w:r w:rsidRPr="008A4D3C">
        <w:t xml:space="preserve"> </w:t>
      </w:r>
      <w:r>
        <w:t>This paper clarifies how the Policy Framework Enforcement points are distributed into the applicable Network Functions under definition for 5G.</w:t>
      </w:r>
    </w:p>
    <w:p w:rsidR="002550E9" w:rsidRPr="008A4D3C" w:rsidRDefault="002550E9" w:rsidP="002550E9">
      <w:pPr>
        <w:keepNext/>
        <w:keepLines/>
      </w:pPr>
      <w:r>
        <w:rPr>
          <w:b/>
        </w:rPr>
        <w:t>Discussion and conclusion:</w:t>
      </w:r>
    </w:p>
    <w:p w:rsidR="00367661" w:rsidRPr="00367661" w:rsidRDefault="00367661" w:rsidP="00367661">
      <w:pPr>
        <w:keepLines/>
      </w:pPr>
      <w:r>
        <w:t xml:space="preserve">Revised in parallel session to </w:t>
      </w:r>
      <w:r w:rsidRPr="00367661">
        <w:rPr>
          <w:color w:val="0000FF"/>
        </w:rPr>
        <w:t>TD S2</w:t>
      </w:r>
      <w:r w:rsidRPr="00367661">
        <w:rPr>
          <w:color w:val="0000FF"/>
        </w:rPr>
        <w:noBreakHyphen/>
      </w:r>
      <w:r>
        <w:rPr>
          <w:color w:val="0000FF"/>
        </w:rPr>
        <w:t>171293</w:t>
      </w:r>
      <w:r>
        <w:t>.</w:t>
      </w:r>
      <w:r w:rsidR="00042070" w:rsidRPr="00042070">
        <w:t xml:space="preserve"> </w:t>
      </w:r>
      <w:r w:rsidR="00042070">
        <w:t xml:space="preserve">Revised in parallel session to </w:t>
      </w:r>
      <w:r w:rsidR="00042070" w:rsidRPr="00367661">
        <w:rPr>
          <w:color w:val="0000FF"/>
        </w:rPr>
        <w:t>TD S2</w:t>
      </w:r>
      <w:r w:rsidR="00042070" w:rsidRPr="00367661">
        <w:rPr>
          <w:color w:val="0000FF"/>
        </w:rPr>
        <w:noBreakHyphen/>
      </w:r>
      <w:r w:rsidR="00042070">
        <w:rPr>
          <w:color w:val="0000FF"/>
        </w:rPr>
        <w:t>171319</w:t>
      </w:r>
      <w:r w:rsidR="00042070">
        <w:t>.</w:t>
      </w:r>
      <w:r>
        <w:t xml:space="preserve"> </w:t>
      </w:r>
      <w:r w:rsidR="00042070">
        <w:t xml:space="preserve">This was reviewed and </w:t>
      </w:r>
      <w:r w:rsidR="00042070">
        <w:rPr>
          <w:color w:val="FF0000"/>
        </w:rPr>
        <w:t>approved</w:t>
      </w:r>
      <w:r w:rsidR="00042070">
        <w:t>.</w:t>
      </w:r>
    </w:p>
    <w:p w:rsidR="00367661" w:rsidRDefault="00367661" w:rsidP="00367661">
      <w:pPr>
        <w:pStyle w:val="NormTop"/>
      </w:pPr>
      <w:r>
        <w:rPr>
          <w:color w:val="0000FF"/>
        </w:rPr>
        <w:t>TD S2</w:t>
      </w:r>
      <w:r>
        <w:rPr>
          <w:color w:val="0000FF"/>
        </w:rPr>
        <w:noBreakHyphen/>
        <w:t>170977</w:t>
      </w:r>
      <w:r w:rsidRPr="00651984">
        <w:t xml:space="preserve"> </w:t>
      </w:r>
      <w:r>
        <w:t xml:space="preserve">(P-CR) PDU Session Management Procedure. (Source: Huawei, </w:t>
      </w:r>
      <w:r w:rsidRPr="00651984">
        <w:rPr>
          <w:noProof/>
        </w:rPr>
        <w:t>HiSilicon</w:t>
      </w:r>
      <w:r>
        <w:t>).</w:t>
      </w:r>
      <w:r>
        <w:br/>
      </w:r>
      <w:r w:rsidRPr="00651984">
        <w:rPr>
          <w:b/>
        </w:rPr>
        <w:t>Abstract:</w:t>
      </w:r>
      <w:r w:rsidRPr="00651984">
        <w:t xml:space="preserve"> </w:t>
      </w:r>
      <w:r>
        <w:t>This contribution proposes to revise the PDU session establishment procedure in local breakout case and add some PDU session modification procedures.</w:t>
      </w:r>
    </w:p>
    <w:p w:rsidR="00367661" w:rsidRPr="00651984" w:rsidRDefault="00367661" w:rsidP="00367661">
      <w:pPr>
        <w:keepNext/>
        <w:keepLines/>
      </w:pPr>
      <w:r>
        <w:rPr>
          <w:b/>
        </w:rPr>
        <w:t>Discussion and conclusion:</w:t>
      </w:r>
    </w:p>
    <w:p w:rsidR="00367661" w:rsidRPr="000B63E2" w:rsidRDefault="00367661" w:rsidP="00367661">
      <w:pPr>
        <w:keepLines/>
      </w:pPr>
      <w:r>
        <w:t>Moved from 6.5.3  to 6.5.6.</w:t>
      </w:r>
      <w:r w:rsidRPr="000B63E2">
        <w:t xml:space="preserve"> </w:t>
      </w:r>
      <w:r w:rsidR="00FC0C0E">
        <w:t xml:space="preserve">This was </w:t>
      </w:r>
      <w:r w:rsidR="00FC0C0E" w:rsidRPr="00FC0C0E">
        <w:rPr>
          <w:color w:val="0000FF"/>
        </w:rPr>
        <w:t>not handled</w:t>
      </w:r>
      <w:r w:rsidR="00FC0C0E">
        <w:t>.</w:t>
      </w:r>
    </w:p>
    <w:p w:rsidR="002550E9" w:rsidRDefault="002550E9" w:rsidP="002550E9">
      <w:pPr>
        <w:pStyle w:val="NormTop"/>
      </w:pPr>
      <w:r>
        <w:rPr>
          <w:color w:val="0000FF"/>
        </w:rPr>
        <w:t>TD S2</w:t>
      </w:r>
      <w:r>
        <w:rPr>
          <w:color w:val="0000FF"/>
        </w:rPr>
        <w:noBreakHyphen/>
        <w:t>170808</w:t>
      </w:r>
      <w:r w:rsidRPr="008A4D3C">
        <w:t xml:space="preserve"> </w:t>
      </w:r>
      <w:r>
        <w:t>(P-CR) Network Data Analytics. (Source: AT&amp;T).</w:t>
      </w:r>
      <w:r>
        <w:br/>
      </w:r>
      <w:r w:rsidRPr="008A4D3C">
        <w:rPr>
          <w:b/>
        </w:rPr>
        <w:t>Abstract:</w:t>
      </w:r>
      <w:r w:rsidRPr="008A4D3C">
        <w:t xml:space="preserve"> </w:t>
      </w:r>
      <w:r>
        <w:t>This contribution proposes a new interface to the PCF on Network Data Analytics.</w:t>
      </w:r>
    </w:p>
    <w:p w:rsidR="002550E9" w:rsidRPr="008A4D3C" w:rsidRDefault="002550E9" w:rsidP="002550E9">
      <w:pPr>
        <w:keepNext/>
        <w:keepLines/>
      </w:pPr>
      <w:r>
        <w:rPr>
          <w:b/>
        </w:rPr>
        <w:t>Discussion and conclusion:</w:t>
      </w:r>
    </w:p>
    <w:p w:rsidR="00367661" w:rsidRDefault="00367661" w:rsidP="00367661">
      <w:pPr>
        <w:keepLines/>
      </w:pPr>
      <w:r>
        <w:t xml:space="preserve">Revised in parallel session to </w:t>
      </w:r>
      <w:r w:rsidRPr="00367661">
        <w:rPr>
          <w:color w:val="0000FF"/>
        </w:rPr>
        <w:t>TD S2</w:t>
      </w:r>
      <w:r w:rsidRPr="00367661">
        <w:rPr>
          <w:color w:val="0000FF"/>
        </w:rPr>
        <w:noBreakHyphen/>
      </w:r>
      <w:r>
        <w:rPr>
          <w:color w:val="0000FF"/>
        </w:rPr>
        <w:t>171294</w:t>
      </w:r>
      <w:r>
        <w:t>.</w:t>
      </w:r>
      <w:r w:rsidR="00042070" w:rsidRPr="00042070">
        <w:t xml:space="preserve"> </w:t>
      </w:r>
      <w:r w:rsidR="00042070">
        <w:t xml:space="preserve">Revised in parallel session to </w:t>
      </w:r>
      <w:r w:rsidR="00042070" w:rsidRPr="00367661">
        <w:rPr>
          <w:color w:val="0000FF"/>
        </w:rPr>
        <w:t>TD S2</w:t>
      </w:r>
      <w:r w:rsidR="00042070" w:rsidRPr="00367661">
        <w:rPr>
          <w:color w:val="0000FF"/>
        </w:rPr>
        <w:noBreakHyphen/>
      </w:r>
      <w:r w:rsidR="00042070">
        <w:rPr>
          <w:color w:val="0000FF"/>
        </w:rPr>
        <w:t>171320</w:t>
      </w:r>
      <w:r w:rsidR="00042070">
        <w:t>. Regarding the note containing the statement 'is out of scope of 3GPP', Huawei stated that it is not within the remit of SA WG2 to decide the scope of 3GPP and that the text should be changed to 'is not defined', 'is not defined in our specifications' or similar statements. It was agreed that SA WG2 would welcome contributions to discuss the best way to document such statements in our work. On this condition, it was agreed not to change the text of the note in this meeting.</w:t>
      </w:r>
      <w:r w:rsidRPr="00042070">
        <w:rPr>
          <w:b/>
          <w:color w:val="0000FF"/>
        </w:rPr>
        <w:t xml:space="preserve"> </w:t>
      </w:r>
      <w:r w:rsidR="00042070" w:rsidRPr="00042070">
        <w:rPr>
          <w:b/>
          <w:color w:val="0000FF"/>
        </w:rPr>
        <w:t>It was recognised that more work is needed on this topic.</w:t>
      </w:r>
      <w:r w:rsidR="00042070">
        <w:t xml:space="preserve"> There were some typographical errors to correct and this was revised in </w:t>
      </w:r>
      <w:r w:rsidR="00042070" w:rsidRPr="00916E52">
        <w:rPr>
          <w:rFonts w:cs="Arial"/>
          <w:color w:val="0000FF"/>
          <w:szCs w:val="16"/>
          <w:lang w:eastAsia="en-US"/>
        </w:rPr>
        <w:t>TD S2</w:t>
      </w:r>
      <w:r w:rsidR="00042070" w:rsidRPr="00916E52">
        <w:rPr>
          <w:rFonts w:cs="Arial"/>
          <w:color w:val="0000FF"/>
          <w:szCs w:val="16"/>
          <w:lang w:eastAsia="en-US"/>
        </w:rPr>
        <w:noBreakHyphen/>
        <w:t>1</w:t>
      </w:r>
      <w:r w:rsidR="00042070">
        <w:rPr>
          <w:rFonts w:cs="Arial"/>
          <w:color w:val="0000FF"/>
          <w:szCs w:val="16"/>
          <w:lang w:eastAsia="en-US"/>
        </w:rPr>
        <w:t>71604</w:t>
      </w:r>
      <w:r w:rsidR="00042070" w:rsidRPr="00916E52">
        <w:rPr>
          <w:lang w:eastAsia="en-US"/>
        </w:rPr>
        <w:t xml:space="preserve"> </w:t>
      </w:r>
      <w:r w:rsidR="00042070">
        <w:t xml:space="preserve">which was </w:t>
      </w:r>
      <w:r w:rsidR="00042070">
        <w:rPr>
          <w:color w:val="FF0000"/>
        </w:rPr>
        <w:t>approved</w:t>
      </w:r>
      <w:r w:rsidR="00042070">
        <w:t>.</w:t>
      </w:r>
    </w:p>
    <w:p w:rsidR="002550E9" w:rsidRDefault="002550E9" w:rsidP="002550E9">
      <w:pPr>
        <w:pStyle w:val="NormTop"/>
      </w:pPr>
      <w:r>
        <w:rPr>
          <w:color w:val="0000FF"/>
        </w:rPr>
        <w:lastRenderedPageBreak/>
        <w:t>TD S2</w:t>
      </w:r>
      <w:r>
        <w:rPr>
          <w:color w:val="0000FF"/>
        </w:rPr>
        <w:noBreakHyphen/>
        <w:t>171087</w:t>
      </w:r>
      <w:r w:rsidRPr="008A4D3C">
        <w:t xml:space="preserve"> </w:t>
      </w:r>
      <w:r>
        <w:t xml:space="preserve">(P-CR) TS 23.501: Addition of PCC rules and AMC rules. (Source: Huawei, </w:t>
      </w:r>
      <w:r w:rsidRPr="008A4D3C">
        <w:rPr>
          <w:noProof/>
        </w:rPr>
        <w:t>HiSilicon</w:t>
      </w:r>
      <w:r>
        <w:t>).</w:t>
      </w:r>
      <w:r>
        <w:br/>
      </w:r>
      <w:r w:rsidRPr="008A4D3C">
        <w:rPr>
          <w:b/>
        </w:rPr>
        <w:t>Abstract:</w:t>
      </w:r>
      <w:r w:rsidRPr="008A4D3C">
        <w:t xml:space="preserve"> </w:t>
      </w:r>
      <w:r>
        <w:t>This contribution describes the delta changes of PCC rules in 5GS compared with EPS and the newly introduced AMC rules.</w:t>
      </w:r>
    </w:p>
    <w:p w:rsidR="002550E9" w:rsidRPr="008A4D3C" w:rsidRDefault="002550E9" w:rsidP="002550E9">
      <w:pPr>
        <w:keepNext/>
        <w:keepLines/>
      </w:pPr>
      <w:r>
        <w:rPr>
          <w:b/>
        </w:rPr>
        <w:t>Discussion and conclusion:</w:t>
      </w:r>
    </w:p>
    <w:p w:rsidR="00367661" w:rsidRPr="00367661" w:rsidRDefault="00367661" w:rsidP="00367661">
      <w:pPr>
        <w:keepLines/>
      </w:pPr>
      <w:r>
        <w:t xml:space="preserve">Revised in parallel session to </w:t>
      </w:r>
      <w:r w:rsidRPr="00367661">
        <w:rPr>
          <w:color w:val="0000FF"/>
        </w:rPr>
        <w:t>TD S2</w:t>
      </w:r>
      <w:r w:rsidRPr="00367661">
        <w:rPr>
          <w:color w:val="0000FF"/>
        </w:rPr>
        <w:noBreakHyphen/>
      </w:r>
      <w:r>
        <w:rPr>
          <w:color w:val="0000FF"/>
        </w:rPr>
        <w:t>171295</w:t>
      </w:r>
      <w:r>
        <w:t xml:space="preserve">. </w:t>
      </w:r>
      <w:r w:rsidR="00042070" w:rsidRPr="00042070">
        <w:rPr>
          <w:color w:val="FF0000"/>
        </w:rPr>
        <w:t>Agreed</w:t>
      </w:r>
      <w:r w:rsidR="00042070">
        <w:t xml:space="preserve"> in parallel session.</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171203</w:t>
      </w:r>
      <w:r w:rsidRPr="008A4D3C">
        <w:t xml:space="preserve"> </w:t>
      </w:r>
      <w:r>
        <w:t>(P-CR) Discussion on UPF architecture and interconnection to PCF, SMF. (Source: Sandvine Inc).</w:t>
      </w:r>
      <w:r>
        <w:br/>
      </w:r>
      <w:r w:rsidRPr="008A4D3C">
        <w:rPr>
          <w:b/>
        </w:rPr>
        <w:t>Abstract:</w:t>
      </w:r>
      <w:r w:rsidRPr="008A4D3C">
        <w:t xml:space="preserve"> </w:t>
      </w:r>
      <w:r>
        <w:t>This document proposes architecture overview text to 5G core network architecture on the policy control support based on agreements captured at TS 23.501. Clause 4.2.2 Network Functions and entities, Annex A, clause A.2. Architecture model and reference points, A.2.1 Reference architecture on agreement captured on.</w:t>
      </w:r>
    </w:p>
    <w:p w:rsidR="002550E9" w:rsidRPr="008A4D3C" w:rsidRDefault="002550E9" w:rsidP="002550E9">
      <w:pPr>
        <w:keepNext/>
        <w:keepLines/>
      </w:pPr>
      <w:r>
        <w:rPr>
          <w:b/>
        </w:rPr>
        <w:t>Discussion and conclusion:</w:t>
      </w:r>
    </w:p>
    <w:p w:rsidR="002550E9" w:rsidRPr="008A4D3C" w:rsidRDefault="002550E9" w:rsidP="002550E9">
      <w:pPr>
        <w:keepLines/>
      </w:pPr>
      <w:r w:rsidRPr="008A4D3C">
        <w:rPr>
          <w:color w:val="0000FF"/>
        </w:rPr>
        <w:t>LATE REQ</w:t>
      </w:r>
      <w:r>
        <w:t xml:space="preserve">: </w:t>
      </w:r>
      <w:r w:rsidRPr="008A4D3C">
        <w:rPr>
          <w:color w:val="FF0000"/>
        </w:rPr>
        <w:t>LATE DOC</w:t>
      </w:r>
      <w:r>
        <w:t xml:space="preserve">: Rx: 08/02 14:50. </w:t>
      </w:r>
      <w:r w:rsidR="00FC0C0E">
        <w:t xml:space="preserve">This was </w:t>
      </w:r>
      <w:r w:rsidR="00FC0C0E" w:rsidRPr="00FC0C0E">
        <w:rPr>
          <w:color w:val="0000FF"/>
        </w:rPr>
        <w:t>not handled</w:t>
      </w:r>
      <w:r w:rsidR="00FC0C0E">
        <w:t>.</w:t>
      </w:r>
    </w:p>
    <w:p w:rsidR="002550E9" w:rsidRDefault="002550E9" w:rsidP="002550E9">
      <w:pPr>
        <w:pStyle w:val="H6"/>
        <w:rPr>
          <w:color w:val="0000FF"/>
        </w:rPr>
      </w:pPr>
      <w:r>
        <w:rPr>
          <w:color w:val="0000FF"/>
        </w:rPr>
        <w:t>PCF services</w:t>
      </w:r>
    </w:p>
    <w:p w:rsidR="002550E9" w:rsidRDefault="002550E9" w:rsidP="002550E9">
      <w:pPr>
        <w:pStyle w:val="NormTop"/>
        <w:pBdr>
          <w:top w:val="none" w:sz="0" w:space="0" w:color="auto"/>
        </w:pBdr>
      </w:pPr>
      <w:r>
        <w:rPr>
          <w:color w:val="0000FF"/>
        </w:rPr>
        <w:t>TD S2</w:t>
      </w:r>
      <w:r>
        <w:rPr>
          <w:color w:val="0000FF"/>
        </w:rPr>
        <w:noBreakHyphen/>
        <w:t>171044</w:t>
      </w:r>
      <w:r w:rsidRPr="008A4D3C">
        <w:t xml:space="preserve"> </w:t>
      </w:r>
      <w:r>
        <w:t>(P-CR) TS 23.501: P-CR to update PCF Services. (Source: Samsung).</w:t>
      </w:r>
      <w:r>
        <w:br/>
      </w:r>
      <w:r w:rsidRPr="008A4D3C">
        <w:rPr>
          <w:b/>
        </w:rPr>
        <w:t>Abstract:</w:t>
      </w:r>
      <w:r w:rsidRPr="008A4D3C">
        <w:t xml:space="preserve"> </w:t>
      </w:r>
      <w:r>
        <w:t>this paper proposes the list of the PCF services in the section 7 of TS 23.501 based on the analysis of the specifications: TS 23.502 and PCC specifications including TS 23.203 (PCC architecture), TS 29.212(</w:t>
      </w:r>
      <w:r w:rsidRPr="008A4D3C">
        <w:rPr>
          <w:noProof/>
        </w:rPr>
        <w:t>Gx</w:t>
      </w:r>
      <w:r>
        <w:t>: PCEF-PCRF), TS 29.213(PCC procedures) and TS 29.214(Rx: AF-PCRF).</w:t>
      </w:r>
    </w:p>
    <w:p w:rsidR="002550E9" w:rsidRPr="008A4D3C" w:rsidRDefault="002550E9" w:rsidP="002550E9">
      <w:pPr>
        <w:keepNext/>
        <w:keepLines/>
      </w:pPr>
      <w:r>
        <w:rPr>
          <w:b/>
        </w:rPr>
        <w:t>Discussion and conclusion:</w:t>
      </w:r>
    </w:p>
    <w:p w:rsidR="002550E9" w:rsidRPr="008A4D3C" w:rsidRDefault="002550E9" w:rsidP="002550E9">
      <w:pPr>
        <w:keepLines/>
      </w:pPr>
      <w:r>
        <w:t xml:space="preserve">Moved from 6.5.1 to 6.5.6. </w:t>
      </w:r>
      <w:r w:rsidR="00367661">
        <w:t xml:space="preserve">This was </w:t>
      </w:r>
      <w:r w:rsidR="00367661" w:rsidRPr="00367661">
        <w:rPr>
          <w:color w:val="FF0000"/>
        </w:rPr>
        <w:t>postponed</w:t>
      </w:r>
      <w:r w:rsidR="00367661">
        <w:t>.</w:t>
      </w:r>
    </w:p>
    <w:p w:rsidR="002550E9" w:rsidRDefault="002550E9" w:rsidP="002550E9">
      <w:pPr>
        <w:pStyle w:val="NormTop"/>
      </w:pPr>
      <w:r>
        <w:rPr>
          <w:color w:val="0000FF"/>
        </w:rPr>
        <w:t>TD S2</w:t>
      </w:r>
      <w:r>
        <w:rPr>
          <w:color w:val="0000FF"/>
        </w:rPr>
        <w:noBreakHyphen/>
        <w:t>171088</w:t>
      </w:r>
      <w:r w:rsidRPr="008A4D3C">
        <w:t xml:space="preserve"> </w:t>
      </w:r>
      <w:r>
        <w:t xml:space="preserve">(P-CR) TS 23.501: Services provided by PCF. (Source: Huawei, </w:t>
      </w:r>
      <w:r w:rsidRPr="008A4D3C">
        <w:rPr>
          <w:noProof/>
        </w:rPr>
        <w:t>HiSilicon</w:t>
      </w:r>
      <w:r>
        <w:t>, China Mobile).</w:t>
      </w:r>
      <w:r>
        <w:br/>
      </w:r>
      <w:r w:rsidRPr="008A4D3C">
        <w:rPr>
          <w:b/>
        </w:rPr>
        <w:t>Abstract:</w:t>
      </w:r>
      <w:r w:rsidRPr="008A4D3C">
        <w:t xml:space="preserve"> </w:t>
      </w:r>
      <w:r>
        <w:t>This contribution analyses the PCF related procedures and derives the services to be supported by Policy Control Function.</w:t>
      </w:r>
    </w:p>
    <w:p w:rsidR="002550E9" w:rsidRPr="008A4D3C" w:rsidRDefault="002550E9" w:rsidP="002550E9">
      <w:pPr>
        <w:keepNext/>
        <w:keepLines/>
      </w:pPr>
      <w:r>
        <w:rPr>
          <w:b/>
        </w:rPr>
        <w:t>Discussion and conclusion:</w:t>
      </w:r>
    </w:p>
    <w:p w:rsidR="002550E9" w:rsidRPr="008A4D3C" w:rsidRDefault="00FC0C0E" w:rsidP="002550E9">
      <w:pPr>
        <w:keepLines/>
      </w:pPr>
      <w:r>
        <w:t xml:space="preserve">This was </w:t>
      </w:r>
      <w:r w:rsidRPr="00FC0C0E">
        <w:rPr>
          <w:color w:val="0000FF"/>
        </w:rPr>
        <w:t>not handled</w:t>
      </w:r>
      <w:r>
        <w:t>.</w:t>
      </w:r>
    </w:p>
    <w:p w:rsidR="002550E9" w:rsidRPr="008A4D3C" w:rsidRDefault="002550E9" w:rsidP="002550E9">
      <w:pPr>
        <w:pStyle w:val="H6"/>
        <w:rPr>
          <w:color w:val="0000FF"/>
        </w:rPr>
      </w:pPr>
      <w:r>
        <w:rPr>
          <w:color w:val="0000FF"/>
        </w:rPr>
        <w:t>Others</w:t>
      </w:r>
    </w:p>
    <w:p w:rsidR="002550E9" w:rsidRDefault="002550E9" w:rsidP="002550E9">
      <w:pPr>
        <w:pStyle w:val="NormTop"/>
        <w:pBdr>
          <w:top w:val="none" w:sz="0" w:space="0" w:color="auto"/>
        </w:pBdr>
      </w:pPr>
      <w:r>
        <w:rPr>
          <w:color w:val="0000FF"/>
        </w:rPr>
        <w:t>TD S2</w:t>
      </w:r>
      <w:r>
        <w:rPr>
          <w:color w:val="0000FF"/>
        </w:rPr>
        <w:noBreakHyphen/>
        <w:t>171114</w:t>
      </w:r>
      <w:r w:rsidRPr="008A4D3C">
        <w:t xml:space="preserve"> </w:t>
      </w:r>
      <w:r>
        <w:t xml:space="preserve">(P-CR) Support for Existing PCC Functionality. (Source: </w:t>
      </w:r>
      <w:r w:rsidRPr="008A4D3C">
        <w:rPr>
          <w:noProof/>
        </w:rPr>
        <w:t>Openet</w:t>
      </w:r>
      <w:r>
        <w:t>).</w:t>
      </w:r>
      <w:r>
        <w:br/>
      </w:r>
      <w:r w:rsidRPr="008A4D3C">
        <w:rPr>
          <w:b/>
        </w:rPr>
        <w:t>Abstract:</w:t>
      </w:r>
      <w:r w:rsidRPr="008A4D3C">
        <w:t xml:space="preserve"> </w:t>
      </w:r>
      <w:r>
        <w:t>This contribution seeks to clarify to the intended level of 5G support for existing PCC functionality.</w:t>
      </w:r>
    </w:p>
    <w:p w:rsidR="002550E9" w:rsidRPr="008A4D3C" w:rsidRDefault="002550E9" w:rsidP="002550E9">
      <w:pPr>
        <w:keepNext/>
        <w:keepLines/>
      </w:pPr>
      <w:r>
        <w:rPr>
          <w:b/>
        </w:rPr>
        <w:t>Discussion and conclusion:</w:t>
      </w:r>
    </w:p>
    <w:p w:rsidR="002550E9" w:rsidRPr="008A4D3C"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170801</w:t>
      </w:r>
      <w:r w:rsidRPr="008A4D3C">
        <w:t xml:space="preserve"> </w:t>
      </w:r>
      <w:r>
        <w:t>(P-CR) Clean up of terms in Annex A: Policy Framework. (Source: Ericsson).</w:t>
      </w:r>
      <w:r>
        <w:br/>
      </w:r>
      <w:r w:rsidRPr="008A4D3C">
        <w:rPr>
          <w:b/>
        </w:rPr>
        <w:t>Abstract:</w:t>
      </w:r>
      <w:r w:rsidRPr="008A4D3C">
        <w:t xml:space="preserve"> </w:t>
      </w:r>
      <w:r>
        <w:t xml:space="preserve">This paper align the terms used in Annex A: Policy Framework to the naming convention agreed on SA WG2 #118 </w:t>
      </w:r>
      <w:r w:rsidRPr="008A4D3C">
        <w:rPr>
          <w:noProof/>
        </w:rPr>
        <w:t>bis</w:t>
      </w:r>
      <w:r>
        <w:t>.</w:t>
      </w:r>
    </w:p>
    <w:p w:rsidR="002550E9" w:rsidRPr="008A4D3C" w:rsidRDefault="002550E9" w:rsidP="002550E9">
      <w:pPr>
        <w:keepNext/>
        <w:keepLines/>
      </w:pPr>
      <w:r>
        <w:rPr>
          <w:b/>
        </w:rPr>
        <w:t>Discussion and conclusion:</w:t>
      </w:r>
    </w:p>
    <w:p w:rsidR="002550E9" w:rsidRPr="008A4D3C" w:rsidRDefault="00FC0C0E" w:rsidP="002550E9">
      <w:pPr>
        <w:keepLines/>
      </w:pPr>
      <w:r>
        <w:t xml:space="preserve">This was </w:t>
      </w:r>
      <w:r w:rsidRPr="00FC0C0E">
        <w:rPr>
          <w:color w:val="0000FF"/>
        </w:rPr>
        <w:t>not handled</w:t>
      </w:r>
      <w:r>
        <w:t>.</w:t>
      </w:r>
    </w:p>
    <w:p w:rsidR="002550E9" w:rsidRDefault="002550E9" w:rsidP="002550E9">
      <w:pPr>
        <w:pStyle w:val="Heading3"/>
      </w:pPr>
      <w:bookmarkStart w:id="23" w:name="_Toc477526573"/>
      <w:r>
        <w:t>6.5.7</w:t>
      </w:r>
      <w:r>
        <w:tab/>
        <w:t>3GPP access specific functionality and flows</w:t>
      </w:r>
      <w:bookmarkEnd w:id="23"/>
    </w:p>
    <w:p w:rsidR="002550E9" w:rsidRDefault="002550E9" w:rsidP="002550E9">
      <w:pPr>
        <w:pStyle w:val="H6"/>
        <w:pBdr>
          <w:left w:val="single" w:sz="8" w:space="4" w:color="auto"/>
          <w:bottom w:val="single" w:sz="8" w:space="1" w:color="auto"/>
          <w:right w:val="single" w:sz="8" w:space="4" w:color="auto"/>
        </w:pBdr>
        <w:rPr>
          <w:color w:val="0000FF"/>
        </w:rPr>
      </w:pPr>
      <w:r>
        <w:rPr>
          <w:color w:val="0000FF"/>
        </w:rPr>
        <w:t>This agenda item was convened by Puneet Jain (Intel).</w:t>
      </w:r>
    </w:p>
    <w:p w:rsidR="002550E9" w:rsidRDefault="002550E9" w:rsidP="002550E9">
      <w:pPr>
        <w:pStyle w:val="H6"/>
        <w:rPr>
          <w:color w:val="0000FF"/>
        </w:rPr>
      </w:pPr>
      <w:r>
        <w:rPr>
          <w:color w:val="0000FF"/>
        </w:rPr>
        <w:t>Service Request</w:t>
      </w:r>
    </w:p>
    <w:p w:rsidR="002550E9" w:rsidRDefault="002550E9" w:rsidP="002550E9">
      <w:pPr>
        <w:pStyle w:val="NormTop"/>
        <w:pBdr>
          <w:top w:val="none" w:sz="0" w:space="0" w:color="auto"/>
        </w:pBdr>
      </w:pPr>
      <w:r>
        <w:rPr>
          <w:color w:val="0000FF"/>
        </w:rPr>
        <w:t>TD S2</w:t>
      </w:r>
      <w:r>
        <w:rPr>
          <w:color w:val="0000FF"/>
        </w:rPr>
        <w:noBreakHyphen/>
        <w:t>170806</w:t>
      </w:r>
      <w:r w:rsidRPr="00430001">
        <w:t xml:space="preserve"> </w:t>
      </w:r>
      <w:r>
        <w:t>(P-CR) Service request procedure updates. (Source: Ericsson).</w:t>
      </w:r>
      <w:r>
        <w:br/>
      </w:r>
      <w:r w:rsidRPr="00430001">
        <w:rPr>
          <w:b/>
        </w:rPr>
        <w:t>Abstract:</w:t>
      </w:r>
      <w:r w:rsidRPr="00430001">
        <w:t xml:space="preserve"> </w:t>
      </w:r>
      <w:r>
        <w:t>Proposes updates to service Request procedure.</w:t>
      </w:r>
    </w:p>
    <w:p w:rsidR="002550E9" w:rsidRPr="00430001" w:rsidRDefault="002550E9" w:rsidP="002550E9">
      <w:pPr>
        <w:keepNext/>
        <w:keepLines/>
      </w:pPr>
      <w:r>
        <w:rPr>
          <w:b/>
        </w:rPr>
        <w:t>Discussion and conclusion:</w:t>
      </w:r>
    </w:p>
    <w:p w:rsidR="002550E9" w:rsidRPr="00881E43" w:rsidRDefault="00881E43" w:rsidP="002550E9">
      <w:pPr>
        <w:keepLines/>
      </w:pPr>
      <w:r>
        <w:t xml:space="preserve">Revised in parallel session, merging </w:t>
      </w:r>
      <w:r w:rsidRPr="00881E43">
        <w:rPr>
          <w:color w:val="0000FF"/>
        </w:rPr>
        <w:t>TD S2</w:t>
      </w:r>
      <w:r w:rsidRPr="00881E43">
        <w:rPr>
          <w:color w:val="0000FF"/>
        </w:rPr>
        <w:noBreakHyphen/>
        <w:t>171074</w:t>
      </w:r>
      <w:r>
        <w:t xml:space="preserve">, </w:t>
      </w:r>
      <w:r w:rsidRPr="00881E43">
        <w:rPr>
          <w:color w:val="0000FF"/>
        </w:rPr>
        <w:t>TD S2</w:t>
      </w:r>
      <w:r w:rsidRPr="00881E43">
        <w:rPr>
          <w:color w:val="0000FF"/>
        </w:rPr>
        <w:noBreakHyphen/>
        <w:t>171144</w:t>
      </w:r>
      <w:r w:rsidRPr="00881E43">
        <w:t xml:space="preserve">, </w:t>
      </w:r>
      <w:r w:rsidRPr="00881E43">
        <w:rPr>
          <w:color w:val="0000FF"/>
        </w:rPr>
        <w:t>TD S2</w:t>
      </w:r>
      <w:r w:rsidRPr="00881E43">
        <w:rPr>
          <w:color w:val="0000FF"/>
        </w:rPr>
        <w:noBreakHyphen/>
        <w:t>170720</w:t>
      </w:r>
      <w:r w:rsidRPr="00881E43">
        <w:t xml:space="preserve"> and </w:t>
      </w:r>
      <w:r w:rsidRPr="00881E43">
        <w:rPr>
          <w:color w:val="0000FF"/>
        </w:rPr>
        <w:t>TD S2</w:t>
      </w:r>
      <w:r w:rsidRPr="00881E43">
        <w:rPr>
          <w:color w:val="0000FF"/>
        </w:rPr>
        <w:noBreakHyphen/>
        <w:t>171156</w:t>
      </w:r>
      <w:r>
        <w:t xml:space="preserve">, to </w:t>
      </w:r>
      <w:r w:rsidRPr="00881E43">
        <w:rPr>
          <w:color w:val="0000FF"/>
        </w:rPr>
        <w:t>TD S2</w:t>
      </w:r>
      <w:r w:rsidRPr="00881E43">
        <w:rPr>
          <w:color w:val="0000FF"/>
        </w:rPr>
        <w:noBreakHyphen/>
        <w:t>171375</w:t>
      </w:r>
      <w:r>
        <w:t>.</w:t>
      </w:r>
      <w:r w:rsidR="00715F84">
        <w:t xml:space="preserve"> </w:t>
      </w:r>
      <w:r w:rsidR="00715F84" w:rsidRPr="00715F84">
        <w:rPr>
          <w:color w:val="FF0000"/>
        </w:rPr>
        <w:t>Confirm Sources!</w:t>
      </w:r>
      <w:r>
        <w:t xml:space="preserve"> </w:t>
      </w:r>
      <w:r w:rsidR="00715F84">
        <w:t xml:space="preserve">Some further clarifications of the editor's note was needed and this was revised accordingly in </w:t>
      </w:r>
      <w:r w:rsidR="00715F84" w:rsidRPr="00916E52">
        <w:rPr>
          <w:rFonts w:cs="Arial"/>
          <w:color w:val="0000FF"/>
          <w:szCs w:val="16"/>
          <w:lang w:eastAsia="en-US"/>
        </w:rPr>
        <w:t>TD S2</w:t>
      </w:r>
      <w:r w:rsidR="00715F84" w:rsidRPr="00916E52">
        <w:rPr>
          <w:rFonts w:cs="Arial"/>
          <w:color w:val="0000FF"/>
          <w:szCs w:val="16"/>
          <w:lang w:eastAsia="en-US"/>
        </w:rPr>
        <w:noBreakHyphen/>
        <w:t>1</w:t>
      </w:r>
      <w:r w:rsidR="00715F84">
        <w:rPr>
          <w:rFonts w:cs="Arial"/>
          <w:color w:val="0000FF"/>
          <w:szCs w:val="16"/>
          <w:lang w:eastAsia="en-US"/>
        </w:rPr>
        <w:t>71566</w:t>
      </w:r>
      <w:r w:rsidR="00715F84" w:rsidRPr="00916E52">
        <w:rPr>
          <w:lang w:eastAsia="en-US"/>
        </w:rPr>
        <w:t xml:space="preserve"> </w:t>
      </w:r>
      <w:r w:rsidR="00715F84">
        <w:t xml:space="preserve">which was </w:t>
      </w:r>
      <w:r w:rsidR="00CD494C">
        <w:rPr>
          <w:color w:val="FF0000"/>
        </w:rPr>
        <w:t>agreed</w:t>
      </w:r>
      <w:r w:rsidR="00CD494C">
        <w:t xml:space="preserve"> in parallel session</w:t>
      </w:r>
      <w:r w:rsidR="00715F84">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lastRenderedPageBreak/>
        <w:t>TD S2</w:t>
      </w:r>
      <w:r>
        <w:rPr>
          <w:color w:val="0000FF"/>
        </w:rPr>
        <w:noBreakHyphen/>
        <w:t>170823</w:t>
      </w:r>
      <w:r w:rsidRPr="00430001">
        <w:t xml:space="preserve"> </w:t>
      </w:r>
      <w:r>
        <w:t>(P-CR) TS 23.502 P-CR: Network triggered service request procedure corrections. (Source: Qualcomm Incorporated).</w:t>
      </w:r>
      <w:r>
        <w:br/>
      </w:r>
      <w:r w:rsidRPr="00430001">
        <w:rPr>
          <w:b/>
        </w:rPr>
        <w:t>Abstract:</w:t>
      </w:r>
      <w:r w:rsidRPr="00430001">
        <w:t xml:space="preserve"> </w:t>
      </w:r>
      <w:r>
        <w:t>Discusses the aspects on network triggered service request for 5G system procedures.</w:t>
      </w:r>
    </w:p>
    <w:p w:rsidR="002550E9" w:rsidRPr="00430001" w:rsidRDefault="002550E9" w:rsidP="002550E9">
      <w:pPr>
        <w:keepNext/>
        <w:keepLines/>
      </w:pPr>
      <w:r>
        <w:rPr>
          <w:b/>
        </w:rPr>
        <w:t>Discussion and conclusion:</w:t>
      </w:r>
    </w:p>
    <w:p w:rsidR="00881E43" w:rsidRPr="00881E43" w:rsidRDefault="002550E9" w:rsidP="00881E43">
      <w:pPr>
        <w:keepLines/>
      </w:pPr>
      <w:r>
        <w:t xml:space="preserve">Moved from 6.5.2 to 6.5.7. </w:t>
      </w:r>
      <w:r w:rsidR="00881E43">
        <w:t>Revised in parallel session, merging</w:t>
      </w:r>
      <w:r w:rsidR="00881E43" w:rsidRPr="00881E43">
        <w:rPr>
          <w:color w:val="0000FF"/>
        </w:rPr>
        <w:t xml:space="preserve"> </w:t>
      </w:r>
      <w:r w:rsidR="00881E43">
        <w:rPr>
          <w:color w:val="0000FF"/>
        </w:rPr>
        <w:t>TD S2</w:t>
      </w:r>
      <w:r w:rsidR="00881E43">
        <w:rPr>
          <w:color w:val="0000FF"/>
        </w:rPr>
        <w:noBreakHyphen/>
        <w:t>170958</w:t>
      </w:r>
      <w:r w:rsidR="00881E43">
        <w:t xml:space="preserve">, to </w:t>
      </w:r>
      <w:r w:rsidR="00881E43" w:rsidRPr="00881E43">
        <w:rPr>
          <w:color w:val="0000FF"/>
        </w:rPr>
        <w:t>TD S2</w:t>
      </w:r>
      <w:r w:rsidR="00881E43" w:rsidRPr="00881E43">
        <w:rPr>
          <w:color w:val="0000FF"/>
        </w:rPr>
        <w:noBreakHyphen/>
        <w:t>17137</w:t>
      </w:r>
      <w:r w:rsidR="00881E43">
        <w:rPr>
          <w:color w:val="0000FF"/>
        </w:rPr>
        <w:t>6</w:t>
      </w:r>
      <w:r w:rsidR="00881E43">
        <w:t xml:space="preserve">. </w:t>
      </w:r>
      <w:r w:rsidR="00715F84">
        <w:t xml:space="preserve">Reviewed and </w:t>
      </w:r>
      <w:r w:rsidR="00CD494C">
        <w:rPr>
          <w:color w:val="FF0000"/>
        </w:rPr>
        <w:t>agreed</w:t>
      </w:r>
      <w:r w:rsidR="00CD494C">
        <w:t xml:space="preserve"> in parallel session</w:t>
      </w:r>
      <w:r w:rsidR="00715F84">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170975</w:t>
      </w:r>
      <w:r w:rsidRPr="00430001">
        <w:t xml:space="preserve"> </w:t>
      </w:r>
      <w:r>
        <w:t xml:space="preserve">(P-CR) Network triggered Service Request procedure. (Source: Huawei, </w:t>
      </w:r>
      <w:r w:rsidRPr="00430001">
        <w:rPr>
          <w:noProof/>
        </w:rPr>
        <w:t>HiSilicon</w:t>
      </w:r>
      <w:r>
        <w:t>).</w:t>
      </w:r>
      <w:r>
        <w:br/>
      </w:r>
      <w:r w:rsidRPr="00430001">
        <w:rPr>
          <w:b/>
        </w:rPr>
        <w:t>Abstract:</w:t>
      </w:r>
      <w:r w:rsidRPr="00430001">
        <w:t xml:space="preserve"> </w:t>
      </w:r>
      <w:r>
        <w:t>This contribution proposes to apply Asynchronous Communications to Network triggered Service Request procedure.</w:t>
      </w:r>
    </w:p>
    <w:p w:rsidR="002550E9" w:rsidRPr="00430001" w:rsidRDefault="002550E9" w:rsidP="002550E9">
      <w:pPr>
        <w:keepNext/>
        <w:keepLines/>
      </w:pPr>
      <w:r>
        <w:rPr>
          <w:b/>
        </w:rPr>
        <w:t>Discussion and conclusion:</w:t>
      </w:r>
    </w:p>
    <w:p w:rsidR="00881E43" w:rsidRPr="00881E43" w:rsidRDefault="00881E43" w:rsidP="00881E43">
      <w:pPr>
        <w:keepLines/>
      </w:pPr>
      <w:r>
        <w:t xml:space="preserve">Revised in parallel session to </w:t>
      </w:r>
      <w:r w:rsidRPr="00881E43">
        <w:rPr>
          <w:color w:val="0000FF"/>
        </w:rPr>
        <w:t>TD S2</w:t>
      </w:r>
      <w:r w:rsidRPr="00881E43">
        <w:rPr>
          <w:color w:val="0000FF"/>
        </w:rPr>
        <w:noBreakHyphen/>
        <w:t>17137</w:t>
      </w:r>
      <w:r>
        <w:rPr>
          <w:color w:val="0000FF"/>
        </w:rPr>
        <w:t>7</w:t>
      </w:r>
      <w:r>
        <w:t>.</w:t>
      </w:r>
      <w:r w:rsidR="00715F84">
        <w:t xml:space="preserve"> There were some issues raised and it was suggested to add only a general description and further study the messages exchanged. This was further discussed off-line and revised in </w:t>
      </w:r>
      <w:r w:rsidR="00715F84" w:rsidRPr="00916E52">
        <w:rPr>
          <w:rFonts w:cs="Arial"/>
          <w:color w:val="0000FF"/>
          <w:szCs w:val="16"/>
          <w:lang w:eastAsia="en-US"/>
        </w:rPr>
        <w:t>TD S2</w:t>
      </w:r>
      <w:r w:rsidR="00715F84" w:rsidRPr="00916E52">
        <w:rPr>
          <w:rFonts w:cs="Arial"/>
          <w:color w:val="0000FF"/>
          <w:szCs w:val="16"/>
          <w:lang w:eastAsia="en-US"/>
        </w:rPr>
        <w:noBreakHyphen/>
        <w:t>1</w:t>
      </w:r>
      <w:r w:rsidR="00715F84">
        <w:rPr>
          <w:rFonts w:cs="Arial"/>
          <w:color w:val="0000FF"/>
          <w:szCs w:val="16"/>
          <w:lang w:eastAsia="en-US"/>
        </w:rPr>
        <w:t>71588</w:t>
      </w:r>
      <w:r w:rsidR="00715F84">
        <w:t>.</w:t>
      </w:r>
      <w:r w:rsidR="00CD494C">
        <w:t xml:space="preserve"> This was reviewed and </w:t>
      </w:r>
      <w:r w:rsidR="00CD494C">
        <w:rPr>
          <w:color w:val="FF0000"/>
        </w:rPr>
        <w:t>approved</w:t>
      </w:r>
      <w:r w:rsidR="00CD494C">
        <w:t>.</w:t>
      </w:r>
    </w:p>
    <w:p w:rsidR="002550E9" w:rsidRDefault="002550E9" w:rsidP="002550E9">
      <w:pPr>
        <w:pStyle w:val="NormTop"/>
      </w:pPr>
      <w:r>
        <w:rPr>
          <w:color w:val="0000FF"/>
        </w:rPr>
        <w:t>TD S2</w:t>
      </w:r>
      <w:r>
        <w:rPr>
          <w:color w:val="0000FF"/>
        </w:rPr>
        <w:noBreakHyphen/>
        <w:t>171074</w:t>
      </w:r>
      <w:r w:rsidRPr="00430001">
        <w:t xml:space="preserve"> </w:t>
      </w:r>
      <w:r>
        <w:t>(P-CR) TS 23:502: P-CR to update Network triggered Service Request procedure. (Source: Samsung).</w:t>
      </w:r>
      <w:r>
        <w:br/>
      </w:r>
      <w:r w:rsidRPr="00430001">
        <w:rPr>
          <w:b/>
        </w:rPr>
        <w:t>Abstract:</w:t>
      </w:r>
      <w:r w:rsidRPr="00430001">
        <w:t xml:space="preserve"> </w:t>
      </w:r>
      <w:r>
        <w:t xml:space="preserve">This contribution proposes update of Network triggered Service Request procedure regarding Downlink Data Notification </w:t>
      </w:r>
      <w:r w:rsidRPr="00430001">
        <w:rPr>
          <w:noProof/>
        </w:rPr>
        <w:t>Ack</w:t>
      </w:r>
      <w:r>
        <w:t xml:space="preserve"> from SMF to UPF.</w:t>
      </w:r>
    </w:p>
    <w:p w:rsidR="002550E9" w:rsidRPr="00430001" w:rsidRDefault="002550E9" w:rsidP="002550E9">
      <w:pPr>
        <w:keepNext/>
        <w:keepLines/>
      </w:pPr>
      <w:r>
        <w:rPr>
          <w:b/>
        </w:rPr>
        <w:t>Discussion and conclusion:</w:t>
      </w:r>
    </w:p>
    <w:p w:rsidR="002550E9" w:rsidRPr="00881E43" w:rsidRDefault="00881E43" w:rsidP="002550E9">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71375</w:t>
      </w:r>
      <w:r>
        <w:t>.</w:t>
      </w:r>
    </w:p>
    <w:p w:rsidR="002550E9" w:rsidRDefault="002550E9" w:rsidP="002550E9">
      <w:pPr>
        <w:pStyle w:val="NormTop"/>
      </w:pPr>
      <w:r>
        <w:rPr>
          <w:color w:val="0000FF"/>
        </w:rPr>
        <w:t>TD S2</w:t>
      </w:r>
      <w:r>
        <w:rPr>
          <w:color w:val="0000FF"/>
        </w:rPr>
        <w:noBreakHyphen/>
        <w:t>171144</w:t>
      </w:r>
      <w:r w:rsidRPr="00430001">
        <w:t xml:space="preserve"> </w:t>
      </w:r>
      <w:r>
        <w:t xml:space="preserve">(P-CR) Update of network triggered service request procedure. (Source: Huawei, </w:t>
      </w:r>
      <w:r w:rsidRPr="00430001">
        <w:rPr>
          <w:noProof/>
        </w:rPr>
        <w:t>HiSilicon</w:t>
      </w:r>
      <w:r>
        <w:t>).</w:t>
      </w:r>
      <w:r>
        <w:br/>
      </w:r>
      <w:r w:rsidRPr="00430001">
        <w:rPr>
          <w:b/>
        </w:rPr>
        <w:t>Abstract:</w:t>
      </w:r>
      <w:r w:rsidRPr="00430001">
        <w:t xml:space="preserve"> </w:t>
      </w:r>
      <w:r>
        <w:t xml:space="preserve">This contribution updates the network triggered service request procedure. Regardless of the UE CN state, the SMF just sends the SM N2 SM message to RAN node directly, routed by AMF, including the </w:t>
      </w:r>
      <w:r w:rsidRPr="00430001">
        <w:rPr>
          <w:noProof/>
        </w:rPr>
        <w:t>QoS</w:t>
      </w:r>
      <w:r>
        <w:t xml:space="preserve"> information and N3 tunnel information, to RAN node directly by applying the 'Message Transfer' service provided by AMF, i.e. SMF sends Message transfer Request (SMF ID, N2 SM Message) to AMF.</w:t>
      </w:r>
    </w:p>
    <w:p w:rsidR="002550E9" w:rsidRPr="00430001" w:rsidRDefault="002550E9" w:rsidP="002550E9">
      <w:pPr>
        <w:keepNext/>
        <w:keepLines/>
      </w:pPr>
      <w:r>
        <w:rPr>
          <w:b/>
        </w:rPr>
        <w:t>Discussion and conclusion:</w:t>
      </w:r>
    </w:p>
    <w:p w:rsidR="00881E43" w:rsidRPr="00881E43" w:rsidRDefault="002550E9" w:rsidP="00881E43">
      <w:pPr>
        <w:keepLines/>
      </w:pPr>
      <w:r>
        <w:t xml:space="preserve">Moved from 6.5.2 to 6.5.7. </w:t>
      </w:r>
      <w:r w:rsidR="00881E43">
        <w:t xml:space="preserve">Merged into </w:t>
      </w:r>
      <w:r w:rsidR="00881E43" w:rsidRPr="00916E52">
        <w:rPr>
          <w:rFonts w:cs="Arial"/>
          <w:color w:val="0000FF"/>
          <w:szCs w:val="16"/>
          <w:lang w:eastAsia="en-US"/>
        </w:rPr>
        <w:t>TD S2</w:t>
      </w:r>
      <w:r w:rsidR="00881E43" w:rsidRPr="00916E52">
        <w:rPr>
          <w:rFonts w:cs="Arial"/>
          <w:color w:val="0000FF"/>
          <w:szCs w:val="16"/>
          <w:lang w:eastAsia="en-US"/>
        </w:rPr>
        <w:noBreakHyphen/>
        <w:t>1</w:t>
      </w:r>
      <w:r w:rsidR="00881E43">
        <w:rPr>
          <w:rFonts w:cs="Arial"/>
          <w:color w:val="0000FF"/>
          <w:szCs w:val="16"/>
          <w:lang w:eastAsia="en-US"/>
        </w:rPr>
        <w:t>71375</w:t>
      </w:r>
      <w:r w:rsidR="00881E43">
        <w:t>.</w:t>
      </w:r>
    </w:p>
    <w:p w:rsidR="002550E9" w:rsidRDefault="002550E9" w:rsidP="002550E9">
      <w:pPr>
        <w:pStyle w:val="NormTop"/>
      </w:pPr>
      <w:r>
        <w:rPr>
          <w:color w:val="0000FF"/>
        </w:rPr>
        <w:t>TD S2</w:t>
      </w:r>
      <w:r>
        <w:rPr>
          <w:color w:val="0000FF"/>
        </w:rPr>
        <w:noBreakHyphen/>
        <w:t>170720</w:t>
      </w:r>
      <w:r w:rsidRPr="00430001">
        <w:t xml:space="preserve"> </w:t>
      </w:r>
      <w:r>
        <w:t xml:space="preserve">(P-CR) </w:t>
      </w:r>
      <w:r w:rsidRPr="00430001">
        <w:rPr>
          <w:noProof/>
        </w:rPr>
        <w:t>pCR</w:t>
      </w:r>
      <w:r>
        <w:t xml:space="preserve"> 23.502 - Misc. corrections to Service Request (network triggered). (Source: </w:t>
      </w:r>
      <w:r w:rsidRPr="00430001">
        <w:rPr>
          <w:noProof/>
        </w:rPr>
        <w:t>MediaTek</w:t>
      </w:r>
      <w:r>
        <w:t xml:space="preserve"> Inc).</w:t>
      </w:r>
      <w:r>
        <w:br/>
      </w:r>
      <w:r w:rsidRPr="00430001">
        <w:rPr>
          <w:b/>
        </w:rPr>
        <w:t>Abstract:</w:t>
      </w:r>
      <w:r w:rsidRPr="00430001">
        <w:t xml:space="preserve"> </w:t>
      </w:r>
      <w:r>
        <w:t>Correcting misc. inconsistencies, ambiguities and editorials.</w:t>
      </w:r>
    </w:p>
    <w:p w:rsidR="00881E43" w:rsidRPr="00881E43" w:rsidRDefault="00881E43" w:rsidP="00881E43">
      <w:pPr>
        <w:keepNext/>
        <w:rPr>
          <w:i/>
        </w:rPr>
      </w:pPr>
      <w:r w:rsidRPr="00881E43">
        <w:rPr>
          <w:i/>
        </w:rPr>
        <w:t xml:space="preserve">Parallel comment: </w:t>
      </w:r>
      <w:r w:rsidR="00AB2D98">
        <w:rPr>
          <w:i/>
        </w:rPr>
        <w:t>High priority data in DL (step 2) and Step 3b.</w:t>
      </w:r>
    </w:p>
    <w:p w:rsidR="002550E9" w:rsidRPr="00430001" w:rsidRDefault="002550E9" w:rsidP="002550E9">
      <w:pPr>
        <w:keepNext/>
        <w:keepLines/>
      </w:pPr>
      <w:r>
        <w:rPr>
          <w:b/>
        </w:rPr>
        <w:t>Discussion and conclusion:</w:t>
      </w:r>
    </w:p>
    <w:p w:rsidR="00881E43" w:rsidRPr="00881E43" w:rsidRDefault="002550E9" w:rsidP="00881E43">
      <w:pPr>
        <w:keepLines/>
      </w:pPr>
      <w:r>
        <w:t xml:space="preserve">Moved from 6.5.3 to 6.5.7. </w:t>
      </w:r>
      <w:r w:rsidR="00881E43">
        <w:t xml:space="preserve">Merged into </w:t>
      </w:r>
      <w:r w:rsidR="00881E43" w:rsidRPr="00916E52">
        <w:rPr>
          <w:rFonts w:cs="Arial"/>
          <w:color w:val="0000FF"/>
          <w:szCs w:val="16"/>
          <w:lang w:eastAsia="en-US"/>
        </w:rPr>
        <w:t>TD S2</w:t>
      </w:r>
      <w:r w:rsidR="00881E43" w:rsidRPr="00916E52">
        <w:rPr>
          <w:rFonts w:cs="Arial"/>
          <w:color w:val="0000FF"/>
          <w:szCs w:val="16"/>
          <w:lang w:eastAsia="en-US"/>
        </w:rPr>
        <w:noBreakHyphen/>
        <w:t>1</w:t>
      </w:r>
      <w:r w:rsidR="00881E43">
        <w:rPr>
          <w:rFonts w:cs="Arial"/>
          <w:color w:val="0000FF"/>
          <w:szCs w:val="16"/>
          <w:lang w:eastAsia="en-US"/>
        </w:rPr>
        <w:t>71375</w:t>
      </w:r>
      <w:r w:rsidR="00881E43">
        <w:t>.</w:t>
      </w:r>
    </w:p>
    <w:p w:rsidR="002550E9" w:rsidRDefault="002550E9" w:rsidP="002550E9">
      <w:pPr>
        <w:pStyle w:val="NormTop"/>
      </w:pPr>
      <w:r>
        <w:rPr>
          <w:color w:val="0000FF"/>
        </w:rPr>
        <w:t>TD S2</w:t>
      </w:r>
      <w:r>
        <w:rPr>
          <w:color w:val="0000FF"/>
        </w:rPr>
        <w:noBreakHyphen/>
        <w:t>170958</w:t>
      </w:r>
      <w:r w:rsidRPr="00430001">
        <w:t xml:space="preserve"> </w:t>
      </w:r>
      <w:r>
        <w:t>(P-CR) TS 23.502 P-CR Network initiated Service Request - on Paging message. (Source: LG Electronics).</w:t>
      </w:r>
      <w:r>
        <w:br/>
      </w:r>
      <w:r w:rsidRPr="00430001">
        <w:rPr>
          <w:b/>
        </w:rPr>
        <w:t>Abstract:</w:t>
      </w:r>
      <w:r w:rsidRPr="00430001">
        <w:t xml:space="preserve"> </w:t>
      </w:r>
      <w:r>
        <w:t>This paper propose to discuss about contents should be included in paging message.</w:t>
      </w:r>
    </w:p>
    <w:p w:rsidR="002550E9" w:rsidRPr="00430001" w:rsidRDefault="002550E9" w:rsidP="002550E9">
      <w:pPr>
        <w:keepNext/>
        <w:keepLines/>
      </w:pPr>
      <w:r>
        <w:rPr>
          <w:b/>
        </w:rPr>
        <w:t>Discussion and conclusion:</w:t>
      </w:r>
    </w:p>
    <w:p w:rsidR="00881E43" w:rsidRPr="00881E43" w:rsidRDefault="00881E43" w:rsidP="00881E43">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71376</w:t>
      </w:r>
      <w:r>
        <w:t>.</w:t>
      </w:r>
    </w:p>
    <w:p w:rsidR="002550E9" w:rsidRDefault="002550E9" w:rsidP="002550E9">
      <w:pPr>
        <w:pStyle w:val="NormTop"/>
      </w:pPr>
      <w:r>
        <w:rPr>
          <w:color w:val="0000FF"/>
        </w:rPr>
        <w:t>TD S2</w:t>
      </w:r>
      <w:r>
        <w:rPr>
          <w:color w:val="0000FF"/>
        </w:rPr>
        <w:noBreakHyphen/>
        <w:t>171072</w:t>
      </w:r>
      <w:r w:rsidRPr="00430001">
        <w:t xml:space="preserve"> </w:t>
      </w:r>
      <w:r>
        <w:t>(P-CR) TS 23.502: P-CR to update UE Triggered Service Request procedure. (Source: Samsung).</w:t>
      </w:r>
      <w:r>
        <w:br/>
      </w:r>
      <w:r w:rsidRPr="00430001">
        <w:rPr>
          <w:b/>
        </w:rPr>
        <w:t>Abstract:</w:t>
      </w:r>
      <w:r w:rsidRPr="00430001">
        <w:t xml:space="preserve"> </w:t>
      </w:r>
      <w:r>
        <w:t>This contribution proposes update of UE triggered Service Request procedure in order to allow to piggyback SM NAS information in NAS message.</w:t>
      </w:r>
    </w:p>
    <w:p w:rsidR="002550E9" w:rsidRPr="00430001" w:rsidRDefault="002550E9" w:rsidP="002550E9">
      <w:pPr>
        <w:keepNext/>
        <w:keepLines/>
      </w:pPr>
      <w:r>
        <w:rPr>
          <w:b/>
        </w:rPr>
        <w:t>Discussion and conclusion:</w:t>
      </w:r>
    </w:p>
    <w:p w:rsidR="002550E9" w:rsidRPr="00881E43" w:rsidRDefault="00715F84" w:rsidP="002550E9">
      <w:pPr>
        <w:keepLines/>
      </w:pPr>
      <w:r w:rsidRPr="00715F84">
        <w:rPr>
          <w:color w:val="0000FF"/>
        </w:rPr>
        <w:t>Noted</w:t>
      </w:r>
      <w:r>
        <w:t xml:space="preserve"> in parallel session</w:t>
      </w:r>
      <w:r w:rsidR="00881E43">
        <w:t>.</w:t>
      </w:r>
    </w:p>
    <w:p w:rsidR="002550E9" w:rsidRDefault="002550E9" w:rsidP="002550E9">
      <w:pPr>
        <w:pStyle w:val="NormTop"/>
      </w:pPr>
      <w:r>
        <w:rPr>
          <w:color w:val="0000FF"/>
        </w:rPr>
        <w:t>TD S2</w:t>
      </w:r>
      <w:r>
        <w:rPr>
          <w:color w:val="0000FF"/>
        </w:rPr>
        <w:noBreakHyphen/>
        <w:t>171156</w:t>
      </w:r>
      <w:r w:rsidRPr="00430001">
        <w:t xml:space="preserve"> </w:t>
      </w:r>
      <w:r>
        <w:t>(P-CR) Update of the UE triggered service request procedure. (Source: CATT).</w:t>
      </w:r>
      <w:r>
        <w:br/>
      </w:r>
      <w:r w:rsidRPr="00430001">
        <w:rPr>
          <w:b/>
        </w:rPr>
        <w:t>Abstract:</w:t>
      </w:r>
      <w:r w:rsidRPr="00430001">
        <w:t xml:space="preserve"> </w:t>
      </w:r>
      <w:r>
        <w:t>This contribution proposes to update the UE triggered Service Request procedure.</w:t>
      </w:r>
    </w:p>
    <w:p w:rsidR="00AB2D98" w:rsidRPr="00AB2D98" w:rsidRDefault="00AB2D98" w:rsidP="00AB2D98">
      <w:pPr>
        <w:keepNext/>
        <w:rPr>
          <w:i/>
        </w:rPr>
      </w:pPr>
      <w:r w:rsidRPr="00AB2D98">
        <w:rPr>
          <w:i/>
        </w:rPr>
        <w:t xml:space="preserve">Parallel comment: </w:t>
      </w:r>
      <w:r w:rsidRPr="00AB2D98">
        <w:rPr>
          <w:i/>
          <w:color w:val="0000FF"/>
        </w:rPr>
        <w:t>TD S2</w:t>
      </w:r>
      <w:r w:rsidRPr="00AB2D98">
        <w:rPr>
          <w:i/>
          <w:color w:val="0000FF"/>
        </w:rPr>
        <w:noBreakHyphen/>
        <w:t>171375</w:t>
      </w:r>
      <w:r w:rsidRPr="00AB2D98">
        <w:rPr>
          <w:i/>
        </w:rPr>
        <w:t xml:space="preserve"> wi</w:t>
      </w:r>
      <w:r>
        <w:rPr>
          <w:i/>
        </w:rPr>
        <w:t>th</w:t>
      </w:r>
      <w:r w:rsidRPr="00AB2D98">
        <w:rPr>
          <w:i/>
        </w:rPr>
        <w:t xml:space="preserve"> the condition that based on operator policy N2 message can be grouped.</w:t>
      </w:r>
    </w:p>
    <w:p w:rsidR="002550E9" w:rsidRPr="00430001" w:rsidRDefault="002550E9" w:rsidP="002550E9">
      <w:pPr>
        <w:keepNext/>
        <w:keepLines/>
      </w:pPr>
      <w:r>
        <w:rPr>
          <w:b/>
        </w:rPr>
        <w:t>Discussion and conclusion:</w:t>
      </w:r>
    </w:p>
    <w:p w:rsidR="002550E9" w:rsidRPr="00881E43" w:rsidRDefault="00881E43" w:rsidP="002550E9">
      <w:pPr>
        <w:keepLines/>
      </w:pPr>
      <w:r>
        <w:t xml:space="preserve">Merged into </w:t>
      </w:r>
      <w:r w:rsidRPr="00881E43">
        <w:rPr>
          <w:color w:val="0000FF"/>
        </w:rPr>
        <w:t>TD S2</w:t>
      </w:r>
      <w:r w:rsidRPr="00881E43">
        <w:rPr>
          <w:color w:val="0000FF"/>
        </w:rPr>
        <w:noBreakHyphen/>
        <w:t>171375</w:t>
      </w:r>
      <w:r>
        <w:t>.</w:t>
      </w:r>
    </w:p>
    <w:p w:rsidR="002550E9" w:rsidRDefault="002550E9" w:rsidP="002550E9">
      <w:pPr>
        <w:pStyle w:val="H6"/>
        <w:rPr>
          <w:color w:val="0000FF"/>
        </w:rPr>
      </w:pPr>
      <w:r>
        <w:rPr>
          <w:color w:val="0000FF"/>
        </w:rPr>
        <w:lastRenderedPageBreak/>
        <w:t>PDU Session Activation</w:t>
      </w:r>
    </w:p>
    <w:p w:rsidR="002550E9" w:rsidRDefault="002550E9" w:rsidP="002550E9">
      <w:pPr>
        <w:pStyle w:val="NormTop"/>
        <w:pBdr>
          <w:top w:val="none" w:sz="0" w:space="0" w:color="auto"/>
        </w:pBdr>
      </w:pPr>
      <w:r>
        <w:rPr>
          <w:color w:val="0000FF"/>
        </w:rPr>
        <w:t>TD S2</w:t>
      </w:r>
      <w:r>
        <w:rPr>
          <w:color w:val="0000FF"/>
        </w:rPr>
        <w:noBreakHyphen/>
        <w:t>170795</w:t>
      </w:r>
      <w:r w:rsidRPr="00430001">
        <w:t xml:space="preserve"> </w:t>
      </w:r>
      <w:r>
        <w:t>(P-CR) 23.501 §5.3.3 / 5.6.8: Handling of PDU session UP activation at the access. (Source: Nokia, Alcatel-Lucent Shanghai Bell).</w:t>
      </w:r>
      <w:r>
        <w:br/>
      </w:r>
      <w:r w:rsidRPr="00430001">
        <w:rPr>
          <w:b/>
        </w:rPr>
        <w:t>Abstract:</w:t>
      </w:r>
      <w:r w:rsidRPr="00430001">
        <w:t xml:space="preserve"> </w:t>
      </w:r>
      <w:r>
        <w:t>23.501 §5.3.3 / 5.6.8: Handling of PDU session UP activation at the access.</w:t>
      </w:r>
    </w:p>
    <w:p w:rsidR="00AB2D98" w:rsidRPr="00881E43" w:rsidRDefault="00AB2D98" w:rsidP="00AB2D98">
      <w:pPr>
        <w:keepNext/>
        <w:rPr>
          <w:i/>
        </w:rPr>
      </w:pPr>
      <w:r w:rsidRPr="00881E43">
        <w:rPr>
          <w:i/>
        </w:rPr>
        <w:t xml:space="preserve">Parallel comment: </w:t>
      </w:r>
      <w:r>
        <w:rPr>
          <w:i/>
        </w:rPr>
        <w:t>Based on show of hands (8 support, 2 object) it was agreed to use solution 3 as a basis for further work.</w:t>
      </w:r>
    </w:p>
    <w:p w:rsidR="002550E9" w:rsidRPr="00430001" w:rsidRDefault="002550E9" w:rsidP="002550E9">
      <w:pPr>
        <w:keepNext/>
        <w:keepLines/>
      </w:pPr>
      <w:r>
        <w:rPr>
          <w:b/>
        </w:rPr>
        <w:t>Discussion and conclusion:</w:t>
      </w:r>
    </w:p>
    <w:p w:rsidR="00881E43" w:rsidRPr="00881E43" w:rsidRDefault="00881E43" w:rsidP="00881E43">
      <w:pPr>
        <w:keepLines/>
      </w:pPr>
      <w:r>
        <w:t xml:space="preserve">Revised in parallel session to </w:t>
      </w:r>
      <w:r w:rsidRPr="00881E43">
        <w:rPr>
          <w:color w:val="0000FF"/>
        </w:rPr>
        <w:t>TD S2</w:t>
      </w:r>
      <w:r w:rsidRPr="00881E43">
        <w:rPr>
          <w:color w:val="0000FF"/>
        </w:rPr>
        <w:noBreakHyphen/>
        <w:t>17137</w:t>
      </w:r>
      <w:r>
        <w:rPr>
          <w:color w:val="0000FF"/>
        </w:rPr>
        <w:t>8</w:t>
      </w:r>
      <w:r>
        <w:t xml:space="preserve">. </w:t>
      </w:r>
      <w:r w:rsidR="00715F84">
        <w:t xml:space="preserve">Some editorial corrections were needed and this was revised in </w:t>
      </w:r>
      <w:r w:rsidR="00715F84" w:rsidRPr="00916E52">
        <w:rPr>
          <w:rFonts w:cs="Arial"/>
          <w:color w:val="0000FF"/>
          <w:szCs w:val="16"/>
          <w:lang w:eastAsia="en-US"/>
        </w:rPr>
        <w:t>TD S2</w:t>
      </w:r>
      <w:r w:rsidR="00715F84" w:rsidRPr="00916E52">
        <w:rPr>
          <w:rFonts w:cs="Arial"/>
          <w:color w:val="0000FF"/>
          <w:szCs w:val="16"/>
          <w:lang w:eastAsia="en-US"/>
        </w:rPr>
        <w:noBreakHyphen/>
        <w:t>1</w:t>
      </w:r>
      <w:r w:rsidR="00715F84">
        <w:rPr>
          <w:rFonts w:cs="Arial"/>
          <w:color w:val="0000FF"/>
          <w:szCs w:val="16"/>
          <w:lang w:eastAsia="en-US"/>
        </w:rPr>
        <w:t>71562</w:t>
      </w:r>
      <w:r w:rsidR="00715F84" w:rsidRPr="00916E52">
        <w:rPr>
          <w:lang w:eastAsia="en-US"/>
        </w:rPr>
        <w:t xml:space="preserve"> </w:t>
      </w:r>
      <w:r w:rsidR="00715F84">
        <w:t xml:space="preserve">which was </w:t>
      </w:r>
      <w:r w:rsidR="00CD494C">
        <w:rPr>
          <w:color w:val="FF0000"/>
        </w:rPr>
        <w:t>agreed</w:t>
      </w:r>
      <w:r w:rsidR="00CD494C">
        <w:t xml:space="preserve"> in parallel session</w:t>
      </w:r>
      <w:r w:rsidR="00715F84">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170849</w:t>
      </w:r>
      <w:r w:rsidRPr="00430001">
        <w:t xml:space="preserve"> </w:t>
      </w:r>
      <w:r>
        <w:t>(DISCUSSION) Discussion on the PDU session activation for the UE in CM-CONNECTED state. (Source: LG Electronics Inc).</w:t>
      </w:r>
      <w:r>
        <w:br/>
      </w:r>
      <w:r w:rsidRPr="00430001">
        <w:rPr>
          <w:b/>
        </w:rPr>
        <w:t>Abstract:</w:t>
      </w:r>
      <w:r w:rsidRPr="00430001">
        <w:t xml:space="preserve"> </w:t>
      </w:r>
      <w:r>
        <w:t>This contribution analyzes two options for activating PDU session in connected mode.</w:t>
      </w:r>
    </w:p>
    <w:p w:rsidR="002550E9" w:rsidRPr="00430001" w:rsidRDefault="002550E9" w:rsidP="002550E9">
      <w:pPr>
        <w:keepNext/>
        <w:keepLines/>
      </w:pPr>
      <w:r>
        <w:rPr>
          <w:b/>
        </w:rPr>
        <w:t>Discussion and conclusion:</w:t>
      </w:r>
    </w:p>
    <w:p w:rsidR="002550E9" w:rsidRPr="00AC0F3B" w:rsidRDefault="00AC0F3B" w:rsidP="002550E9">
      <w:pPr>
        <w:keepLines/>
      </w:pPr>
      <w:r w:rsidRPr="00715F84">
        <w:rPr>
          <w:color w:val="0000FF"/>
        </w:rPr>
        <w:t>Noted</w:t>
      </w:r>
      <w:r>
        <w:t xml:space="preserve"> in parallel session.</w:t>
      </w:r>
    </w:p>
    <w:p w:rsidR="00881E43" w:rsidRDefault="00881E43" w:rsidP="00881E43">
      <w:pPr>
        <w:pStyle w:val="NormTop"/>
      </w:pPr>
      <w:r>
        <w:rPr>
          <w:color w:val="0000FF"/>
        </w:rPr>
        <w:t>TD S2</w:t>
      </w:r>
      <w:r>
        <w:rPr>
          <w:color w:val="0000FF"/>
        </w:rPr>
        <w:noBreakHyphen/>
        <w:t>171171</w:t>
      </w:r>
      <w:r w:rsidRPr="00430001">
        <w:t xml:space="preserve"> </w:t>
      </w:r>
      <w:r>
        <w:t>(DISCUSSION) Selective deactivation of user plane connections. (Source: NTT DOCOMO, NEC).</w:t>
      </w:r>
      <w:r>
        <w:br/>
      </w:r>
      <w:r w:rsidRPr="00430001">
        <w:rPr>
          <w:b/>
        </w:rPr>
        <w:t>Abstract:</w:t>
      </w:r>
      <w:r w:rsidRPr="00430001">
        <w:t xml:space="preserve"> </w:t>
      </w:r>
      <w:r>
        <w:t>This paper analysis the selective UP connection deactivation and proposes a way forward.</w:t>
      </w:r>
    </w:p>
    <w:p w:rsidR="00881E43" w:rsidRPr="00881E43" w:rsidRDefault="00881E43" w:rsidP="00881E43">
      <w:pPr>
        <w:keepNext/>
        <w:rPr>
          <w:i/>
        </w:rPr>
      </w:pPr>
      <w:r w:rsidRPr="00881E43">
        <w:rPr>
          <w:i/>
        </w:rPr>
        <w:t xml:space="preserve">Parallel comment: </w:t>
      </w:r>
      <w:r w:rsidR="00AB2D98">
        <w:rPr>
          <w:i/>
        </w:rPr>
        <w:t>Agreed to incorporate principle of supporting CN initiated selective deactivation of UP connections. P-CR implementing agreements should be provided to meeting #120.</w:t>
      </w:r>
    </w:p>
    <w:p w:rsidR="00881E43" w:rsidRPr="00430001" w:rsidRDefault="00881E43" w:rsidP="00881E43">
      <w:pPr>
        <w:keepNext/>
        <w:keepLines/>
      </w:pPr>
      <w:r>
        <w:rPr>
          <w:b/>
        </w:rPr>
        <w:t>Discussion and conclusion:</w:t>
      </w:r>
    </w:p>
    <w:p w:rsidR="00881E43" w:rsidRDefault="00881E43" w:rsidP="00881E43">
      <w:pPr>
        <w:keepLines/>
      </w:pPr>
      <w:r>
        <w:t xml:space="preserve">Moved from 6.5.3 to 6.5.7. </w:t>
      </w:r>
      <w:r w:rsidR="00715F84" w:rsidRPr="00715F84">
        <w:rPr>
          <w:color w:val="0000FF"/>
        </w:rPr>
        <w:t>Noted</w:t>
      </w:r>
      <w:r w:rsidR="00715F84">
        <w:t xml:space="preserve"> in parallel session</w:t>
      </w:r>
      <w:r>
        <w:t>.</w:t>
      </w:r>
    </w:p>
    <w:p w:rsidR="002550E9" w:rsidRDefault="002550E9" w:rsidP="002550E9">
      <w:pPr>
        <w:pStyle w:val="NormTop"/>
      </w:pPr>
      <w:r>
        <w:rPr>
          <w:color w:val="0000FF"/>
        </w:rPr>
        <w:t>TD S2</w:t>
      </w:r>
      <w:r>
        <w:rPr>
          <w:color w:val="0000FF"/>
        </w:rPr>
        <w:noBreakHyphen/>
        <w:t>170985</w:t>
      </w:r>
      <w:r w:rsidRPr="00430001">
        <w:t xml:space="preserve"> </w:t>
      </w:r>
      <w:r>
        <w:t xml:space="preserve">(P-CR) TS 23.502: PDU session activation in CM-CONNECTED state. (Source: Huawei, </w:t>
      </w:r>
      <w:r w:rsidRPr="00430001">
        <w:rPr>
          <w:noProof/>
        </w:rPr>
        <w:t>HiSilicon</w:t>
      </w:r>
      <w:r>
        <w:t>).</w:t>
      </w:r>
      <w:r>
        <w:br/>
      </w:r>
      <w:r w:rsidRPr="00430001">
        <w:rPr>
          <w:b/>
        </w:rPr>
        <w:t>Abstract:</w:t>
      </w:r>
      <w:r w:rsidRPr="00430001">
        <w:t xml:space="preserve"> </w:t>
      </w:r>
      <w:r>
        <w:t>This contribution proposes PDU session activation wh</w:t>
      </w:r>
      <w:r w:rsidR="00881E43">
        <w:t>en UE is in CM-CONNECTED state.</w:t>
      </w:r>
    </w:p>
    <w:p w:rsidR="00AB2D98" w:rsidRPr="00AB2D98" w:rsidRDefault="00AB2D98" w:rsidP="00AB2D98">
      <w:pPr>
        <w:keepNext/>
        <w:rPr>
          <w:i/>
        </w:rPr>
      </w:pPr>
      <w:r w:rsidRPr="00AB2D98">
        <w:rPr>
          <w:i/>
        </w:rPr>
        <w:t>Parallel comment: Act in Connected. Will be split into 2 flows one for CM-IDLE and another for CM-CONNECTED.</w:t>
      </w:r>
    </w:p>
    <w:p w:rsidR="002550E9" w:rsidRPr="00430001" w:rsidRDefault="002550E9" w:rsidP="002550E9">
      <w:pPr>
        <w:keepNext/>
        <w:keepLines/>
      </w:pPr>
      <w:r>
        <w:rPr>
          <w:b/>
        </w:rPr>
        <w:t>Discussion and conclusion:</w:t>
      </w:r>
    </w:p>
    <w:p w:rsidR="00881E43" w:rsidRPr="00881E43" w:rsidRDefault="002550E9" w:rsidP="00881E43">
      <w:pPr>
        <w:keepLines/>
      </w:pPr>
      <w:r>
        <w:t xml:space="preserve">Moved from 6.5.2 to 6.5.7. </w:t>
      </w:r>
      <w:r w:rsidR="00881E43">
        <w:t xml:space="preserve">Revised in parallel session to </w:t>
      </w:r>
      <w:r w:rsidR="00881E43" w:rsidRPr="00881E43">
        <w:rPr>
          <w:color w:val="0000FF"/>
        </w:rPr>
        <w:t>TD S2</w:t>
      </w:r>
      <w:r w:rsidR="00881E43" w:rsidRPr="00881E43">
        <w:rPr>
          <w:color w:val="0000FF"/>
        </w:rPr>
        <w:noBreakHyphen/>
        <w:t>17137</w:t>
      </w:r>
      <w:r w:rsidR="00881E43">
        <w:rPr>
          <w:color w:val="0000FF"/>
        </w:rPr>
        <w:t>9</w:t>
      </w:r>
      <w:r w:rsidR="00881E43">
        <w:t xml:space="preserve">. </w:t>
      </w:r>
      <w:r w:rsidR="00715F84">
        <w:t xml:space="preserve">The editor's note in step 4 should be removed. Ericsson commented that we should avoid describing the same procedures in many places, as was done in TS 23.401, for this TS. Alignment which cannot be done now should be done at the next meeting. and this was left for further off-line discussion and revised in </w:t>
      </w:r>
      <w:r w:rsidR="00715F84" w:rsidRPr="00916E52">
        <w:rPr>
          <w:rFonts w:cs="Arial"/>
          <w:color w:val="0000FF"/>
          <w:szCs w:val="16"/>
          <w:lang w:eastAsia="en-US"/>
        </w:rPr>
        <w:t>TD S2</w:t>
      </w:r>
      <w:r w:rsidR="00715F84" w:rsidRPr="00916E52">
        <w:rPr>
          <w:rFonts w:cs="Arial"/>
          <w:color w:val="0000FF"/>
          <w:szCs w:val="16"/>
          <w:lang w:eastAsia="en-US"/>
        </w:rPr>
        <w:noBreakHyphen/>
        <w:t>1</w:t>
      </w:r>
      <w:r w:rsidR="00715F84">
        <w:rPr>
          <w:rFonts w:cs="Arial"/>
          <w:color w:val="0000FF"/>
          <w:szCs w:val="16"/>
          <w:lang w:eastAsia="en-US"/>
        </w:rPr>
        <w:t>71563</w:t>
      </w:r>
      <w:r w:rsidR="00715F84">
        <w:t>.</w:t>
      </w:r>
      <w:r w:rsidR="00715F84" w:rsidRPr="00916E52">
        <w:rPr>
          <w:lang w:eastAsia="en-US"/>
        </w:rPr>
        <w:t xml:space="preserve"> </w:t>
      </w:r>
      <w:r w:rsidR="00AC6C1C">
        <w:rPr>
          <w:lang w:eastAsia="en-US"/>
        </w:rPr>
        <w:t xml:space="preserve">Reviewed and </w:t>
      </w:r>
      <w:r w:rsidR="00AC6C1C" w:rsidRPr="00AC6C1C">
        <w:rPr>
          <w:color w:val="FF0000"/>
          <w:lang w:eastAsia="en-US"/>
        </w:rPr>
        <w:t>agreed</w:t>
      </w:r>
      <w:r w:rsidR="00AC6C1C">
        <w:rPr>
          <w:lang w:eastAsia="en-US"/>
        </w:rPr>
        <w:t xml:space="preserve"> in parallel session.</w:t>
      </w:r>
      <w:r w:rsidR="00AC6C1C" w:rsidRPr="00AC6C1C">
        <w:t xml:space="preserve"> </w:t>
      </w:r>
      <w:r w:rsidR="00AC6C1C">
        <w:t xml:space="preserve">This was </w:t>
      </w:r>
      <w:r w:rsidR="00AC6C1C" w:rsidRPr="00CD494C">
        <w:rPr>
          <w:color w:val="FF0000"/>
        </w:rPr>
        <w:t>block approved</w:t>
      </w:r>
      <w:r w:rsidR="00AC6C1C">
        <w:t>.</w:t>
      </w:r>
    </w:p>
    <w:p w:rsidR="002550E9" w:rsidRDefault="002550E9" w:rsidP="002550E9">
      <w:pPr>
        <w:pStyle w:val="NormTop"/>
      </w:pPr>
      <w:r>
        <w:rPr>
          <w:color w:val="0000FF"/>
        </w:rPr>
        <w:t>TD S2</w:t>
      </w:r>
      <w:r>
        <w:rPr>
          <w:color w:val="0000FF"/>
        </w:rPr>
        <w:noBreakHyphen/>
        <w:t>170850</w:t>
      </w:r>
      <w:r w:rsidRPr="00430001">
        <w:t xml:space="preserve"> </w:t>
      </w:r>
      <w:r>
        <w:t>(P-CR) TS 23.501: Update to Selective activation of UP connection of existing PDU session. (Source: LG Electronics Inc).</w:t>
      </w:r>
      <w:r>
        <w:br/>
      </w:r>
      <w:r w:rsidRPr="00430001">
        <w:rPr>
          <w:b/>
        </w:rPr>
        <w:t>Abstract:</w:t>
      </w:r>
      <w:r w:rsidRPr="00430001">
        <w:t xml:space="preserve"> </w:t>
      </w:r>
      <w:r>
        <w:t>This contribution proposes to use SM PDU session activation procedure for selective PDU session activation when the UE is in connected mode.</w:t>
      </w:r>
    </w:p>
    <w:p w:rsidR="002550E9" w:rsidRPr="00430001" w:rsidRDefault="002550E9" w:rsidP="002550E9">
      <w:pPr>
        <w:keepNext/>
        <w:keepLines/>
      </w:pPr>
      <w:r>
        <w:rPr>
          <w:b/>
        </w:rPr>
        <w:t>Discussion and conclusion:</w:t>
      </w:r>
    </w:p>
    <w:p w:rsidR="002550E9" w:rsidRPr="00430001"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170851</w:t>
      </w:r>
      <w:r w:rsidRPr="00430001">
        <w:t xml:space="preserve"> </w:t>
      </w:r>
      <w:r>
        <w:t xml:space="preserve">(P-CR) TS 23.502: UE triggered PDU Session Activation procedure in connected mode. (Source: LG Electronics Inc). (Revision of </w:t>
      </w:r>
      <w:r>
        <w:rPr>
          <w:color w:val="0000FF"/>
        </w:rPr>
        <w:t>TD S2</w:t>
      </w:r>
      <w:r>
        <w:rPr>
          <w:color w:val="0000FF"/>
        </w:rPr>
        <w:noBreakHyphen/>
      </w:r>
      <w:r w:rsidRPr="00430001">
        <w:rPr>
          <w:color w:val="0000FF"/>
        </w:rPr>
        <w:t>170232</w:t>
      </w:r>
      <w:r w:rsidRPr="00430001">
        <w:t>).</w:t>
      </w:r>
      <w:r>
        <w:br/>
      </w:r>
      <w:r w:rsidRPr="00430001">
        <w:rPr>
          <w:b/>
        </w:rPr>
        <w:t>Abstract:</w:t>
      </w:r>
      <w:r w:rsidRPr="00430001">
        <w:t xml:space="preserve"> </w:t>
      </w:r>
      <w:r>
        <w:t>This contribution proposes to add PDU session activation procedure triggered by the UE for selective PDU session activation while the UE is in the connected mode.</w:t>
      </w:r>
    </w:p>
    <w:p w:rsidR="002550E9" w:rsidRPr="00430001" w:rsidRDefault="002550E9" w:rsidP="002550E9">
      <w:pPr>
        <w:keepNext/>
        <w:keepLines/>
      </w:pPr>
      <w:r>
        <w:rPr>
          <w:b/>
        </w:rPr>
        <w:t>Discussion and conclusion:</w:t>
      </w:r>
    </w:p>
    <w:p w:rsidR="002550E9" w:rsidRPr="00430001" w:rsidRDefault="002550E9" w:rsidP="002550E9">
      <w:pPr>
        <w:keepLines/>
      </w:pPr>
      <w:r>
        <w:t xml:space="preserve">Revision of S2-170232 from S2#118BIS. </w:t>
      </w:r>
      <w:r w:rsidR="00FC0C0E">
        <w:t xml:space="preserve">This was </w:t>
      </w:r>
      <w:r w:rsidR="00FC0C0E" w:rsidRPr="00FC0C0E">
        <w:rPr>
          <w:color w:val="0000FF"/>
        </w:rPr>
        <w:t>not handled</w:t>
      </w:r>
      <w:r w:rsidR="00FC0C0E">
        <w:t>.</w:t>
      </w:r>
    </w:p>
    <w:p w:rsidR="002550E9" w:rsidRDefault="002550E9" w:rsidP="002550E9">
      <w:pPr>
        <w:pStyle w:val="NormTop"/>
      </w:pPr>
      <w:r>
        <w:rPr>
          <w:color w:val="0000FF"/>
        </w:rPr>
        <w:t>TD S2</w:t>
      </w:r>
      <w:r>
        <w:rPr>
          <w:color w:val="0000FF"/>
        </w:rPr>
        <w:noBreakHyphen/>
        <w:t>171075</w:t>
      </w:r>
      <w:r w:rsidRPr="00430001">
        <w:t xml:space="preserve"> </w:t>
      </w:r>
      <w:r>
        <w:t>(P-CR) TS 23.502: UE initiated PDU Session Activation procedure. (Source: Samsung).</w:t>
      </w:r>
      <w:r>
        <w:br/>
      </w:r>
      <w:r w:rsidRPr="00430001">
        <w:rPr>
          <w:b/>
        </w:rPr>
        <w:t>Abstract:</w:t>
      </w:r>
      <w:r w:rsidRPr="00430001">
        <w:t xml:space="preserve"> </w:t>
      </w:r>
      <w:r>
        <w:t>This contribution proposes a UE initiated PDU Session Activation procedure for the UE in CM-CONNECTED state.</w:t>
      </w:r>
    </w:p>
    <w:p w:rsidR="002550E9" w:rsidRPr="00430001" w:rsidRDefault="002550E9" w:rsidP="002550E9">
      <w:pPr>
        <w:keepNext/>
        <w:keepLines/>
      </w:pPr>
      <w:r>
        <w:rPr>
          <w:b/>
        </w:rPr>
        <w:t>Discussion and conclusion:</w:t>
      </w:r>
    </w:p>
    <w:p w:rsidR="002550E9" w:rsidRPr="00430001" w:rsidRDefault="002550E9" w:rsidP="002550E9">
      <w:pPr>
        <w:keepLines/>
      </w:pPr>
      <w:r>
        <w:t xml:space="preserve">Moved from 6.5.3 to 6.5.7. </w:t>
      </w:r>
      <w:r w:rsidR="00FC0C0E">
        <w:t xml:space="preserve">This was </w:t>
      </w:r>
      <w:r w:rsidR="00FC0C0E" w:rsidRPr="00FC0C0E">
        <w:rPr>
          <w:color w:val="0000FF"/>
        </w:rPr>
        <w:t>not handled</w:t>
      </w:r>
      <w:r w:rsidR="00FC0C0E">
        <w:t>.</w:t>
      </w:r>
    </w:p>
    <w:p w:rsidR="00881E43" w:rsidRDefault="00881E43" w:rsidP="00881E43">
      <w:pPr>
        <w:pStyle w:val="NormTop"/>
      </w:pPr>
      <w:r>
        <w:rPr>
          <w:color w:val="0000FF"/>
        </w:rPr>
        <w:lastRenderedPageBreak/>
        <w:t>TD S2</w:t>
      </w:r>
      <w:r>
        <w:rPr>
          <w:color w:val="0000FF"/>
        </w:rPr>
        <w:noBreakHyphen/>
        <w:t>170981</w:t>
      </w:r>
      <w:r w:rsidRPr="00430001">
        <w:t xml:space="preserve"> </w:t>
      </w:r>
      <w:r>
        <w:t xml:space="preserve">(P-CR) Function description of session connection state model. (Source: Huawei, </w:t>
      </w:r>
      <w:r w:rsidRPr="00430001">
        <w:rPr>
          <w:noProof/>
        </w:rPr>
        <w:t>HiSilicon</w:t>
      </w:r>
      <w:r>
        <w:t>).</w:t>
      </w:r>
      <w:r>
        <w:br/>
      </w:r>
      <w:r w:rsidRPr="00430001">
        <w:rPr>
          <w:b/>
        </w:rPr>
        <w:t>Abstract:</w:t>
      </w:r>
      <w:r w:rsidRPr="00430001">
        <w:t xml:space="preserve"> </w:t>
      </w:r>
      <w:r>
        <w:t>This contribution gives a description of session connection state model.</w:t>
      </w:r>
    </w:p>
    <w:p w:rsidR="00881E43" w:rsidRPr="00430001" w:rsidRDefault="00881E43" w:rsidP="00881E43">
      <w:pPr>
        <w:keepNext/>
        <w:keepLines/>
      </w:pPr>
      <w:r>
        <w:rPr>
          <w:b/>
        </w:rPr>
        <w:t>Discussion and conclusion:</w:t>
      </w:r>
    </w:p>
    <w:p w:rsidR="00881E43" w:rsidRPr="00430001" w:rsidRDefault="00881E43" w:rsidP="00881E43">
      <w:pPr>
        <w:keepLines/>
      </w:pPr>
      <w:r>
        <w:t xml:space="preserve">Moved from 6.5.3 to 6.5.7. </w:t>
      </w:r>
      <w:r w:rsidR="00FC0C0E">
        <w:t xml:space="preserve">This was </w:t>
      </w:r>
      <w:r w:rsidR="00FC0C0E" w:rsidRPr="00FC0C0E">
        <w:rPr>
          <w:color w:val="0000FF"/>
        </w:rPr>
        <w:t>not handled</w:t>
      </w:r>
      <w:r w:rsidR="00FC0C0E">
        <w:t>.</w:t>
      </w:r>
    </w:p>
    <w:p w:rsidR="002550E9" w:rsidRPr="00430001" w:rsidRDefault="002550E9" w:rsidP="002550E9">
      <w:pPr>
        <w:pStyle w:val="H6"/>
        <w:rPr>
          <w:noProof/>
          <w:color w:val="0000FF"/>
        </w:rPr>
      </w:pPr>
      <w:r w:rsidRPr="00430001">
        <w:rPr>
          <w:noProof/>
          <w:color w:val="0000FF"/>
        </w:rPr>
        <w:t>Reachability</w:t>
      </w:r>
    </w:p>
    <w:p w:rsidR="002550E9" w:rsidRDefault="002550E9" w:rsidP="002550E9">
      <w:pPr>
        <w:pStyle w:val="NormTop"/>
        <w:pBdr>
          <w:top w:val="none" w:sz="0" w:space="0" w:color="auto"/>
        </w:pBdr>
      </w:pPr>
      <w:r>
        <w:rPr>
          <w:color w:val="0000FF"/>
        </w:rPr>
        <w:t>TD S2</w:t>
      </w:r>
      <w:r>
        <w:rPr>
          <w:color w:val="0000FF"/>
        </w:rPr>
        <w:noBreakHyphen/>
        <w:t>170857</w:t>
      </w:r>
      <w:r w:rsidRPr="00430001">
        <w:t xml:space="preserve"> </w:t>
      </w:r>
      <w:r>
        <w:t xml:space="preserve">(P-CR) TS 23.502 P-CR </w:t>
      </w:r>
      <w:r w:rsidRPr="00430001">
        <w:rPr>
          <w:noProof/>
        </w:rPr>
        <w:t>Reachability</w:t>
      </w:r>
      <w:r>
        <w:t xml:space="preserve"> procedure update. (Source: LG Electronics).</w:t>
      </w:r>
      <w:r>
        <w:br/>
      </w:r>
      <w:r w:rsidRPr="00430001">
        <w:rPr>
          <w:b/>
        </w:rPr>
        <w:t>Abstract:</w:t>
      </w:r>
      <w:r w:rsidRPr="00430001">
        <w:t xml:space="preserve"> </w:t>
      </w:r>
      <w:r>
        <w:t xml:space="preserve">This paper propose to discuss the scope of </w:t>
      </w:r>
      <w:r w:rsidRPr="00430001">
        <w:rPr>
          <w:noProof/>
        </w:rPr>
        <w:t>Reachability</w:t>
      </w:r>
      <w:r>
        <w:t xml:space="preserve"> procedure for 5GS.</w:t>
      </w:r>
    </w:p>
    <w:p w:rsidR="002550E9" w:rsidRPr="00430001" w:rsidRDefault="002550E9" w:rsidP="002550E9">
      <w:pPr>
        <w:keepNext/>
        <w:keepLines/>
      </w:pPr>
      <w:r>
        <w:rPr>
          <w:b/>
        </w:rPr>
        <w:t>Discussion and conclusion:</w:t>
      </w:r>
    </w:p>
    <w:p w:rsidR="002550E9" w:rsidRPr="00881E43" w:rsidRDefault="00715F84" w:rsidP="002550E9">
      <w:pPr>
        <w:keepLines/>
      </w:pPr>
      <w:r w:rsidRPr="00715F84">
        <w:rPr>
          <w:color w:val="0000FF"/>
        </w:rPr>
        <w:t>Noted</w:t>
      </w:r>
      <w:r>
        <w:t xml:space="preserve"> in parallel session</w:t>
      </w:r>
      <w:r w:rsidR="00881E43">
        <w:t>.</w:t>
      </w:r>
    </w:p>
    <w:p w:rsidR="002550E9" w:rsidRDefault="002550E9" w:rsidP="002550E9">
      <w:pPr>
        <w:pStyle w:val="NormTop"/>
      </w:pPr>
      <w:r>
        <w:rPr>
          <w:color w:val="0000FF"/>
        </w:rPr>
        <w:t>TD S2</w:t>
      </w:r>
      <w:r>
        <w:rPr>
          <w:color w:val="0000FF"/>
        </w:rPr>
        <w:noBreakHyphen/>
        <w:t>170986</w:t>
      </w:r>
      <w:r w:rsidRPr="00430001">
        <w:t xml:space="preserve"> </w:t>
      </w:r>
      <w:r>
        <w:t xml:space="preserve">(P-CR) TS 23.501: RAN level UE </w:t>
      </w:r>
      <w:r w:rsidRPr="00430001">
        <w:rPr>
          <w:noProof/>
        </w:rPr>
        <w:t>reachability</w:t>
      </w:r>
      <w:r>
        <w:t xml:space="preserve"> management function. (Source: Huawei, </w:t>
      </w:r>
      <w:r w:rsidRPr="00430001">
        <w:rPr>
          <w:noProof/>
        </w:rPr>
        <w:t>HiSilicon</w:t>
      </w:r>
      <w:r>
        <w:t>).</w:t>
      </w:r>
      <w:r>
        <w:br/>
      </w:r>
      <w:r w:rsidRPr="00430001">
        <w:rPr>
          <w:b/>
        </w:rPr>
        <w:t>Abstract:</w:t>
      </w:r>
      <w:r w:rsidRPr="00430001">
        <w:t xml:space="preserve"> </w:t>
      </w:r>
      <w:r>
        <w:t xml:space="preserve">This contribution proposes the function of RAN level UE </w:t>
      </w:r>
      <w:r w:rsidRPr="00430001">
        <w:rPr>
          <w:noProof/>
        </w:rPr>
        <w:t>reachability</w:t>
      </w:r>
      <w:r>
        <w:t xml:space="preserve"> management function.</w:t>
      </w:r>
    </w:p>
    <w:p w:rsidR="002550E9" w:rsidRPr="00430001" w:rsidRDefault="002550E9" w:rsidP="002550E9">
      <w:pPr>
        <w:keepNext/>
        <w:keepLines/>
      </w:pPr>
      <w:r>
        <w:rPr>
          <w:b/>
        </w:rPr>
        <w:t>Discussion and conclusion:</w:t>
      </w:r>
    </w:p>
    <w:p w:rsidR="002550E9" w:rsidRPr="00881E43" w:rsidRDefault="00881E43" w:rsidP="002550E9">
      <w:pPr>
        <w:keepLines/>
      </w:pPr>
      <w:r>
        <w:t xml:space="preserve">Revised in parallel session to </w:t>
      </w:r>
      <w:r w:rsidRPr="00881E43">
        <w:rPr>
          <w:color w:val="0000FF"/>
        </w:rPr>
        <w:t>TD S2</w:t>
      </w:r>
      <w:r w:rsidRPr="00881E43">
        <w:rPr>
          <w:color w:val="0000FF"/>
        </w:rPr>
        <w:noBreakHyphen/>
        <w:t>171371</w:t>
      </w:r>
      <w:r>
        <w:t>.</w:t>
      </w:r>
      <w:r w:rsidR="00715F84">
        <w:t xml:space="preserve"> Some issues were raised and this was left for further off-line discussion and revised in </w:t>
      </w:r>
      <w:r w:rsidR="00715F84" w:rsidRPr="00916E52">
        <w:rPr>
          <w:rFonts w:cs="Arial"/>
          <w:color w:val="0000FF"/>
          <w:szCs w:val="16"/>
          <w:lang w:eastAsia="en-US"/>
        </w:rPr>
        <w:t>TD S2</w:t>
      </w:r>
      <w:r w:rsidR="00715F84" w:rsidRPr="00916E52">
        <w:rPr>
          <w:rFonts w:cs="Arial"/>
          <w:color w:val="0000FF"/>
          <w:szCs w:val="16"/>
          <w:lang w:eastAsia="en-US"/>
        </w:rPr>
        <w:noBreakHyphen/>
        <w:t>1</w:t>
      </w:r>
      <w:r w:rsidR="00715F84">
        <w:rPr>
          <w:rFonts w:cs="Arial"/>
          <w:color w:val="0000FF"/>
          <w:szCs w:val="16"/>
          <w:lang w:eastAsia="en-US"/>
        </w:rPr>
        <w:t>71564</w:t>
      </w:r>
      <w:r w:rsidR="00715F84">
        <w:t>.</w:t>
      </w:r>
      <w:r>
        <w:t xml:space="preserve"> </w:t>
      </w:r>
      <w:r w:rsidR="00715F84">
        <w:t xml:space="preserve">Editorial corrections were needed and this was revised accordingly in </w:t>
      </w:r>
      <w:r w:rsidR="00715F84" w:rsidRPr="00916E52">
        <w:rPr>
          <w:rFonts w:cs="Arial"/>
          <w:color w:val="0000FF"/>
          <w:szCs w:val="16"/>
          <w:lang w:eastAsia="en-US"/>
        </w:rPr>
        <w:t>TD S2</w:t>
      </w:r>
      <w:r w:rsidR="00715F84" w:rsidRPr="00916E52">
        <w:rPr>
          <w:rFonts w:cs="Arial"/>
          <w:color w:val="0000FF"/>
          <w:szCs w:val="16"/>
          <w:lang w:eastAsia="en-US"/>
        </w:rPr>
        <w:noBreakHyphen/>
        <w:t>1</w:t>
      </w:r>
      <w:r w:rsidR="00715F84">
        <w:rPr>
          <w:rFonts w:cs="Arial"/>
          <w:color w:val="0000FF"/>
          <w:szCs w:val="16"/>
          <w:lang w:eastAsia="en-US"/>
        </w:rPr>
        <w:t>71568</w:t>
      </w:r>
      <w:r w:rsidR="00715F84" w:rsidRPr="00715F84">
        <w:t xml:space="preserve"> </w:t>
      </w:r>
      <w:r w:rsidR="00715F84">
        <w:t xml:space="preserve">which was </w:t>
      </w:r>
      <w:r w:rsidR="00CD494C">
        <w:rPr>
          <w:color w:val="FF0000"/>
        </w:rPr>
        <w:t>agreed</w:t>
      </w:r>
      <w:r w:rsidR="00CD494C">
        <w:t xml:space="preserve"> in parallel session</w:t>
      </w:r>
      <w:r w:rsidR="00715F84">
        <w:t>.</w:t>
      </w:r>
      <w:r w:rsidR="00CD494C">
        <w:t xml:space="preserve"> This was </w:t>
      </w:r>
      <w:r w:rsidR="00CD494C" w:rsidRPr="00CD494C">
        <w:rPr>
          <w:color w:val="FF0000"/>
        </w:rPr>
        <w:t>block approved</w:t>
      </w:r>
      <w:r w:rsidR="00CD494C">
        <w:t>.</w:t>
      </w:r>
    </w:p>
    <w:p w:rsidR="002550E9" w:rsidRDefault="002550E9" w:rsidP="002550E9">
      <w:pPr>
        <w:pStyle w:val="H6"/>
        <w:rPr>
          <w:color w:val="0000FF"/>
        </w:rPr>
      </w:pPr>
      <w:r>
        <w:rPr>
          <w:color w:val="0000FF"/>
        </w:rPr>
        <w:t>Handover</w:t>
      </w:r>
    </w:p>
    <w:p w:rsidR="002550E9" w:rsidRDefault="002550E9" w:rsidP="002550E9">
      <w:pPr>
        <w:pStyle w:val="NormTop"/>
        <w:pBdr>
          <w:top w:val="none" w:sz="0" w:space="0" w:color="auto"/>
        </w:pBdr>
      </w:pPr>
      <w:r>
        <w:rPr>
          <w:color w:val="0000FF"/>
        </w:rPr>
        <w:t>TD S2</w:t>
      </w:r>
      <w:r>
        <w:rPr>
          <w:color w:val="0000FF"/>
        </w:rPr>
        <w:noBreakHyphen/>
        <w:t>171028</w:t>
      </w:r>
      <w:r w:rsidRPr="00430001">
        <w:t xml:space="preserve"> </w:t>
      </w:r>
      <w:r>
        <w:t xml:space="preserve">(P-CR) TS 23.502: </w:t>
      </w:r>
      <w:r w:rsidRPr="00430001">
        <w:rPr>
          <w:noProof/>
        </w:rPr>
        <w:t>Xn</w:t>
      </w:r>
      <w:r>
        <w:t xml:space="preserve"> based inter NG RAN handover procedures. (Source: Samsung).</w:t>
      </w:r>
      <w:r>
        <w:br/>
      </w:r>
      <w:r w:rsidRPr="00430001">
        <w:rPr>
          <w:b/>
        </w:rPr>
        <w:t>Abstract:</w:t>
      </w:r>
      <w:r w:rsidRPr="00430001">
        <w:t xml:space="preserve"> </w:t>
      </w:r>
      <w:r>
        <w:t xml:space="preserve">This contribution discusses </w:t>
      </w:r>
      <w:r w:rsidRPr="00430001">
        <w:rPr>
          <w:noProof/>
        </w:rPr>
        <w:t>Xn</w:t>
      </w:r>
      <w:r>
        <w:t xml:space="preserve"> based inter NG RAN handover for </w:t>
      </w:r>
      <w:r w:rsidRPr="00430001">
        <w:rPr>
          <w:noProof/>
        </w:rPr>
        <w:t>NextGen</w:t>
      </w:r>
      <w:r>
        <w:t xml:space="preserve"> system. This contribution is intended for 3GPP TS 23.502 Handover section.</w:t>
      </w:r>
    </w:p>
    <w:p w:rsidR="002550E9" w:rsidRPr="00430001" w:rsidRDefault="002550E9" w:rsidP="002550E9">
      <w:pPr>
        <w:keepNext/>
        <w:keepLines/>
      </w:pPr>
      <w:r>
        <w:rPr>
          <w:b/>
        </w:rPr>
        <w:t>Discussion and conclusion:</w:t>
      </w:r>
    </w:p>
    <w:p w:rsidR="00881E43" w:rsidRPr="00881E43" w:rsidRDefault="00881E43" w:rsidP="00881E43">
      <w:pPr>
        <w:keepLines/>
      </w:pPr>
      <w:r>
        <w:t xml:space="preserve">Revised in parallel session,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71039</w:t>
      </w:r>
      <w:r>
        <w:t xml:space="preserve"> and </w:t>
      </w:r>
      <w:r w:rsidRPr="00881E43">
        <w:rPr>
          <w:color w:val="0000FF"/>
        </w:rPr>
        <w:t>TD S2</w:t>
      </w:r>
      <w:r w:rsidRPr="00881E43">
        <w:rPr>
          <w:color w:val="0000FF"/>
        </w:rPr>
        <w:noBreakHyphen/>
        <w:t>170881</w:t>
      </w:r>
      <w:r>
        <w:t xml:space="preserve">, to </w:t>
      </w:r>
      <w:r w:rsidRPr="00881E43">
        <w:rPr>
          <w:color w:val="0000FF"/>
        </w:rPr>
        <w:t>TD S2</w:t>
      </w:r>
      <w:r w:rsidRPr="00881E43">
        <w:rPr>
          <w:color w:val="0000FF"/>
        </w:rPr>
        <w:noBreakHyphen/>
      </w:r>
      <w:r>
        <w:rPr>
          <w:color w:val="0000FF"/>
        </w:rPr>
        <w:t>171372</w:t>
      </w:r>
      <w:r>
        <w:t xml:space="preserve">. </w:t>
      </w:r>
      <w:r w:rsidR="00715F84">
        <w:t xml:space="preserve">Some issues were raised and this was left for further off-line discussion and revised in </w:t>
      </w:r>
      <w:r w:rsidR="00715F84" w:rsidRPr="00916E52">
        <w:rPr>
          <w:rFonts w:cs="Arial"/>
          <w:color w:val="0000FF"/>
          <w:szCs w:val="16"/>
          <w:lang w:eastAsia="en-US"/>
        </w:rPr>
        <w:t>TD S2</w:t>
      </w:r>
      <w:r w:rsidR="00715F84" w:rsidRPr="00916E52">
        <w:rPr>
          <w:rFonts w:cs="Arial"/>
          <w:color w:val="0000FF"/>
          <w:szCs w:val="16"/>
          <w:lang w:eastAsia="en-US"/>
        </w:rPr>
        <w:noBreakHyphen/>
        <w:t>1</w:t>
      </w:r>
      <w:r w:rsidR="00715F84">
        <w:rPr>
          <w:rFonts w:cs="Arial"/>
          <w:color w:val="0000FF"/>
          <w:szCs w:val="16"/>
          <w:lang w:eastAsia="en-US"/>
        </w:rPr>
        <w:t>71565</w:t>
      </w:r>
      <w:r w:rsidR="00715F84">
        <w:t>. Samsung reported that this is all new text and revisions are</w:t>
      </w:r>
      <w:r w:rsidR="00715F84" w:rsidRPr="00715F84">
        <w:t xml:space="preserve"> </w:t>
      </w:r>
      <w:r w:rsidR="00715F84">
        <w:t xml:space="preserve">only shown from the previous version. A number of issues were raised and this was left for further off-line discussion and revised in </w:t>
      </w:r>
      <w:r w:rsidR="00715F84" w:rsidRPr="00916E52">
        <w:rPr>
          <w:rFonts w:cs="Arial"/>
          <w:color w:val="0000FF"/>
          <w:szCs w:val="16"/>
          <w:lang w:eastAsia="en-US"/>
        </w:rPr>
        <w:t>TD S2</w:t>
      </w:r>
      <w:r w:rsidR="00715F84" w:rsidRPr="00916E52">
        <w:rPr>
          <w:rFonts w:cs="Arial"/>
          <w:color w:val="0000FF"/>
          <w:szCs w:val="16"/>
          <w:lang w:eastAsia="en-US"/>
        </w:rPr>
        <w:noBreakHyphen/>
        <w:t>1</w:t>
      </w:r>
      <w:r w:rsidR="00715F84">
        <w:rPr>
          <w:rFonts w:cs="Arial"/>
          <w:color w:val="0000FF"/>
          <w:szCs w:val="16"/>
          <w:lang w:eastAsia="en-US"/>
        </w:rPr>
        <w:t>71569</w:t>
      </w:r>
      <w:r w:rsidR="00715F84">
        <w:t>.</w:t>
      </w:r>
      <w:r w:rsidR="00715F84" w:rsidRPr="00916E52">
        <w:rPr>
          <w:lang w:eastAsia="en-US"/>
        </w:rPr>
        <w:t xml:space="preserve"> </w:t>
      </w:r>
      <w:r w:rsidR="00715F84">
        <w:rPr>
          <w:lang w:eastAsia="en-US"/>
        </w:rPr>
        <w:t xml:space="preserve">Reviewed and </w:t>
      </w:r>
      <w:r w:rsidR="00CD494C">
        <w:rPr>
          <w:color w:val="FF0000"/>
        </w:rPr>
        <w:t>agreed</w:t>
      </w:r>
      <w:r w:rsidR="00CD494C">
        <w:t xml:space="preserve"> in parallel session</w:t>
      </w:r>
      <w:r w:rsidR="00715F84">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171039</w:t>
      </w:r>
      <w:r w:rsidRPr="00430001">
        <w:t xml:space="preserve"> </w:t>
      </w:r>
      <w:r>
        <w:t xml:space="preserve">(P-CR) TS 23.502: Handover procedure. (Source: Huawei, </w:t>
      </w:r>
      <w:r w:rsidRPr="00430001">
        <w:rPr>
          <w:noProof/>
        </w:rPr>
        <w:t>HiSilicon</w:t>
      </w:r>
      <w:r>
        <w:t>).</w:t>
      </w:r>
      <w:r>
        <w:br/>
      </w:r>
      <w:r w:rsidRPr="00430001">
        <w:rPr>
          <w:b/>
        </w:rPr>
        <w:t>Abstract:</w:t>
      </w:r>
      <w:r w:rsidRPr="00430001">
        <w:t xml:space="preserve"> </w:t>
      </w:r>
      <w:r>
        <w:t xml:space="preserve">This contribution discusses the </w:t>
      </w:r>
      <w:r w:rsidRPr="00430001">
        <w:rPr>
          <w:noProof/>
        </w:rPr>
        <w:t xml:space="preserve">Xn-based </w:t>
      </w:r>
      <w:r>
        <w:t>handover procedure for UE.</w:t>
      </w:r>
    </w:p>
    <w:p w:rsidR="002550E9" w:rsidRPr="00430001" w:rsidRDefault="002550E9" w:rsidP="002550E9">
      <w:pPr>
        <w:keepNext/>
        <w:keepLines/>
      </w:pPr>
      <w:r>
        <w:rPr>
          <w:b/>
        </w:rPr>
        <w:t>Discussion and conclusion:</w:t>
      </w:r>
    </w:p>
    <w:p w:rsidR="002550E9" w:rsidRPr="00881E43" w:rsidRDefault="00881E43" w:rsidP="002550E9">
      <w:pPr>
        <w:keepLines/>
      </w:pPr>
      <w:r>
        <w:t xml:space="preserve">Merged into </w:t>
      </w:r>
      <w:r w:rsidRPr="00881E43">
        <w:rPr>
          <w:color w:val="0000FF"/>
        </w:rPr>
        <w:t>TD S2</w:t>
      </w:r>
      <w:r w:rsidRPr="00881E43">
        <w:rPr>
          <w:color w:val="0000FF"/>
        </w:rPr>
        <w:noBreakHyphen/>
        <w:t>171372</w:t>
      </w:r>
      <w:r>
        <w:t>.</w:t>
      </w:r>
    </w:p>
    <w:p w:rsidR="002550E9" w:rsidRDefault="002550E9" w:rsidP="002550E9">
      <w:pPr>
        <w:pStyle w:val="NormTop"/>
      </w:pPr>
      <w:r>
        <w:rPr>
          <w:color w:val="0000FF"/>
        </w:rPr>
        <w:t>TD S2</w:t>
      </w:r>
      <w:r>
        <w:rPr>
          <w:color w:val="0000FF"/>
        </w:rPr>
        <w:noBreakHyphen/>
        <w:t>171048</w:t>
      </w:r>
      <w:r w:rsidRPr="00430001">
        <w:t xml:space="preserve"> </w:t>
      </w:r>
      <w:r>
        <w:t>(P-CR) Handover consideration for 5G. (Source: CATT).</w:t>
      </w:r>
      <w:r>
        <w:br/>
      </w:r>
      <w:r w:rsidRPr="00430001">
        <w:rPr>
          <w:b/>
        </w:rPr>
        <w:t>Abstract:</w:t>
      </w:r>
      <w:r w:rsidRPr="00430001">
        <w:t xml:space="preserve"> </w:t>
      </w:r>
      <w:r>
        <w:t>This contribution discuss the handover related scenario and different handling for different SSC mode PDU session.</w:t>
      </w:r>
    </w:p>
    <w:p w:rsidR="00881E43" w:rsidRPr="00881E43" w:rsidRDefault="00881E43" w:rsidP="00881E43">
      <w:pPr>
        <w:keepNext/>
        <w:rPr>
          <w:i/>
        </w:rPr>
      </w:pPr>
      <w:r w:rsidRPr="00881E43">
        <w:rPr>
          <w:i/>
        </w:rPr>
        <w:t xml:space="preserve">Parallel comment: </w:t>
      </w:r>
      <w:r w:rsidRPr="00881E43">
        <w:rPr>
          <w:i/>
          <w:noProof/>
        </w:rPr>
        <w:t>Xn-based</w:t>
      </w:r>
      <w:r>
        <w:rPr>
          <w:i/>
        </w:rPr>
        <w:t xml:space="preserve"> handover without UPF relocation procedure merged with </w:t>
      </w:r>
      <w:r w:rsidRPr="00881E43">
        <w:rPr>
          <w:i/>
          <w:color w:val="0000FF"/>
        </w:rPr>
        <w:t>TD S2</w:t>
      </w:r>
      <w:r w:rsidRPr="00881E43">
        <w:rPr>
          <w:i/>
          <w:color w:val="0000FF"/>
        </w:rPr>
        <w:noBreakHyphen/>
        <w:t>171372</w:t>
      </w:r>
      <w:r>
        <w:rPr>
          <w:i/>
        </w:rPr>
        <w:t>.</w:t>
      </w:r>
    </w:p>
    <w:p w:rsidR="002550E9" w:rsidRPr="00430001" w:rsidRDefault="002550E9" w:rsidP="002550E9">
      <w:pPr>
        <w:keepNext/>
        <w:keepLines/>
      </w:pPr>
      <w:r>
        <w:rPr>
          <w:b/>
        </w:rPr>
        <w:t>Discussion and conclusion:</w:t>
      </w:r>
    </w:p>
    <w:p w:rsidR="002550E9" w:rsidRPr="00881E43" w:rsidRDefault="00881E43" w:rsidP="002550E9">
      <w:pPr>
        <w:keepLines/>
      </w:pPr>
      <w:r>
        <w:t xml:space="preserve">Partially merged with </w:t>
      </w:r>
      <w:r w:rsidRPr="00881E43">
        <w:rPr>
          <w:color w:val="0000FF"/>
        </w:rPr>
        <w:t>TD S2</w:t>
      </w:r>
      <w:r w:rsidRPr="00881E43">
        <w:rPr>
          <w:color w:val="0000FF"/>
        </w:rPr>
        <w:noBreakHyphen/>
        <w:t>171372</w:t>
      </w:r>
      <w:r>
        <w:t xml:space="preserve">. </w:t>
      </w:r>
      <w:r w:rsidR="00715F84" w:rsidRPr="00715F84">
        <w:rPr>
          <w:color w:val="0000FF"/>
        </w:rPr>
        <w:t>Noted</w:t>
      </w:r>
      <w:r w:rsidR="00715F84">
        <w:t xml:space="preserve"> in parallel session</w:t>
      </w:r>
      <w:r>
        <w:t>.</w:t>
      </w:r>
    </w:p>
    <w:p w:rsidR="002550E9" w:rsidRDefault="002550E9" w:rsidP="002550E9">
      <w:pPr>
        <w:pStyle w:val="NormTop"/>
      </w:pPr>
      <w:r>
        <w:rPr>
          <w:color w:val="0000FF"/>
        </w:rPr>
        <w:t>TD S2</w:t>
      </w:r>
      <w:r>
        <w:rPr>
          <w:color w:val="0000FF"/>
        </w:rPr>
        <w:noBreakHyphen/>
        <w:t>170881</w:t>
      </w:r>
      <w:r w:rsidRPr="00430001">
        <w:t xml:space="preserve"> </w:t>
      </w:r>
      <w:r>
        <w:t xml:space="preserve">(P-CR) </w:t>
      </w:r>
      <w:r w:rsidRPr="00430001">
        <w:rPr>
          <w:noProof/>
        </w:rPr>
        <w:t>Xn</w:t>
      </w:r>
      <w:r>
        <w:t xml:space="preserve"> based handover without SMF relocation. (Source: NTT DOCOMO).</w:t>
      </w:r>
      <w:r>
        <w:br/>
      </w:r>
      <w:r w:rsidRPr="00430001">
        <w:rPr>
          <w:b/>
        </w:rPr>
        <w:t>Abstract:</w:t>
      </w:r>
      <w:r w:rsidRPr="00430001">
        <w:t xml:space="preserve"> </w:t>
      </w:r>
      <w:r w:rsidRPr="00430001">
        <w:rPr>
          <w:noProof/>
        </w:rPr>
        <w:t>Xn</w:t>
      </w:r>
      <w:r>
        <w:t xml:space="preserve"> based handover without SMF relocation, when a UE has single/multiple N3 interfaces.</w:t>
      </w:r>
    </w:p>
    <w:p w:rsidR="00881E43" w:rsidRPr="00881E43" w:rsidRDefault="00881E43" w:rsidP="00881E43">
      <w:pPr>
        <w:keepNext/>
        <w:rPr>
          <w:i/>
        </w:rPr>
      </w:pPr>
      <w:r w:rsidRPr="00881E43">
        <w:rPr>
          <w:i/>
        </w:rPr>
        <w:t xml:space="preserve">Parallel comment: </w:t>
      </w:r>
      <w:r>
        <w:rPr>
          <w:i/>
          <w:noProof/>
        </w:rPr>
        <w:t xml:space="preserve">Editor's Note will be added in </w:t>
      </w:r>
      <w:r w:rsidRPr="00881E43">
        <w:rPr>
          <w:i/>
          <w:noProof/>
          <w:color w:val="0000FF"/>
        </w:rPr>
        <w:t>TD S2</w:t>
      </w:r>
      <w:r w:rsidRPr="00881E43">
        <w:rPr>
          <w:i/>
          <w:noProof/>
          <w:color w:val="0000FF"/>
        </w:rPr>
        <w:noBreakHyphen/>
        <w:t>171372</w:t>
      </w:r>
      <w:r>
        <w:rPr>
          <w:i/>
          <w:noProof/>
        </w:rPr>
        <w:t xml:space="preserve"> that roaming case is FFS.</w:t>
      </w:r>
    </w:p>
    <w:p w:rsidR="002550E9" w:rsidRPr="00430001" w:rsidRDefault="002550E9" w:rsidP="002550E9">
      <w:pPr>
        <w:keepNext/>
        <w:keepLines/>
      </w:pPr>
      <w:r>
        <w:rPr>
          <w:b/>
        </w:rPr>
        <w:t>Discussion and conclusion:</w:t>
      </w:r>
    </w:p>
    <w:p w:rsidR="002550E9" w:rsidRPr="00881E43" w:rsidRDefault="00881E43" w:rsidP="002550E9">
      <w:pPr>
        <w:keepLines/>
      </w:pPr>
      <w:r>
        <w:t xml:space="preserve">Merged into </w:t>
      </w:r>
      <w:r w:rsidRPr="00881E43">
        <w:rPr>
          <w:color w:val="0000FF"/>
        </w:rPr>
        <w:t>TD S2</w:t>
      </w:r>
      <w:r w:rsidRPr="00881E43">
        <w:rPr>
          <w:color w:val="0000FF"/>
        </w:rPr>
        <w:noBreakHyphen/>
        <w:t>171372</w:t>
      </w:r>
      <w:r>
        <w:t>.</w:t>
      </w:r>
    </w:p>
    <w:p w:rsidR="002550E9" w:rsidRDefault="002550E9" w:rsidP="002550E9">
      <w:pPr>
        <w:pStyle w:val="H6"/>
        <w:rPr>
          <w:color w:val="0000FF"/>
        </w:rPr>
      </w:pPr>
      <w:r>
        <w:rPr>
          <w:color w:val="0000FF"/>
        </w:rPr>
        <w:lastRenderedPageBreak/>
        <w:t>Other</w:t>
      </w:r>
    </w:p>
    <w:p w:rsidR="002550E9" w:rsidRDefault="002550E9" w:rsidP="002550E9">
      <w:pPr>
        <w:pStyle w:val="NormTop"/>
        <w:pBdr>
          <w:top w:val="none" w:sz="0" w:space="0" w:color="auto"/>
        </w:pBdr>
      </w:pPr>
      <w:r>
        <w:rPr>
          <w:color w:val="0000FF"/>
        </w:rPr>
        <w:t>TD S2</w:t>
      </w:r>
      <w:r>
        <w:rPr>
          <w:color w:val="0000FF"/>
        </w:rPr>
        <w:noBreakHyphen/>
        <w:t>170718</w:t>
      </w:r>
      <w:r w:rsidRPr="00430001">
        <w:t xml:space="preserve"> </w:t>
      </w:r>
      <w:r>
        <w:t xml:space="preserve">(P-CR) </w:t>
      </w:r>
      <w:r w:rsidRPr="00430001">
        <w:rPr>
          <w:noProof/>
        </w:rPr>
        <w:t>pCR</w:t>
      </w:r>
      <w:r>
        <w:t xml:space="preserve"> 23.501 - Misc. corrections to resource activation. (Source: </w:t>
      </w:r>
      <w:r w:rsidRPr="00430001">
        <w:rPr>
          <w:noProof/>
        </w:rPr>
        <w:t>MediaTek</w:t>
      </w:r>
      <w:r>
        <w:t xml:space="preserve"> Inc).</w:t>
      </w:r>
      <w:r>
        <w:br/>
      </w:r>
      <w:r w:rsidRPr="00430001">
        <w:rPr>
          <w:b/>
        </w:rPr>
        <w:t>Abstract:</w:t>
      </w:r>
      <w:r w:rsidRPr="00430001">
        <w:t xml:space="preserve"> </w:t>
      </w:r>
      <w:r>
        <w:t>Correcting misc. inconsistencies, ambiguities and editorials.</w:t>
      </w:r>
    </w:p>
    <w:p w:rsidR="00881E43" w:rsidRPr="00881E43" w:rsidRDefault="00881E43" w:rsidP="00881E43">
      <w:pPr>
        <w:keepNext/>
        <w:rPr>
          <w:i/>
        </w:rPr>
      </w:pPr>
      <w:r w:rsidRPr="00881E43">
        <w:rPr>
          <w:i/>
        </w:rPr>
        <w:t xml:space="preserve">Parallel comment: </w:t>
      </w:r>
      <w:r>
        <w:rPr>
          <w:i/>
        </w:rPr>
        <w:t>No one to present the paper.</w:t>
      </w:r>
    </w:p>
    <w:p w:rsidR="002550E9" w:rsidRPr="00430001" w:rsidRDefault="002550E9" w:rsidP="002550E9">
      <w:pPr>
        <w:keepNext/>
        <w:keepLines/>
      </w:pPr>
      <w:r>
        <w:rPr>
          <w:b/>
        </w:rPr>
        <w:t>Discussion and conclusion:</w:t>
      </w:r>
    </w:p>
    <w:p w:rsidR="002550E9" w:rsidRPr="00430001" w:rsidRDefault="002550E9" w:rsidP="002550E9">
      <w:pPr>
        <w:keepLines/>
      </w:pPr>
      <w:r>
        <w:t xml:space="preserve">Moved from 6.5.3 to 6.5.7. </w:t>
      </w:r>
      <w:r w:rsidR="00FC0C0E">
        <w:t xml:space="preserve">This was </w:t>
      </w:r>
      <w:r w:rsidR="00FC0C0E" w:rsidRPr="00FC0C0E">
        <w:rPr>
          <w:color w:val="0000FF"/>
        </w:rPr>
        <w:t>not handled</w:t>
      </w:r>
      <w:r w:rsidR="00FC0C0E">
        <w:t>.</w:t>
      </w:r>
    </w:p>
    <w:p w:rsidR="002550E9" w:rsidRDefault="002550E9" w:rsidP="002550E9">
      <w:pPr>
        <w:pStyle w:val="NormTop"/>
      </w:pPr>
      <w:r>
        <w:rPr>
          <w:color w:val="0000FF"/>
        </w:rPr>
        <w:t>TD S2</w:t>
      </w:r>
      <w:r>
        <w:rPr>
          <w:color w:val="0000FF"/>
        </w:rPr>
        <w:noBreakHyphen/>
        <w:t>170916</w:t>
      </w:r>
      <w:r w:rsidRPr="00430001">
        <w:t xml:space="preserve"> </w:t>
      </w:r>
      <w:r>
        <w:t>(P-CR) 23.501: SA WG2 impacts of RRC inactive mode and RAN paging. (Source: Qualcomm Incorporated).</w:t>
      </w:r>
      <w:r>
        <w:br/>
      </w:r>
      <w:r w:rsidRPr="00430001">
        <w:rPr>
          <w:b/>
        </w:rPr>
        <w:t>Abstract:</w:t>
      </w:r>
      <w:r w:rsidRPr="00430001">
        <w:t xml:space="preserve"> </w:t>
      </w:r>
      <w:r>
        <w:t>This contribution analyses the System impacts of RRC inactive mode feature, and proposes a way forward on the system architecture aspects.</w:t>
      </w:r>
    </w:p>
    <w:p w:rsidR="002550E9" w:rsidRPr="00430001" w:rsidRDefault="002550E9" w:rsidP="002550E9">
      <w:pPr>
        <w:keepNext/>
        <w:keepLines/>
      </w:pPr>
      <w:r>
        <w:rPr>
          <w:b/>
        </w:rPr>
        <w:t>Discussion and conclusion:</w:t>
      </w:r>
    </w:p>
    <w:p w:rsidR="002550E9" w:rsidRPr="00881E43" w:rsidRDefault="00881E43" w:rsidP="002550E9">
      <w:pPr>
        <w:keepLines/>
      </w:pPr>
      <w:r>
        <w:t xml:space="preserve">Revised in parallel session to </w:t>
      </w:r>
      <w:r w:rsidRPr="00881E43">
        <w:rPr>
          <w:color w:val="0000FF"/>
        </w:rPr>
        <w:t>TD S2</w:t>
      </w:r>
      <w:r w:rsidRPr="00881E43">
        <w:rPr>
          <w:color w:val="0000FF"/>
        </w:rPr>
        <w:noBreakHyphen/>
        <w:t>171373</w:t>
      </w:r>
      <w:r>
        <w:t xml:space="preserve">. </w:t>
      </w:r>
      <w:r w:rsidR="00715F84">
        <w:t xml:space="preserve">This was </w:t>
      </w:r>
      <w:r w:rsidR="00715F84" w:rsidRPr="00715F84">
        <w:rPr>
          <w:color w:val="FF0000"/>
        </w:rPr>
        <w:t>withdrawn</w:t>
      </w:r>
      <w:r w:rsidR="00715F84">
        <w:t xml:space="preserve"> (not provided).</w:t>
      </w:r>
    </w:p>
    <w:p w:rsidR="002550E9" w:rsidRDefault="002550E9" w:rsidP="002550E9">
      <w:pPr>
        <w:pStyle w:val="NormTop"/>
      </w:pPr>
      <w:r>
        <w:rPr>
          <w:color w:val="0000FF"/>
        </w:rPr>
        <w:t>TD S2</w:t>
      </w:r>
      <w:r>
        <w:rPr>
          <w:color w:val="0000FF"/>
        </w:rPr>
        <w:noBreakHyphen/>
        <w:t>170917</w:t>
      </w:r>
      <w:r w:rsidRPr="00430001">
        <w:t xml:space="preserve"> </w:t>
      </w:r>
      <w:r>
        <w:t>(P-CR) 23.502: SA WG2 impacts of RRC inactive mode and RAN paging. (Source: Qualcomm Incorporated).</w:t>
      </w:r>
      <w:r>
        <w:br/>
      </w:r>
      <w:r w:rsidRPr="00430001">
        <w:rPr>
          <w:b/>
        </w:rPr>
        <w:t>Abstract:</w:t>
      </w:r>
      <w:r w:rsidRPr="00430001">
        <w:t xml:space="preserve"> </w:t>
      </w:r>
      <w:r>
        <w:t xml:space="preserve">This contribution analyses the impacts to procedures for UE mobility while in RRC inactive mode, with and without </w:t>
      </w:r>
      <w:r w:rsidRPr="00430001">
        <w:rPr>
          <w:noProof/>
        </w:rPr>
        <w:t>Xn</w:t>
      </w:r>
      <w:r>
        <w:t xml:space="preserve"> interface between source and target (R)AN node.</w:t>
      </w:r>
    </w:p>
    <w:p w:rsidR="002550E9" w:rsidRPr="00430001" w:rsidRDefault="002550E9" w:rsidP="002550E9">
      <w:pPr>
        <w:keepNext/>
        <w:keepLines/>
      </w:pPr>
      <w:r>
        <w:rPr>
          <w:b/>
        </w:rPr>
        <w:t>Discussion and conclusion:</w:t>
      </w:r>
    </w:p>
    <w:p w:rsidR="00881E43" w:rsidRPr="00881E43" w:rsidRDefault="00881E43" w:rsidP="00881E43">
      <w:pPr>
        <w:keepLines/>
      </w:pPr>
      <w:r>
        <w:t xml:space="preserve">Revised in parallel session to </w:t>
      </w:r>
      <w:r w:rsidRPr="00881E43">
        <w:rPr>
          <w:color w:val="0000FF"/>
        </w:rPr>
        <w:t>TD S2</w:t>
      </w:r>
      <w:r w:rsidRPr="00881E43">
        <w:rPr>
          <w:color w:val="0000FF"/>
        </w:rPr>
        <w:noBreakHyphen/>
      </w:r>
      <w:r>
        <w:rPr>
          <w:color w:val="0000FF"/>
        </w:rPr>
        <w:t>171374</w:t>
      </w:r>
      <w:r>
        <w:t xml:space="preserve">. </w:t>
      </w:r>
      <w:r w:rsidR="00715F84">
        <w:t xml:space="preserve">This was </w:t>
      </w:r>
      <w:r w:rsidR="00715F84" w:rsidRPr="00715F84">
        <w:rPr>
          <w:color w:val="FF0000"/>
        </w:rPr>
        <w:t>withdrawn</w:t>
      </w:r>
      <w:r w:rsidR="00715F84">
        <w:t xml:space="preserve"> (not provided).</w:t>
      </w:r>
    </w:p>
    <w:p w:rsidR="002550E9" w:rsidRPr="00430001" w:rsidRDefault="002550E9" w:rsidP="002550E9">
      <w:pPr>
        <w:pStyle w:val="H6"/>
        <w:rPr>
          <w:color w:val="0000FF"/>
        </w:rPr>
      </w:pPr>
      <w:r>
        <w:rPr>
          <w:color w:val="0000FF"/>
        </w:rPr>
        <w:t>N2 Release</w:t>
      </w:r>
    </w:p>
    <w:p w:rsidR="002550E9" w:rsidRDefault="002550E9" w:rsidP="002550E9">
      <w:pPr>
        <w:pStyle w:val="NormTop"/>
        <w:pBdr>
          <w:top w:val="none" w:sz="0" w:space="0" w:color="auto"/>
        </w:pBdr>
      </w:pPr>
      <w:r>
        <w:rPr>
          <w:color w:val="0000FF"/>
        </w:rPr>
        <w:t>TD S2</w:t>
      </w:r>
      <w:r>
        <w:rPr>
          <w:color w:val="0000FF"/>
        </w:rPr>
        <w:noBreakHyphen/>
        <w:t>170767</w:t>
      </w:r>
      <w:r w:rsidRPr="00430001">
        <w:t xml:space="preserve"> </w:t>
      </w:r>
      <w:r>
        <w:t xml:space="preserve">(P-CR) TS 23.502: N2 Release Procedure. (Source: LG Electronics, CATT, Samsung). (Revision of </w:t>
      </w:r>
      <w:r>
        <w:rPr>
          <w:color w:val="0000FF"/>
        </w:rPr>
        <w:t>TD S2</w:t>
      </w:r>
      <w:r>
        <w:rPr>
          <w:color w:val="0000FF"/>
        </w:rPr>
        <w:noBreakHyphen/>
      </w:r>
      <w:r w:rsidRPr="00430001">
        <w:rPr>
          <w:color w:val="0000FF"/>
        </w:rPr>
        <w:t>170234</w:t>
      </w:r>
      <w:r w:rsidRPr="00430001">
        <w:t>).</w:t>
      </w:r>
      <w:r>
        <w:br/>
      </w:r>
      <w:r w:rsidRPr="00430001">
        <w:rPr>
          <w:b/>
        </w:rPr>
        <w:t>Abstract:</w:t>
      </w:r>
      <w:r w:rsidRPr="00430001">
        <w:t xml:space="preserve"> </w:t>
      </w:r>
      <w:r>
        <w:t>This contribution proposes to add N2 release procedure for CM state transition by releasing N2 and N3 connections for the 5G System.</w:t>
      </w:r>
    </w:p>
    <w:p w:rsidR="002550E9" w:rsidRPr="00430001" w:rsidRDefault="002550E9" w:rsidP="002550E9">
      <w:pPr>
        <w:keepNext/>
        <w:keepLines/>
      </w:pPr>
      <w:r>
        <w:rPr>
          <w:b/>
        </w:rPr>
        <w:t>Discussion and conclusion:</w:t>
      </w:r>
    </w:p>
    <w:p w:rsidR="002550E9" w:rsidRPr="00430001" w:rsidRDefault="002550E9" w:rsidP="002550E9">
      <w:pPr>
        <w:keepLines/>
      </w:pPr>
      <w:r>
        <w:t xml:space="preserve">Revision of S2-170234 from S2#118BIS. </w:t>
      </w:r>
      <w:r w:rsidR="00FC0C0E">
        <w:t xml:space="preserve">This was </w:t>
      </w:r>
      <w:r w:rsidR="00FC0C0E" w:rsidRPr="00FC0C0E">
        <w:rPr>
          <w:color w:val="0000FF"/>
        </w:rPr>
        <w:t>not handled</w:t>
      </w:r>
      <w:r w:rsidR="00FC0C0E">
        <w:t>.</w:t>
      </w:r>
    </w:p>
    <w:p w:rsidR="002550E9" w:rsidRDefault="002550E9" w:rsidP="002550E9">
      <w:pPr>
        <w:pStyle w:val="NormTop"/>
      </w:pPr>
      <w:r>
        <w:rPr>
          <w:color w:val="0000FF"/>
        </w:rPr>
        <w:t>TD S2</w:t>
      </w:r>
      <w:r>
        <w:rPr>
          <w:color w:val="0000FF"/>
        </w:rPr>
        <w:noBreakHyphen/>
        <w:t>171041</w:t>
      </w:r>
      <w:r w:rsidRPr="00430001">
        <w:t xml:space="preserve"> </w:t>
      </w:r>
      <w:r>
        <w:t xml:space="preserve">(P-CR) TS 23.502: N2 Release Procedure. (Source: Huawei, </w:t>
      </w:r>
      <w:r w:rsidRPr="00430001">
        <w:rPr>
          <w:noProof/>
        </w:rPr>
        <w:t>HiSilicon</w:t>
      </w:r>
      <w:r>
        <w:t>).</w:t>
      </w:r>
      <w:r>
        <w:br/>
      </w:r>
      <w:r w:rsidRPr="00430001">
        <w:rPr>
          <w:b/>
        </w:rPr>
        <w:t>Abstract:</w:t>
      </w:r>
      <w:r w:rsidRPr="00430001">
        <w:t xml:space="preserve"> </w:t>
      </w:r>
      <w:r>
        <w:t>This contribution proposes N2 Release Procedure.</w:t>
      </w:r>
    </w:p>
    <w:p w:rsidR="002550E9" w:rsidRPr="00430001" w:rsidRDefault="002550E9" w:rsidP="002550E9">
      <w:pPr>
        <w:keepNext/>
        <w:keepLines/>
      </w:pPr>
      <w:r>
        <w:rPr>
          <w:b/>
        </w:rPr>
        <w:t>Discussion and conclusion:</w:t>
      </w:r>
    </w:p>
    <w:p w:rsidR="002550E9" w:rsidRPr="00430001"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171091</w:t>
      </w:r>
      <w:r w:rsidRPr="00430001">
        <w:t xml:space="preserve"> </w:t>
      </w:r>
      <w:r>
        <w:t>(P-CR) TS 23.502: N2 Release Procedure. (Source: ETRI).</w:t>
      </w:r>
      <w:r>
        <w:br/>
      </w:r>
      <w:r w:rsidRPr="00430001">
        <w:rPr>
          <w:b/>
        </w:rPr>
        <w:t>Abstract:</w:t>
      </w:r>
      <w:r w:rsidRPr="00430001">
        <w:t xml:space="preserve"> </w:t>
      </w:r>
      <w:r>
        <w:t>This contribution proposes a N2 Release Procedure based on the TS 23.401 S1 Release Procedure.</w:t>
      </w:r>
    </w:p>
    <w:p w:rsidR="002550E9" w:rsidRPr="00430001" w:rsidRDefault="002550E9" w:rsidP="002550E9">
      <w:pPr>
        <w:keepNext/>
        <w:keepLines/>
      </w:pPr>
      <w:r>
        <w:rPr>
          <w:b/>
        </w:rPr>
        <w:t>Discussion and conclusion:</w:t>
      </w:r>
    </w:p>
    <w:p w:rsidR="002550E9" w:rsidRPr="00430001" w:rsidRDefault="00FC0C0E" w:rsidP="002550E9">
      <w:pPr>
        <w:keepLines/>
      </w:pPr>
      <w:r>
        <w:t xml:space="preserve">This was </w:t>
      </w:r>
      <w:r w:rsidRPr="00FC0C0E">
        <w:rPr>
          <w:color w:val="0000FF"/>
        </w:rPr>
        <w:t>not handled</w:t>
      </w:r>
      <w:r>
        <w:t>.</w:t>
      </w:r>
    </w:p>
    <w:p w:rsidR="002550E9" w:rsidRDefault="002550E9" w:rsidP="002550E9">
      <w:pPr>
        <w:pStyle w:val="Heading3"/>
      </w:pPr>
      <w:bookmarkStart w:id="24" w:name="_Toc477526574"/>
      <w:r>
        <w:t>6.5.8</w:t>
      </w:r>
      <w:r>
        <w:tab/>
        <w:t>Specific services support</w:t>
      </w:r>
      <w:bookmarkEnd w:id="24"/>
    </w:p>
    <w:p w:rsidR="002550E9" w:rsidRDefault="002550E9" w:rsidP="002550E9">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2550E9" w:rsidRDefault="002550E9" w:rsidP="002550E9">
      <w:pPr>
        <w:pStyle w:val="H6"/>
        <w:rPr>
          <w:color w:val="0000FF"/>
        </w:rPr>
      </w:pPr>
      <w:r>
        <w:rPr>
          <w:color w:val="0000FF"/>
        </w:rPr>
        <w:t>Location services</w:t>
      </w:r>
    </w:p>
    <w:p w:rsidR="002550E9" w:rsidRDefault="002550E9" w:rsidP="002550E9">
      <w:pPr>
        <w:pStyle w:val="NormTop"/>
        <w:pBdr>
          <w:top w:val="none" w:sz="0" w:space="0" w:color="auto"/>
        </w:pBdr>
      </w:pPr>
      <w:r>
        <w:rPr>
          <w:color w:val="0000FF"/>
        </w:rPr>
        <w:t>TD S2</w:t>
      </w:r>
      <w:r>
        <w:rPr>
          <w:color w:val="0000FF"/>
        </w:rPr>
        <w:noBreakHyphen/>
        <w:t>170819</w:t>
      </w:r>
      <w:r w:rsidRPr="004B5C6D">
        <w:t xml:space="preserve"> </w:t>
      </w:r>
      <w:r>
        <w:t>(DISCUSSION) TS 23.501: Location Services Alternatives for 5G System Architecture and 5G Procedures. (Source: Qualcomm Incorporated).</w:t>
      </w:r>
      <w:r>
        <w:br/>
      </w:r>
      <w:r w:rsidRPr="004B5C6D">
        <w:rPr>
          <w:b/>
        </w:rPr>
        <w:t>Abstract:</w:t>
      </w:r>
      <w:r w:rsidRPr="004B5C6D">
        <w:t xml:space="preserve"> </w:t>
      </w:r>
      <w:r>
        <w:t>This contribution describes two alternative solutions for supporting location services for NGC, one based on the existing solution in EPC and a second solution that is shown to be more efficient and flexible. It is proposed that the second solution only b.</w:t>
      </w:r>
    </w:p>
    <w:p w:rsidR="002550E9" w:rsidRPr="004B5C6D" w:rsidRDefault="002550E9" w:rsidP="002550E9">
      <w:pPr>
        <w:keepNext/>
        <w:keepLines/>
      </w:pPr>
      <w:r>
        <w:rPr>
          <w:b/>
        </w:rPr>
        <w:t>Discussion and conclusion:</w:t>
      </w:r>
    </w:p>
    <w:p w:rsidR="002550E9" w:rsidRPr="00AB2D98" w:rsidRDefault="00715F84" w:rsidP="002550E9">
      <w:pPr>
        <w:keepLines/>
      </w:pPr>
      <w:r w:rsidRPr="00715F84">
        <w:rPr>
          <w:color w:val="0000FF"/>
        </w:rPr>
        <w:t>Noted</w:t>
      </w:r>
      <w:r>
        <w:t xml:space="preserve"> in parallel session</w:t>
      </w:r>
      <w:r w:rsidR="00AB2D98">
        <w:t>.</w:t>
      </w:r>
    </w:p>
    <w:p w:rsidR="002550E9" w:rsidRDefault="002550E9" w:rsidP="002550E9">
      <w:pPr>
        <w:pStyle w:val="NormTop"/>
      </w:pPr>
      <w:r>
        <w:rPr>
          <w:color w:val="0000FF"/>
        </w:rPr>
        <w:lastRenderedPageBreak/>
        <w:t>TD S2</w:t>
      </w:r>
      <w:r>
        <w:rPr>
          <w:color w:val="0000FF"/>
        </w:rPr>
        <w:noBreakHyphen/>
        <w:t>170820</w:t>
      </w:r>
      <w:r w:rsidRPr="004B5C6D">
        <w:t xml:space="preserve"> </w:t>
      </w:r>
      <w:r>
        <w:t>(P-CR) TS 23.501: Location Services Revision for 5G System Architecture. (Source: Qualcomm Incorporated).</w:t>
      </w:r>
      <w:r>
        <w:br/>
      </w:r>
      <w:r w:rsidRPr="004B5C6D">
        <w:rPr>
          <w:b/>
        </w:rPr>
        <w:t>Abstract:</w:t>
      </w:r>
      <w:r w:rsidRPr="004B5C6D">
        <w:t xml:space="preserve"> </w:t>
      </w:r>
      <w:r>
        <w:t>This contribution provides a P-CR to update the architectural support for location services in the NGC.</w:t>
      </w:r>
    </w:p>
    <w:p w:rsidR="002550E9" w:rsidRPr="004B5C6D" w:rsidRDefault="002550E9" w:rsidP="002550E9">
      <w:pPr>
        <w:keepNext/>
        <w:keepLines/>
      </w:pPr>
      <w:r>
        <w:rPr>
          <w:b/>
        </w:rPr>
        <w:t>Discussion and conclusion:</w:t>
      </w:r>
    </w:p>
    <w:p w:rsidR="002550E9" w:rsidRPr="00AB2D98" w:rsidRDefault="00AB2D98" w:rsidP="002550E9">
      <w:pPr>
        <w:keepLines/>
      </w:pPr>
      <w:r>
        <w:t xml:space="preserve">Revised in parallel session to </w:t>
      </w:r>
      <w:r w:rsidRPr="00AB2D98">
        <w:rPr>
          <w:color w:val="0000FF"/>
        </w:rPr>
        <w:t>TD S2</w:t>
      </w:r>
      <w:r w:rsidRPr="00AB2D98">
        <w:rPr>
          <w:color w:val="0000FF"/>
        </w:rPr>
        <w:noBreakHyphen/>
        <w:t>171267</w:t>
      </w:r>
      <w:r>
        <w:t xml:space="preserve">. </w:t>
      </w:r>
      <w:r w:rsidR="00042070" w:rsidRPr="00042070">
        <w:rPr>
          <w:color w:val="0000FF"/>
        </w:rPr>
        <w:t>Noted</w:t>
      </w:r>
      <w:r w:rsidR="00042070">
        <w:t xml:space="preserve"> in parallel session.</w:t>
      </w:r>
    </w:p>
    <w:p w:rsidR="002550E9" w:rsidRDefault="002550E9" w:rsidP="002550E9">
      <w:pPr>
        <w:pStyle w:val="NormTop"/>
      </w:pPr>
      <w:r>
        <w:rPr>
          <w:color w:val="0000FF"/>
        </w:rPr>
        <w:t>TD S2</w:t>
      </w:r>
      <w:r>
        <w:rPr>
          <w:color w:val="0000FF"/>
        </w:rPr>
        <w:noBreakHyphen/>
        <w:t>170821</w:t>
      </w:r>
      <w:r w:rsidRPr="004B5C6D">
        <w:t xml:space="preserve"> </w:t>
      </w:r>
      <w:r>
        <w:t>(P-CR) TS 23.502: Location Services for 5G System Procedures. (Source: Qualcomm Incorporated).</w:t>
      </w:r>
      <w:r>
        <w:br/>
      </w:r>
      <w:r w:rsidRPr="004B5C6D">
        <w:rPr>
          <w:b/>
        </w:rPr>
        <w:t>Abstract:</w:t>
      </w:r>
      <w:r w:rsidRPr="004B5C6D">
        <w:t xml:space="preserve"> </w:t>
      </w:r>
      <w:r>
        <w:t>This contribution provides a P-CR to define high level procedures for support of location services in the NGC.</w:t>
      </w:r>
    </w:p>
    <w:p w:rsidR="002550E9" w:rsidRPr="004B5C6D" w:rsidRDefault="002550E9" w:rsidP="002550E9">
      <w:pPr>
        <w:keepNext/>
        <w:keepLines/>
      </w:pPr>
      <w:r>
        <w:rPr>
          <w:b/>
        </w:rPr>
        <w:t>Discussion and conclusion:</w:t>
      </w:r>
    </w:p>
    <w:p w:rsidR="00AB2D98" w:rsidRPr="00AB2D98" w:rsidRDefault="00AB2D98" w:rsidP="00AB2D98">
      <w:pPr>
        <w:keepLines/>
      </w:pPr>
      <w:r>
        <w:t xml:space="preserve">Revised in parallel session to </w:t>
      </w:r>
      <w:r w:rsidRPr="00AB2D98">
        <w:rPr>
          <w:color w:val="0000FF"/>
        </w:rPr>
        <w:t>TD S2</w:t>
      </w:r>
      <w:r w:rsidRPr="00AB2D98">
        <w:rPr>
          <w:color w:val="0000FF"/>
        </w:rPr>
        <w:noBreakHyphen/>
      </w:r>
      <w:r>
        <w:rPr>
          <w:color w:val="0000FF"/>
        </w:rPr>
        <w:t>171268</w:t>
      </w:r>
      <w:r>
        <w:t xml:space="preserve">. </w:t>
      </w:r>
      <w:r w:rsidR="00042070">
        <w:t xml:space="preserve">This was </w:t>
      </w:r>
      <w:r w:rsidR="00042070" w:rsidRPr="00042070">
        <w:rPr>
          <w:color w:val="FF0000"/>
        </w:rPr>
        <w:t>withdrawn</w:t>
      </w:r>
      <w:r w:rsidR="00042070">
        <w:t xml:space="preserve"> (not provided).</w:t>
      </w:r>
    </w:p>
    <w:p w:rsidR="002550E9" w:rsidRDefault="002550E9" w:rsidP="002550E9">
      <w:pPr>
        <w:pStyle w:val="H6"/>
        <w:rPr>
          <w:color w:val="0000FF"/>
        </w:rPr>
      </w:pPr>
      <w:r>
        <w:rPr>
          <w:color w:val="0000FF"/>
        </w:rPr>
        <w:t>SMS over NAS</w:t>
      </w:r>
    </w:p>
    <w:p w:rsidR="002550E9" w:rsidRDefault="002550E9" w:rsidP="002550E9">
      <w:pPr>
        <w:pStyle w:val="NormTop"/>
        <w:pBdr>
          <w:top w:val="none" w:sz="0" w:space="0" w:color="auto"/>
        </w:pBdr>
      </w:pPr>
      <w:r>
        <w:rPr>
          <w:color w:val="0000FF"/>
        </w:rPr>
        <w:t>TD S2</w:t>
      </w:r>
      <w:r>
        <w:rPr>
          <w:color w:val="0000FF"/>
        </w:rPr>
        <w:noBreakHyphen/>
        <w:t>170826</w:t>
      </w:r>
      <w:r w:rsidRPr="004B5C6D">
        <w:t xml:space="preserve"> </w:t>
      </w:r>
      <w:r>
        <w:t>(P-CR) TS 23.501: NAS Transport for SMS. (Source: Qualcomm Incorporated).</w:t>
      </w:r>
      <w:r>
        <w:br/>
      </w:r>
      <w:r w:rsidRPr="004B5C6D">
        <w:rPr>
          <w:b/>
        </w:rPr>
        <w:t>Abstract:</w:t>
      </w:r>
      <w:r w:rsidRPr="004B5C6D">
        <w:t xml:space="preserve"> </w:t>
      </w:r>
      <w:r>
        <w:t>This contribution proposes transport of SMS over NAS transport.</w:t>
      </w:r>
    </w:p>
    <w:p w:rsidR="002550E9" w:rsidRPr="004B5C6D" w:rsidRDefault="002550E9" w:rsidP="002550E9">
      <w:pPr>
        <w:keepNext/>
        <w:keepLines/>
        <w:rPr>
          <w:i/>
        </w:rPr>
      </w:pPr>
      <w:r>
        <w:rPr>
          <w:i/>
        </w:rPr>
        <w:t>Parallel discussion: SMS.</w:t>
      </w:r>
    </w:p>
    <w:p w:rsidR="002550E9" w:rsidRPr="004B5C6D" w:rsidRDefault="002550E9" w:rsidP="002550E9">
      <w:pPr>
        <w:keepNext/>
        <w:keepLines/>
      </w:pPr>
      <w:r>
        <w:rPr>
          <w:b/>
        </w:rPr>
        <w:t>Discussion and conclusion:</w:t>
      </w:r>
    </w:p>
    <w:p w:rsidR="002550E9" w:rsidRPr="004B5C6D" w:rsidRDefault="002550E9" w:rsidP="002550E9">
      <w:pPr>
        <w:keepLines/>
      </w:pPr>
      <w:r>
        <w:t xml:space="preserve">Moved from 6.5.2 to 6.5.8. </w:t>
      </w:r>
      <w:r w:rsidR="00AB2D98">
        <w:t xml:space="preserve">Merged into </w:t>
      </w:r>
      <w:r w:rsidR="00AB2D98" w:rsidRPr="00AB2D98">
        <w:rPr>
          <w:color w:val="0000FF"/>
        </w:rPr>
        <w:t>TD S2</w:t>
      </w:r>
      <w:r w:rsidR="00AB2D98" w:rsidRPr="00AB2D98">
        <w:rPr>
          <w:color w:val="0000FF"/>
        </w:rPr>
        <w:noBreakHyphen/>
        <w:t>171265</w:t>
      </w:r>
      <w:r w:rsidR="00AB2D98">
        <w:t>.</w:t>
      </w:r>
    </w:p>
    <w:p w:rsidR="002550E9" w:rsidRDefault="002550E9" w:rsidP="002550E9">
      <w:pPr>
        <w:pStyle w:val="NormTop"/>
      </w:pPr>
      <w:r>
        <w:rPr>
          <w:color w:val="0000FF"/>
        </w:rPr>
        <w:t>TD S2</w:t>
      </w:r>
      <w:r>
        <w:rPr>
          <w:color w:val="0000FF"/>
        </w:rPr>
        <w:noBreakHyphen/>
        <w:t>170987</w:t>
      </w:r>
      <w:r w:rsidRPr="004B5C6D">
        <w:t xml:space="preserve"> </w:t>
      </w:r>
      <w:r>
        <w:t xml:space="preserve">(P-CR) TS 23.501: Update of SMS over NAS. (Source: Huawei, </w:t>
      </w:r>
      <w:r w:rsidRPr="004B5C6D">
        <w:rPr>
          <w:noProof/>
        </w:rPr>
        <w:t>HiSilicon</w:t>
      </w:r>
      <w:r>
        <w:t>).</w:t>
      </w:r>
      <w:r>
        <w:br/>
      </w:r>
      <w:r w:rsidRPr="004B5C6D">
        <w:rPr>
          <w:b/>
        </w:rPr>
        <w:t>Abstract:</w:t>
      </w:r>
      <w:r w:rsidRPr="004B5C6D">
        <w:t xml:space="preserve"> </w:t>
      </w:r>
      <w:r>
        <w:t>This contribution proposes the architecture with service based interface to support SMS over NAS.</w:t>
      </w:r>
    </w:p>
    <w:p w:rsidR="002550E9" w:rsidRPr="004B5C6D" w:rsidRDefault="002550E9" w:rsidP="002550E9">
      <w:pPr>
        <w:keepNext/>
        <w:keepLines/>
      </w:pPr>
      <w:r>
        <w:rPr>
          <w:b/>
        </w:rPr>
        <w:t>Discussion and conclusion:</w:t>
      </w:r>
    </w:p>
    <w:p w:rsidR="002550E9" w:rsidRPr="004B5C6D" w:rsidRDefault="00AB2D98" w:rsidP="002550E9">
      <w:pPr>
        <w:keepLines/>
      </w:pPr>
      <w:r>
        <w:t xml:space="preserve">Merged into </w:t>
      </w:r>
      <w:r w:rsidRPr="00AB2D98">
        <w:rPr>
          <w:color w:val="0000FF"/>
        </w:rPr>
        <w:t>TD S2</w:t>
      </w:r>
      <w:r w:rsidRPr="00AB2D98">
        <w:rPr>
          <w:color w:val="0000FF"/>
        </w:rPr>
        <w:noBreakHyphen/>
        <w:t>171265</w:t>
      </w:r>
      <w:r>
        <w:t>.</w:t>
      </w:r>
    </w:p>
    <w:p w:rsidR="002550E9" w:rsidRDefault="002550E9" w:rsidP="002550E9">
      <w:pPr>
        <w:pStyle w:val="NormTop"/>
      </w:pPr>
      <w:r>
        <w:rPr>
          <w:color w:val="0000FF"/>
        </w:rPr>
        <w:t>TD S2</w:t>
      </w:r>
      <w:r>
        <w:rPr>
          <w:color w:val="0000FF"/>
        </w:rPr>
        <w:noBreakHyphen/>
        <w:t>171016</w:t>
      </w:r>
      <w:r w:rsidRPr="004B5C6D">
        <w:t xml:space="preserve"> </w:t>
      </w:r>
      <w:r>
        <w:t>(P-CR) TS 23.501: P-CR to update SMS architecture and functional description. (Source: Nokia).</w:t>
      </w:r>
      <w:r>
        <w:br/>
      </w:r>
      <w:r w:rsidRPr="004B5C6D">
        <w:rPr>
          <w:b/>
        </w:rPr>
        <w:t>Abstract:</w:t>
      </w:r>
      <w:r w:rsidRPr="004B5C6D">
        <w:t xml:space="preserve"> </w:t>
      </w:r>
      <w:r>
        <w:t>Proposes to update SMS architecture and functional description.</w:t>
      </w:r>
    </w:p>
    <w:p w:rsidR="00042070" w:rsidRPr="00042070" w:rsidRDefault="00042070" w:rsidP="00042070">
      <w:pPr>
        <w:keepNext/>
        <w:rPr>
          <w:i/>
        </w:rPr>
      </w:pPr>
      <w:r w:rsidRPr="00042070">
        <w:rPr>
          <w:i/>
        </w:rPr>
        <w:t>Parallel comment: Delete old figure (1st figure) Use terminology SM instead of SMS.</w:t>
      </w:r>
    </w:p>
    <w:p w:rsidR="002550E9" w:rsidRPr="004B5C6D" w:rsidRDefault="002550E9" w:rsidP="002550E9">
      <w:pPr>
        <w:keepNext/>
        <w:keepLines/>
      </w:pPr>
      <w:r>
        <w:rPr>
          <w:b/>
        </w:rPr>
        <w:t>Discussion and conclusion:</w:t>
      </w:r>
    </w:p>
    <w:p w:rsidR="00AB2D98" w:rsidRPr="00AB2D98" w:rsidRDefault="00AB2D98" w:rsidP="00AB2D98">
      <w:pPr>
        <w:keepLines/>
      </w:pPr>
      <w:r>
        <w:t>Revised in parallel session</w:t>
      </w:r>
      <w:r w:rsidR="00042070">
        <w:t>, merging</w:t>
      </w:r>
      <w:r w:rsidR="00042070" w:rsidRPr="00AB2D98">
        <w:rPr>
          <w:color w:val="0000FF"/>
        </w:rPr>
        <w:t xml:space="preserve"> </w:t>
      </w:r>
      <w:r w:rsidR="00042070">
        <w:rPr>
          <w:color w:val="0000FF"/>
        </w:rPr>
        <w:t>TD S2</w:t>
      </w:r>
      <w:r w:rsidR="00042070">
        <w:rPr>
          <w:color w:val="0000FF"/>
        </w:rPr>
        <w:noBreakHyphen/>
        <w:t>170826</w:t>
      </w:r>
      <w:r w:rsidR="00042070">
        <w:t xml:space="preserve"> and </w:t>
      </w:r>
      <w:r w:rsidR="00042070">
        <w:rPr>
          <w:color w:val="0000FF"/>
        </w:rPr>
        <w:t>TD S2</w:t>
      </w:r>
      <w:r w:rsidR="00042070">
        <w:rPr>
          <w:color w:val="0000FF"/>
        </w:rPr>
        <w:noBreakHyphen/>
        <w:t>170987</w:t>
      </w:r>
      <w:r w:rsidR="00042070">
        <w:t>,</w:t>
      </w:r>
      <w:r>
        <w:t xml:space="preserve"> to </w:t>
      </w:r>
      <w:r w:rsidRPr="00AB2D98">
        <w:rPr>
          <w:color w:val="0000FF"/>
        </w:rPr>
        <w:t>TD S2</w:t>
      </w:r>
      <w:r w:rsidRPr="00AB2D98">
        <w:rPr>
          <w:color w:val="0000FF"/>
        </w:rPr>
        <w:noBreakHyphen/>
      </w:r>
      <w:r>
        <w:rPr>
          <w:color w:val="0000FF"/>
        </w:rPr>
        <w:t>171265</w:t>
      </w:r>
      <w:r>
        <w:t xml:space="preserve">. </w:t>
      </w:r>
      <w:r w:rsidR="00042070">
        <w:t xml:space="preserve">Revised in parallel session to </w:t>
      </w:r>
      <w:r w:rsidR="00042070" w:rsidRPr="00AB2D98">
        <w:rPr>
          <w:color w:val="0000FF"/>
        </w:rPr>
        <w:t>TD S2</w:t>
      </w:r>
      <w:r w:rsidR="00042070" w:rsidRPr="00AB2D98">
        <w:rPr>
          <w:color w:val="0000FF"/>
        </w:rPr>
        <w:noBreakHyphen/>
      </w:r>
      <w:r w:rsidR="00042070">
        <w:rPr>
          <w:color w:val="0000FF"/>
        </w:rPr>
        <w:t>171307</w:t>
      </w:r>
      <w:r w:rsidR="00042070">
        <w:t xml:space="preserve">. </w:t>
      </w:r>
      <w:r w:rsidR="00042070" w:rsidRPr="00042070">
        <w:rPr>
          <w:color w:val="FF0000"/>
        </w:rPr>
        <w:t>Agreed</w:t>
      </w:r>
      <w:r w:rsidR="00042070">
        <w:t xml:space="preserve"> in parallel session.</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170824</w:t>
      </w:r>
      <w:r w:rsidRPr="004B5C6D">
        <w:t xml:space="preserve"> </w:t>
      </w:r>
      <w:r>
        <w:t>(P-CR) TS 23.502: SMS over NAS Transport procedures. (Source: Qualcomm Incorporated).</w:t>
      </w:r>
      <w:r>
        <w:br/>
      </w:r>
      <w:r w:rsidRPr="004B5C6D">
        <w:rPr>
          <w:b/>
        </w:rPr>
        <w:t>Abstract:</w:t>
      </w:r>
      <w:r w:rsidRPr="004B5C6D">
        <w:t xml:space="preserve"> </w:t>
      </w:r>
      <w:r>
        <w:t>This contribution provides procedures for SMS over NAS Transport.</w:t>
      </w:r>
    </w:p>
    <w:p w:rsidR="002550E9" w:rsidRPr="004B5C6D" w:rsidRDefault="002550E9" w:rsidP="002550E9">
      <w:pPr>
        <w:keepNext/>
        <w:keepLines/>
        <w:rPr>
          <w:i/>
        </w:rPr>
      </w:pPr>
      <w:r>
        <w:rPr>
          <w:i/>
        </w:rPr>
        <w:t>Parallel discussion: SMS.</w:t>
      </w:r>
    </w:p>
    <w:p w:rsidR="002550E9" w:rsidRPr="004B5C6D" w:rsidRDefault="002550E9" w:rsidP="002550E9">
      <w:pPr>
        <w:keepNext/>
        <w:keepLines/>
      </w:pPr>
      <w:r>
        <w:rPr>
          <w:b/>
        </w:rPr>
        <w:t>Discussion and conclusion:</w:t>
      </w:r>
    </w:p>
    <w:p w:rsidR="002550E9" w:rsidRPr="004B5C6D" w:rsidRDefault="002550E9" w:rsidP="002550E9">
      <w:pPr>
        <w:keepLines/>
      </w:pPr>
      <w:r>
        <w:t xml:space="preserve">Moved from 6.5.2 to 6.5.8. </w:t>
      </w:r>
      <w:r w:rsidR="00AB2D98">
        <w:t xml:space="preserve">Merged into </w:t>
      </w:r>
      <w:r w:rsidR="00AB2D98" w:rsidRPr="00AB2D98">
        <w:rPr>
          <w:color w:val="0000FF"/>
        </w:rPr>
        <w:t>TD S2</w:t>
      </w:r>
      <w:r w:rsidR="00AB2D98" w:rsidRPr="00AB2D98">
        <w:rPr>
          <w:color w:val="0000FF"/>
        </w:rPr>
        <w:noBreakHyphen/>
        <w:t>171266</w:t>
      </w:r>
      <w:r w:rsidR="00AB2D98">
        <w:t>.</w:t>
      </w:r>
    </w:p>
    <w:p w:rsidR="002550E9" w:rsidRDefault="002550E9" w:rsidP="002550E9">
      <w:pPr>
        <w:pStyle w:val="NormTop"/>
      </w:pPr>
      <w:r>
        <w:rPr>
          <w:color w:val="0000FF"/>
        </w:rPr>
        <w:t>TD S2</w:t>
      </w:r>
      <w:r>
        <w:rPr>
          <w:color w:val="0000FF"/>
        </w:rPr>
        <w:noBreakHyphen/>
        <w:t>170988</w:t>
      </w:r>
      <w:r w:rsidRPr="004B5C6D">
        <w:t xml:space="preserve"> </w:t>
      </w:r>
      <w:r>
        <w:t xml:space="preserve">(P-CR) TS 23.502: Procedure of SMS over NAS. (Source: Huawei, </w:t>
      </w:r>
      <w:r w:rsidRPr="004B5C6D">
        <w:rPr>
          <w:noProof/>
        </w:rPr>
        <w:t>HiSilicon</w:t>
      </w:r>
      <w:r>
        <w:t>).</w:t>
      </w:r>
      <w:r>
        <w:br/>
      </w:r>
      <w:r w:rsidRPr="004B5C6D">
        <w:rPr>
          <w:b/>
        </w:rPr>
        <w:t>Abstract:</w:t>
      </w:r>
      <w:r w:rsidRPr="004B5C6D">
        <w:t xml:space="preserve"> </w:t>
      </w:r>
      <w:r>
        <w:t>This contribution proposes the procedures related to SMS over NAS and the identified NF services.</w:t>
      </w:r>
    </w:p>
    <w:p w:rsidR="002550E9" w:rsidRPr="004B5C6D" w:rsidRDefault="002550E9" w:rsidP="002550E9">
      <w:pPr>
        <w:keepNext/>
        <w:keepLines/>
      </w:pPr>
      <w:r>
        <w:rPr>
          <w:b/>
        </w:rPr>
        <w:t>Discussion and conclusion:</w:t>
      </w:r>
    </w:p>
    <w:p w:rsidR="002550E9" w:rsidRPr="004B5C6D" w:rsidRDefault="00AB2D98" w:rsidP="002550E9">
      <w:pPr>
        <w:keepLines/>
      </w:pPr>
      <w:r>
        <w:t xml:space="preserve">Merged into </w:t>
      </w:r>
      <w:r w:rsidRPr="00AB2D98">
        <w:rPr>
          <w:color w:val="0000FF"/>
        </w:rPr>
        <w:t>TD S2</w:t>
      </w:r>
      <w:r w:rsidRPr="00AB2D98">
        <w:rPr>
          <w:color w:val="0000FF"/>
        </w:rPr>
        <w:noBreakHyphen/>
        <w:t>171266</w:t>
      </w:r>
      <w:r>
        <w:t>.</w:t>
      </w:r>
    </w:p>
    <w:p w:rsidR="002550E9" w:rsidRDefault="002550E9" w:rsidP="002550E9">
      <w:pPr>
        <w:pStyle w:val="NormTop"/>
      </w:pPr>
      <w:r>
        <w:rPr>
          <w:color w:val="0000FF"/>
        </w:rPr>
        <w:t>TD S2</w:t>
      </w:r>
      <w:r>
        <w:rPr>
          <w:color w:val="0000FF"/>
        </w:rPr>
        <w:noBreakHyphen/>
        <w:t>171181</w:t>
      </w:r>
      <w:r w:rsidRPr="004B5C6D">
        <w:t xml:space="preserve"> </w:t>
      </w:r>
      <w:r>
        <w:t>(P-CR) SMS procedure for TS 23.502. (Source: Nokia).</w:t>
      </w:r>
      <w:r>
        <w:br/>
      </w:r>
      <w:r w:rsidRPr="004B5C6D">
        <w:rPr>
          <w:b/>
        </w:rPr>
        <w:t>Abstract:</w:t>
      </w:r>
      <w:r w:rsidRPr="004B5C6D">
        <w:t xml:space="preserve"> </w:t>
      </w:r>
      <w:r>
        <w:t>This contribution proposes a set of procedures and call-flow for SMS over NAS in TS 23.502.</w:t>
      </w:r>
    </w:p>
    <w:p w:rsidR="00042070" w:rsidRPr="004B5C6D" w:rsidRDefault="00042070" w:rsidP="00042070">
      <w:pPr>
        <w:keepNext/>
        <w:keepLines/>
        <w:rPr>
          <w:i/>
        </w:rPr>
      </w:pPr>
      <w:r>
        <w:rPr>
          <w:i/>
        </w:rPr>
        <w:t>Parallel discussion: In 4.13.3.4, step 4 change 'Paging request ' to 'SMS message', change 'Service Request' to a 'Message' (same in 4.13.3.5).</w:t>
      </w:r>
    </w:p>
    <w:p w:rsidR="002550E9" w:rsidRPr="004B5C6D" w:rsidRDefault="002550E9" w:rsidP="002550E9">
      <w:pPr>
        <w:keepNext/>
        <w:keepLines/>
      </w:pPr>
      <w:r>
        <w:rPr>
          <w:b/>
        </w:rPr>
        <w:t>Discussion and conclusion:</w:t>
      </w:r>
    </w:p>
    <w:p w:rsidR="00AB2D98" w:rsidRPr="00AB2D98" w:rsidRDefault="00AB2D98" w:rsidP="00AB2D98">
      <w:pPr>
        <w:keepLines/>
      </w:pPr>
      <w:r>
        <w:t>Revised in parallel session</w:t>
      </w:r>
      <w:r w:rsidR="00042070">
        <w:t>, merging</w:t>
      </w:r>
      <w:r w:rsidR="00042070" w:rsidRPr="00AB2D98">
        <w:rPr>
          <w:color w:val="0000FF"/>
        </w:rPr>
        <w:t xml:space="preserve"> </w:t>
      </w:r>
      <w:r w:rsidR="00042070">
        <w:rPr>
          <w:color w:val="0000FF"/>
        </w:rPr>
        <w:t>TD S2</w:t>
      </w:r>
      <w:r w:rsidR="00042070">
        <w:rPr>
          <w:color w:val="0000FF"/>
        </w:rPr>
        <w:noBreakHyphen/>
        <w:t>170824</w:t>
      </w:r>
      <w:r w:rsidR="00042070">
        <w:t xml:space="preserve"> and </w:t>
      </w:r>
      <w:r w:rsidR="00042070">
        <w:rPr>
          <w:color w:val="0000FF"/>
        </w:rPr>
        <w:t>TD S2</w:t>
      </w:r>
      <w:r w:rsidR="00042070">
        <w:rPr>
          <w:color w:val="0000FF"/>
        </w:rPr>
        <w:noBreakHyphen/>
        <w:t>170988</w:t>
      </w:r>
      <w:r w:rsidR="00042070">
        <w:t>,</w:t>
      </w:r>
      <w:r>
        <w:t xml:space="preserve"> to </w:t>
      </w:r>
      <w:r w:rsidRPr="00AB2D98">
        <w:rPr>
          <w:color w:val="0000FF"/>
        </w:rPr>
        <w:t>TD S2</w:t>
      </w:r>
      <w:r w:rsidRPr="00AB2D98">
        <w:rPr>
          <w:color w:val="0000FF"/>
        </w:rPr>
        <w:noBreakHyphen/>
      </w:r>
      <w:r>
        <w:rPr>
          <w:color w:val="0000FF"/>
        </w:rPr>
        <w:t>171266</w:t>
      </w:r>
      <w:r>
        <w:t xml:space="preserve">. </w:t>
      </w:r>
      <w:r w:rsidR="00042070">
        <w:t xml:space="preserve">Revised in parallel session to </w:t>
      </w:r>
      <w:r w:rsidR="00042070" w:rsidRPr="00AB2D98">
        <w:rPr>
          <w:color w:val="0000FF"/>
        </w:rPr>
        <w:t>TD S2</w:t>
      </w:r>
      <w:r w:rsidR="00042070" w:rsidRPr="00AB2D98">
        <w:rPr>
          <w:color w:val="0000FF"/>
        </w:rPr>
        <w:noBreakHyphen/>
      </w:r>
      <w:r w:rsidR="00042070">
        <w:rPr>
          <w:color w:val="0000FF"/>
        </w:rPr>
        <w:t>171309</w:t>
      </w:r>
      <w:r w:rsidR="00042070">
        <w:t xml:space="preserve">. </w:t>
      </w:r>
      <w:r w:rsidR="00042070" w:rsidRPr="00042070">
        <w:rPr>
          <w:color w:val="FF0000"/>
        </w:rPr>
        <w:t>Agreed</w:t>
      </w:r>
      <w:r w:rsidR="00042070">
        <w:t xml:space="preserve"> in parallel session.</w:t>
      </w:r>
      <w:r w:rsidR="00CD494C">
        <w:t xml:space="preserve"> This was </w:t>
      </w:r>
      <w:r w:rsidR="00CD494C" w:rsidRPr="00CD494C">
        <w:rPr>
          <w:color w:val="FF0000"/>
        </w:rPr>
        <w:t>block approved</w:t>
      </w:r>
      <w:r w:rsidR="00CD494C">
        <w:t>.</w:t>
      </w:r>
    </w:p>
    <w:p w:rsidR="002550E9" w:rsidRDefault="002550E9" w:rsidP="002550E9">
      <w:pPr>
        <w:pStyle w:val="H6"/>
        <w:rPr>
          <w:color w:val="0000FF"/>
        </w:rPr>
      </w:pPr>
      <w:r>
        <w:rPr>
          <w:color w:val="0000FF"/>
        </w:rPr>
        <w:lastRenderedPageBreak/>
        <w:t>PWS, MPS</w:t>
      </w:r>
    </w:p>
    <w:p w:rsidR="002550E9" w:rsidRDefault="002550E9" w:rsidP="002550E9">
      <w:pPr>
        <w:pStyle w:val="NormTop"/>
        <w:pBdr>
          <w:top w:val="none" w:sz="0" w:space="0" w:color="auto"/>
        </w:pBdr>
      </w:pPr>
      <w:r>
        <w:rPr>
          <w:color w:val="0000FF"/>
        </w:rPr>
        <w:t>TD S2</w:t>
      </w:r>
      <w:r>
        <w:rPr>
          <w:color w:val="0000FF"/>
        </w:rPr>
        <w:noBreakHyphen/>
        <w:t>170911</w:t>
      </w:r>
      <w:r w:rsidR="00AB2D98">
        <w:t xml:space="preserve"> </w:t>
      </w:r>
      <w:r>
        <w:t>[DRAFT] LS out on PWS support in 5G Core. (KDDI Corporation)</w:t>
      </w:r>
      <w:r>
        <w:br/>
      </w:r>
      <w:r w:rsidRPr="004B5C6D">
        <w:rPr>
          <w:b/>
        </w:rPr>
        <w:t>Abstract:</w:t>
      </w:r>
      <w:r w:rsidRPr="004B5C6D">
        <w:t xml:space="preserve"> </w:t>
      </w:r>
      <w:r>
        <w:t>To: CT WG1.</w:t>
      </w:r>
      <w:r w:rsidR="00042070">
        <w:t xml:space="preserve"> CC: </w:t>
      </w:r>
      <w:r w:rsidR="00042070" w:rsidRPr="00042070">
        <w:t>TSG</w:t>
      </w:r>
      <w:r w:rsidR="00042070">
        <w:t> </w:t>
      </w:r>
      <w:r w:rsidR="00042070" w:rsidRPr="00042070">
        <w:t xml:space="preserve">CT, </w:t>
      </w:r>
      <w:r w:rsidR="00042070">
        <w:t>TSG </w:t>
      </w:r>
      <w:r w:rsidR="00042070" w:rsidRPr="00042070">
        <w:t xml:space="preserve">RAN, </w:t>
      </w:r>
      <w:r w:rsidR="00042070">
        <w:t>TSG </w:t>
      </w:r>
      <w:r w:rsidR="00042070" w:rsidRPr="00042070">
        <w:t>SA</w:t>
      </w:r>
      <w:r w:rsidR="00042070">
        <w:t>.</w:t>
      </w:r>
    </w:p>
    <w:p w:rsidR="00042070" w:rsidRDefault="00042070" w:rsidP="00042070">
      <w:pPr>
        <w:keepNext/>
        <w:keepLines/>
        <w:rPr>
          <w:i/>
        </w:rPr>
      </w:pPr>
      <w:r>
        <w:rPr>
          <w:i/>
        </w:rPr>
        <w:t>Parallel discussion: Remove CC from Actions. Remove revision marks.</w:t>
      </w:r>
    </w:p>
    <w:p w:rsidR="002550E9" w:rsidRPr="004B5C6D" w:rsidRDefault="002550E9" w:rsidP="002550E9">
      <w:pPr>
        <w:keepNext/>
        <w:keepLines/>
      </w:pPr>
      <w:r>
        <w:rPr>
          <w:b/>
        </w:rPr>
        <w:t>Discussion and conclusion:</w:t>
      </w:r>
    </w:p>
    <w:p w:rsidR="002550E9" w:rsidRPr="00AB2D98" w:rsidRDefault="00AB2D98" w:rsidP="002550E9">
      <w:pPr>
        <w:keepLines/>
      </w:pPr>
      <w:r>
        <w:t xml:space="preserve">Revised in parallel session to </w:t>
      </w:r>
      <w:r w:rsidRPr="00AB2D98">
        <w:rPr>
          <w:color w:val="0000FF"/>
        </w:rPr>
        <w:t>TD S2</w:t>
      </w:r>
      <w:r w:rsidRPr="00AB2D98">
        <w:rPr>
          <w:color w:val="0000FF"/>
        </w:rPr>
        <w:noBreakHyphen/>
      </w:r>
      <w:r>
        <w:rPr>
          <w:color w:val="0000FF"/>
        </w:rPr>
        <w:t>171269</w:t>
      </w:r>
      <w:r>
        <w:t>.</w:t>
      </w:r>
      <w:r w:rsidR="00042070" w:rsidRPr="00042070">
        <w:t xml:space="preserve"> </w:t>
      </w:r>
      <w:r w:rsidR="00042070">
        <w:t xml:space="preserve">Revised in parallel session to </w:t>
      </w:r>
      <w:r w:rsidR="00042070" w:rsidRPr="00AB2D98">
        <w:rPr>
          <w:color w:val="0000FF"/>
        </w:rPr>
        <w:t>TD S2</w:t>
      </w:r>
      <w:r w:rsidR="00042070" w:rsidRPr="00AB2D98">
        <w:rPr>
          <w:color w:val="0000FF"/>
        </w:rPr>
        <w:noBreakHyphen/>
      </w:r>
      <w:r w:rsidR="00042070">
        <w:rPr>
          <w:color w:val="0000FF"/>
        </w:rPr>
        <w:t>171310</w:t>
      </w:r>
      <w:r w:rsidR="00042070">
        <w:t>.</w:t>
      </w:r>
      <w:r>
        <w:t xml:space="preserve"> </w:t>
      </w:r>
      <w:r w:rsidR="00042070" w:rsidRPr="00042070">
        <w:rPr>
          <w:color w:val="FF0000"/>
        </w:rPr>
        <w:t>Agreed</w:t>
      </w:r>
      <w:r w:rsidR="00042070">
        <w:t xml:space="preserve"> in parallel session.</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170939</w:t>
      </w:r>
      <w:r w:rsidRPr="004B5C6D">
        <w:t xml:space="preserve"> </w:t>
      </w:r>
      <w:r>
        <w:t xml:space="preserve">(P-CR) TS 23.501: 5G MPS Material for </w:t>
      </w:r>
      <w:r w:rsidRPr="004B5C6D">
        <w:rPr>
          <w:noProof/>
        </w:rPr>
        <w:t>Subclause</w:t>
      </w:r>
      <w:r>
        <w:t xml:space="preserve"> 5.16.5. (Source: Applied Communication Sciences).</w:t>
      </w:r>
      <w:r>
        <w:br/>
      </w:r>
      <w:r w:rsidRPr="004B5C6D">
        <w:rPr>
          <w:b/>
        </w:rPr>
        <w:t>Abstract:</w:t>
      </w:r>
      <w:r w:rsidRPr="004B5C6D">
        <w:t xml:space="preserve"> </w:t>
      </w:r>
      <w:r>
        <w:t xml:space="preserve">This contribution proposes a core set of MPS capabilities for 5G system, based on the need for the 5G system to support particular MPS functionality analogous to that specified for LTE/EPC. These 5G MPS specifications are targeted against TS 23.501, </w:t>
      </w:r>
      <w:r w:rsidRPr="004B5C6D">
        <w:rPr>
          <w:noProof/>
        </w:rPr>
        <w:t>subclause</w:t>
      </w:r>
      <w:r>
        <w:t xml:space="preserve"> 5.16.5, 'Multimedia Priority Services.'.</w:t>
      </w:r>
    </w:p>
    <w:p w:rsidR="002550E9" w:rsidRPr="004B5C6D" w:rsidRDefault="002550E9" w:rsidP="002550E9">
      <w:pPr>
        <w:keepNext/>
        <w:keepLines/>
      </w:pPr>
      <w:r>
        <w:rPr>
          <w:b/>
        </w:rPr>
        <w:t>Discussion and conclusion:</w:t>
      </w:r>
    </w:p>
    <w:p w:rsidR="00AB2D98" w:rsidRPr="00AB2D98" w:rsidRDefault="00AB2D98" w:rsidP="00AB2D98">
      <w:pPr>
        <w:keepLines/>
      </w:pPr>
      <w:r>
        <w:t xml:space="preserve">Revised in parallel session to </w:t>
      </w:r>
      <w:r w:rsidRPr="00AB2D98">
        <w:rPr>
          <w:color w:val="0000FF"/>
        </w:rPr>
        <w:t>TD S2</w:t>
      </w:r>
      <w:r w:rsidRPr="00AB2D98">
        <w:rPr>
          <w:color w:val="0000FF"/>
        </w:rPr>
        <w:noBreakHyphen/>
      </w:r>
      <w:r>
        <w:rPr>
          <w:color w:val="0000FF"/>
        </w:rPr>
        <w:t>171270</w:t>
      </w:r>
      <w:r>
        <w:t xml:space="preserve">. </w:t>
      </w:r>
      <w:r w:rsidR="00042070" w:rsidRPr="00042070">
        <w:rPr>
          <w:color w:val="FF0000"/>
        </w:rPr>
        <w:t>Agreed</w:t>
      </w:r>
      <w:r w:rsidR="00042070">
        <w:t xml:space="preserve"> in parallel session.</w:t>
      </w:r>
      <w:r w:rsidR="00CD494C">
        <w:t xml:space="preserve"> This was </w:t>
      </w:r>
      <w:r w:rsidR="00CD494C" w:rsidRPr="00CD494C">
        <w:rPr>
          <w:color w:val="FF0000"/>
        </w:rPr>
        <w:t>block approved</w:t>
      </w:r>
      <w:r w:rsidR="00CD494C">
        <w:t>.</w:t>
      </w:r>
    </w:p>
    <w:p w:rsidR="002550E9" w:rsidRPr="004B5C6D" w:rsidRDefault="002550E9" w:rsidP="002550E9">
      <w:pPr>
        <w:pStyle w:val="H6"/>
        <w:rPr>
          <w:color w:val="0000FF"/>
        </w:rPr>
      </w:pPr>
      <w:r>
        <w:rPr>
          <w:color w:val="0000FF"/>
        </w:rPr>
        <w:t>IMS</w:t>
      </w:r>
    </w:p>
    <w:p w:rsidR="002550E9" w:rsidRDefault="002550E9" w:rsidP="002550E9">
      <w:pPr>
        <w:pStyle w:val="NormTop"/>
        <w:pBdr>
          <w:top w:val="none" w:sz="0" w:space="0" w:color="auto"/>
        </w:pBdr>
      </w:pPr>
      <w:r>
        <w:rPr>
          <w:color w:val="0000FF"/>
        </w:rPr>
        <w:t>TD S2</w:t>
      </w:r>
      <w:r>
        <w:rPr>
          <w:color w:val="0000FF"/>
        </w:rPr>
        <w:noBreakHyphen/>
        <w:t>170944</w:t>
      </w:r>
      <w:r w:rsidRPr="004B5C6D">
        <w:t xml:space="preserve"> </w:t>
      </w:r>
      <w:r>
        <w:t>(P-CR) IMS Annex. (Source: T-Mobile USA INC).</w:t>
      </w:r>
      <w:r>
        <w:br/>
      </w:r>
      <w:r w:rsidRPr="004B5C6D">
        <w:rPr>
          <w:b/>
        </w:rPr>
        <w:t>Abstract:</w:t>
      </w:r>
      <w:r w:rsidRPr="004B5C6D">
        <w:t xml:space="preserve"> </w:t>
      </w:r>
      <w:r>
        <w:t>Proposes text and structure for an Annex to TS 23.501 as a placeholder for IMS related updates to other TS document.</w:t>
      </w:r>
    </w:p>
    <w:p w:rsidR="002550E9" w:rsidRPr="004B5C6D" w:rsidRDefault="002550E9" w:rsidP="002550E9">
      <w:pPr>
        <w:keepNext/>
        <w:keepLines/>
      </w:pPr>
      <w:r>
        <w:rPr>
          <w:b/>
        </w:rPr>
        <w:t>Discussion and conclusion:</w:t>
      </w:r>
    </w:p>
    <w:p w:rsidR="002550E9" w:rsidRPr="00881E43" w:rsidRDefault="00715F84" w:rsidP="002550E9">
      <w:pPr>
        <w:keepLines/>
      </w:pPr>
      <w:r w:rsidRPr="00715F84">
        <w:rPr>
          <w:color w:val="0000FF"/>
        </w:rPr>
        <w:t>Noted</w:t>
      </w:r>
      <w:r>
        <w:t xml:space="preserve"> in parallel session</w:t>
      </w:r>
      <w:r w:rsidR="00881E43">
        <w:t>.</w:t>
      </w:r>
    </w:p>
    <w:p w:rsidR="002550E9" w:rsidRDefault="002550E9" w:rsidP="002550E9">
      <w:pPr>
        <w:pStyle w:val="NormTop"/>
      </w:pPr>
      <w:r>
        <w:rPr>
          <w:color w:val="0000FF"/>
        </w:rPr>
        <w:t>TD S2</w:t>
      </w:r>
      <w:r>
        <w:rPr>
          <w:color w:val="0000FF"/>
        </w:rPr>
        <w:noBreakHyphen/>
        <w:t>170945</w:t>
      </w:r>
      <w:r w:rsidRPr="004B5C6D">
        <w:t xml:space="preserve"> </w:t>
      </w:r>
      <w:r>
        <w:t>(DISCUSSION) IMS Issues List. (Source: T-Mobile USA INC).</w:t>
      </w:r>
      <w:r>
        <w:br/>
      </w:r>
      <w:r w:rsidRPr="004B5C6D">
        <w:rPr>
          <w:b/>
        </w:rPr>
        <w:t>Abstract:</w:t>
      </w:r>
      <w:r w:rsidRPr="004B5C6D">
        <w:t xml:space="preserve"> </w:t>
      </w:r>
      <w:r>
        <w:t>Provides two working lists of potential issues for further investigation related to the interaction between IMS and 5G, and enhancements to IMS.</w:t>
      </w:r>
    </w:p>
    <w:p w:rsidR="002550E9" w:rsidRPr="004B5C6D" w:rsidRDefault="002550E9" w:rsidP="002550E9">
      <w:pPr>
        <w:keepNext/>
        <w:keepLines/>
      </w:pPr>
      <w:r>
        <w:rPr>
          <w:b/>
        </w:rPr>
        <w:t>Discussion and conclusion:</w:t>
      </w:r>
    </w:p>
    <w:p w:rsidR="002550E9" w:rsidRPr="00881E43" w:rsidRDefault="00715F84" w:rsidP="002550E9">
      <w:pPr>
        <w:keepLines/>
      </w:pPr>
      <w:r w:rsidRPr="00715F84">
        <w:rPr>
          <w:color w:val="0000FF"/>
        </w:rPr>
        <w:t>Noted</w:t>
      </w:r>
      <w:r>
        <w:t xml:space="preserve"> in parallel session</w:t>
      </w:r>
      <w:r w:rsidR="00881E43">
        <w:t>.</w:t>
      </w:r>
    </w:p>
    <w:p w:rsidR="002550E9" w:rsidRDefault="002550E9" w:rsidP="002550E9">
      <w:pPr>
        <w:pStyle w:val="NormTop"/>
      </w:pPr>
      <w:r>
        <w:rPr>
          <w:color w:val="0000FF"/>
        </w:rPr>
        <w:t>TD S2</w:t>
      </w:r>
      <w:r>
        <w:rPr>
          <w:color w:val="0000FF"/>
        </w:rPr>
        <w:noBreakHyphen/>
        <w:t>170946</w:t>
      </w:r>
      <w:r w:rsidRPr="004B5C6D">
        <w:t xml:space="preserve"> </w:t>
      </w:r>
      <w:r>
        <w:t>(P-CR) IMS and 5GS Architecture Proposal. (Source: T-Mobile USA INC).</w:t>
      </w:r>
      <w:r>
        <w:br/>
      </w:r>
      <w:r w:rsidRPr="004B5C6D">
        <w:rPr>
          <w:b/>
        </w:rPr>
        <w:t>Abstract:</w:t>
      </w:r>
      <w:r w:rsidRPr="004B5C6D">
        <w:t xml:space="preserve"> </w:t>
      </w:r>
      <w:r>
        <w:t>Proposes an architecture for IMS and 5GS services.</w:t>
      </w:r>
    </w:p>
    <w:p w:rsidR="002550E9" w:rsidRPr="004B5C6D" w:rsidRDefault="002550E9" w:rsidP="002550E9">
      <w:pPr>
        <w:keepNext/>
        <w:keepLines/>
      </w:pPr>
      <w:r>
        <w:rPr>
          <w:b/>
        </w:rPr>
        <w:t>Discussion and conclusion:</w:t>
      </w:r>
    </w:p>
    <w:p w:rsidR="002550E9" w:rsidRPr="00881E43" w:rsidRDefault="00881E43" w:rsidP="002550E9">
      <w:pPr>
        <w:keepLines/>
      </w:pPr>
      <w:r>
        <w:t xml:space="preserve">Merged into </w:t>
      </w:r>
      <w:r w:rsidRPr="00881E43">
        <w:rPr>
          <w:color w:val="0000FF"/>
        </w:rPr>
        <w:t>TD S2</w:t>
      </w:r>
      <w:r w:rsidRPr="00881E43">
        <w:rPr>
          <w:color w:val="0000FF"/>
        </w:rPr>
        <w:noBreakHyphen/>
        <w:t>171261</w:t>
      </w:r>
      <w:r>
        <w:t>.</w:t>
      </w:r>
    </w:p>
    <w:p w:rsidR="002550E9" w:rsidRDefault="002550E9" w:rsidP="002550E9">
      <w:pPr>
        <w:pStyle w:val="NormTop"/>
      </w:pPr>
      <w:r>
        <w:rPr>
          <w:color w:val="0000FF"/>
        </w:rPr>
        <w:t>TD S2</w:t>
      </w:r>
      <w:r>
        <w:rPr>
          <w:color w:val="0000FF"/>
        </w:rPr>
        <w:noBreakHyphen/>
        <w:t>171178</w:t>
      </w:r>
      <w:r w:rsidRPr="004B5C6D">
        <w:t xml:space="preserve"> </w:t>
      </w:r>
      <w:r>
        <w:t>(P-CR) IMS for 5G, Principles to be adopted, TS 23.501. (Source: Nokia).</w:t>
      </w:r>
      <w:r>
        <w:br/>
      </w:r>
      <w:r w:rsidRPr="004B5C6D">
        <w:rPr>
          <w:b/>
        </w:rPr>
        <w:t>Abstract:</w:t>
      </w:r>
      <w:r w:rsidRPr="004B5C6D">
        <w:t xml:space="preserve"> </w:t>
      </w:r>
      <w:r>
        <w:t>Abstract of the contribution: This contribution proposes a set of principles for IMS for 5GS, and how to document the IMS related texts in a in a Holding Annex for IMS.</w:t>
      </w:r>
    </w:p>
    <w:p w:rsidR="00042070" w:rsidRPr="00042070" w:rsidRDefault="00042070" w:rsidP="00042070">
      <w:pPr>
        <w:keepNext/>
        <w:rPr>
          <w:i/>
        </w:rPr>
      </w:pPr>
      <w:r w:rsidRPr="00042070">
        <w:rPr>
          <w:i/>
        </w:rPr>
        <w:t>Parallel comment: Replace 'emergency bearer service' with 'emergency PDU session service'.</w:t>
      </w:r>
    </w:p>
    <w:p w:rsidR="002550E9" w:rsidRPr="004B5C6D" w:rsidRDefault="002550E9" w:rsidP="002550E9">
      <w:pPr>
        <w:keepNext/>
        <w:keepLines/>
      </w:pPr>
      <w:r>
        <w:rPr>
          <w:b/>
        </w:rPr>
        <w:t>Discussion and conclusion:</w:t>
      </w:r>
    </w:p>
    <w:p w:rsidR="002550E9" w:rsidRPr="00881E43" w:rsidRDefault="00881E43" w:rsidP="002550E9">
      <w:pPr>
        <w:keepLines/>
      </w:pPr>
      <w:r>
        <w:t xml:space="preserve">Revised in parallel session, merging </w:t>
      </w:r>
      <w:r>
        <w:rPr>
          <w:color w:val="0000FF"/>
        </w:rPr>
        <w:t>TD S2</w:t>
      </w:r>
      <w:r>
        <w:rPr>
          <w:color w:val="0000FF"/>
        </w:rPr>
        <w:noBreakHyphen/>
        <w:t>170946</w:t>
      </w:r>
      <w:r>
        <w:t xml:space="preserve">, to </w:t>
      </w:r>
      <w:r w:rsidRPr="00881E43">
        <w:rPr>
          <w:color w:val="0000FF"/>
        </w:rPr>
        <w:t>TD S2</w:t>
      </w:r>
      <w:r w:rsidRPr="00881E43">
        <w:rPr>
          <w:color w:val="0000FF"/>
        </w:rPr>
        <w:noBreakHyphen/>
        <w:t>171261</w:t>
      </w:r>
      <w:r>
        <w:t xml:space="preserve">. </w:t>
      </w:r>
      <w:r w:rsidR="00042070">
        <w:t xml:space="preserve">Revised in parallel session to </w:t>
      </w:r>
      <w:r w:rsidR="00042070" w:rsidRPr="00881E43">
        <w:rPr>
          <w:color w:val="0000FF"/>
        </w:rPr>
        <w:t>TD S2</w:t>
      </w:r>
      <w:r w:rsidR="00042070" w:rsidRPr="00881E43">
        <w:rPr>
          <w:color w:val="0000FF"/>
        </w:rPr>
        <w:noBreakHyphen/>
      </w:r>
      <w:r w:rsidR="00042070">
        <w:rPr>
          <w:color w:val="0000FF"/>
        </w:rPr>
        <w:t>171311</w:t>
      </w:r>
      <w:r w:rsidR="00042070">
        <w:t>.</w:t>
      </w:r>
      <w:r>
        <w:rPr>
          <w:lang w:eastAsia="en-US"/>
        </w:rPr>
        <w:t xml:space="preserve"> </w:t>
      </w:r>
      <w:r w:rsidR="00042070" w:rsidRPr="00042070">
        <w:rPr>
          <w:color w:val="FF0000"/>
        </w:rPr>
        <w:t>Agreed</w:t>
      </w:r>
      <w:r w:rsidR="00042070">
        <w:t xml:space="preserve"> in parallel session.</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171093</w:t>
      </w:r>
      <w:r w:rsidRPr="004B5C6D">
        <w:t xml:space="preserve"> </w:t>
      </w:r>
      <w:r>
        <w:t>(P-CR) TS 23.501: P-CR Discussion on the architecture to support IMS in 5G. (Source: ZTE).</w:t>
      </w:r>
      <w:r>
        <w:br/>
      </w:r>
      <w:r w:rsidRPr="004B5C6D">
        <w:rPr>
          <w:b/>
        </w:rPr>
        <w:t>Abstract:</w:t>
      </w:r>
      <w:r w:rsidRPr="004B5C6D">
        <w:t xml:space="preserve"> </w:t>
      </w:r>
      <w:r>
        <w:t>This contribution discusses the 5G impacts on the IMS architecture and gives the proposal.</w:t>
      </w:r>
    </w:p>
    <w:p w:rsidR="002550E9" w:rsidRPr="004B5C6D" w:rsidRDefault="002550E9" w:rsidP="002550E9">
      <w:pPr>
        <w:keepNext/>
        <w:keepLines/>
      </w:pPr>
      <w:r>
        <w:rPr>
          <w:b/>
        </w:rPr>
        <w:t>Discussion and conclusion:</w:t>
      </w:r>
    </w:p>
    <w:p w:rsidR="002550E9" w:rsidRPr="00881E43" w:rsidRDefault="00881E43" w:rsidP="002550E9">
      <w:pPr>
        <w:keepLines/>
      </w:pPr>
      <w:r>
        <w:t xml:space="preserve">Revised in parallel session to </w:t>
      </w:r>
      <w:r w:rsidRPr="00881E43">
        <w:rPr>
          <w:color w:val="0000FF"/>
        </w:rPr>
        <w:t>TD S2</w:t>
      </w:r>
      <w:r w:rsidRPr="00881E43">
        <w:rPr>
          <w:color w:val="0000FF"/>
        </w:rPr>
        <w:noBreakHyphen/>
        <w:t>171262</w:t>
      </w:r>
      <w:r>
        <w:t xml:space="preserve">. </w:t>
      </w:r>
      <w:r w:rsidR="00042070" w:rsidRPr="00042070">
        <w:rPr>
          <w:color w:val="FF0000"/>
        </w:rPr>
        <w:t>Agreed</w:t>
      </w:r>
      <w:r w:rsidR="00042070">
        <w:t xml:space="preserve"> in parallel session.</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171180</w:t>
      </w:r>
      <w:r w:rsidRPr="004B5C6D">
        <w:t xml:space="preserve"> </w:t>
      </w:r>
      <w:r>
        <w:t>(P-CR) IMS for 5G, SSC mode usage. TS 23.501. (Source: Nokia).</w:t>
      </w:r>
      <w:r>
        <w:br/>
      </w:r>
      <w:r w:rsidRPr="004B5C6D">
        <w:rPr>
          <w:b/>
        </w:rPr>
        <w:t>Abstract:</w:t>
      </w:r>
      <w:r w:rsidRPr="004B5C6D">
        <w:t xml:space="preserve"> </w:t>
      </w:r>
      <w:r>
        <w:t>This contribution discusses how IMS can utilize the SSC mode supported by 5GS. This is for TS 23.501. It is proposed to add the texts in a Holding Annex in TS 23.501 for IMS.</w:t>
      </w:r>
    </w:p>
    <w:p w:rsidR="002550E9" w:rsidRPr="004B5C6D" w:rsidRDefault="002550E9" w:rsidP="002550E9">
      <w:pPr>
        <w:keepNext/>
        <w:keepLines/>
      </w:pPr>
      <w:r>
        <w:rPr>
          <w:b/>
        </w:rPr>
        <w:t>Discussion and conclusion:</w:t>
      </w:r>
    </w:p>
    <w:p w:rsidR="00881E43" w:rsidRPr="00881E43" w:rsidRDefault="00881E43" w:rsidP="00881E43">
      <w:pPr>
        <w:keepLines/>
      </w:pPr>
      <w:r>
        <w:t xml:space="preserve">Revised in parallel session to </w:t>
      </w:r>
      <w:r w:rsidRPr="00881E43">
        <w:rPr>
          <w:color w:val="0000FF"/>
        </w:rPr>
        <w:t>TD S2</w:t>
      </w:r>
      <w:r w:rsidRPr="00881E43">
        <w:rPr>
          <w:color w:val="0000FF"/>
        </w:rPr>
        <w:noBreakHyphen/>
      </w:r>
      <w:r>
        <w:rPr>
          <w:color w:val="0000FF"/>
        </w:rPr>
        <w:t>171263</w:t>
      </w:r>
      <w:r>
        <w:t xml:space="preserve">. </w:t>
      </w:r>
      <w:r w:rsidR="00042070">
        <w:t xml:space="preserve">Revised in parallel session to </w:t>
      </w:r>
      <w:r w:rsidR="00042070" w:rsidRPr="00881E43">
        <w:rPr>
          <w:color w:val="0000FF"/>
        </w:rPr>
        <w:t>TD S2</w:t>
      </w:r>
      <w:r w:rsidR="00042070" w:rsidRPr="00881E43">
        <w:rPr>
          <w:color w:val="0000FF"/>
        </w:rPr>
        <w:noBreakHyphen/>
      </w:r>
      <w:r w:rsidR="00042070">
        <w:rPr>
          <w:color w:val="0000FF"/>
        </w:rPr>
        <w:t>171312</w:t>
      </w:r>
      <w:r w:rsidR="00042070">
        <w:t>.</w:t>
      </w:r>
      <w:r>
        <w:rPr>
          <w:lang w:eastAsia="en-US"/>
        </w:rPr>
        <w:t xml:space="preserve"> </w:t>
      </w:r>
      <w:r w:rsidR="00042070" w:rsidRPr="00042070">
        <w:rPr>
          <w:color w:val="FF0000"/>
        </w:rPr>
        <w:t>Agreed</w:t>
      </w:r>
      <w:r w:rsidR="00042070">
        <w:t xml:space="preserve"> in parallel session.</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lastRenderedPageBreak/>
        <w:t>TD S2</w:t>
      </w:r>
      <w:r>
        <w:rPr>
          <w:color w:val="0000FF"/>
        </w:rPr>
        <w:noBreakHyphen/>
        <w:t>171199</w:t>
      </w:r>
      <w:r w:rsidRPr="004B5C6D">
        <w:t xml:space="preserve"> </w:t>
      </w:r>
      <w:r>
        <w:t>(DISCUSSION) On the SSC mode for IMS. (Source: Intel).</w:t>
      </w:r>
      <w:r>
        <w:br/>
      </w:r>
      <w:r w:rsidRPr="004B5C6D">
        <w:rPr>
          <w:b/>
        </w:rPr>
        <w:t>Abstract:</w:t>
      </w:r>
      <w:r w:rsidRPr="004B5C6D">
        <w:t xml:space="preserve"> </w:t>
      </w:r>
      <w:r>
        <w:t>Proposes to not mandate any specific SSC mode for IMS.</w:t>
      </w:r>
    </w:p>
    <w:p w:rsidR="002550E9" w:rsidRPr="004B5C6D" w:rsidRDefault="002550E9" w:rsidP="002550E9">
      <w:pPr>
        <w:keepNext/>
        <w:keepLines/>
      </w:pPr>
      <w:r>
        <w:rPr>
          <w:b/>
        </w:rPr>
        <w:t>Discussion and conclusion:</w:t>
      </w:r>
    </w:p>
    <w:p w:rsidR="002550E9" w:rsidRPr="00881E43" w:rsidRDefault="00715F84" w:rsidP="002550E9">
      <w:pPr>
        <w:keepLines/>
      </w:pPr>
      <w:r w:rsidRPr="00715F84">
        <w:rPr>
          <w:color w:val="0000FF"/>
        </w:rPr>
        <w:t>Noted</w:t>
      </w:r>
      <w:r>
        <w:t xml:space="preserve"> in parallel session</w:t>
      </w:r>
      <w:r w:rsidR="00881E43">
        <w:t>.</w:t>
      </w:r>
    </w:p>
    <w:p w:rsidR="002550E9" w:rsidRDefault="002550E9" w:rsidP="002550E9">
      <w:pPr>
        <w:pStyle w:val="NormTop"/>
      </w:pPr>
      <w:r>
        <w:rPr>
          <w:color w:val="0000FF"/>
        </w:rPr>
        <w:t>TD S2</w:t>
      </w:r>
      <w:r>
        <w:rPr>
          <w:color w:val="0000FF"/>
        </w:rPr>
        <w:noBreakHyphen/>
        <w:t>171185</w:t>
      </w:r>
      <w:r w:rsidRPr="004B5C6D">
        <w:t xml:space="preserve"> </w:t>
      </w:r>
      <w:r>
        <w:t>(P-CR) TS 23.501: Support for voice over IMS. (Source: Qualcomm Incorporated).</w:t>
      </w:r>
      <w:r>
        <w:br/>
      </w:r>
      <w:r w:rsidRPr="004B5C6D">
        <w:rPr>
          <w:b/>
        </w:rPr>
        <w:t>Abstract:</w:t>
      </w:r>
      <w:r w:rsidRPr="004B5C6D">
        <w:t xml:space="preserve"> </w:t>
      </w:r>
      <w:r>
        <w:t>Provides some text for voice over IMS and equivalent domain preference/selection to what is defined in TS 23.401 for EPC.</w:t>
      </w:r>
    </w:p>
    <w:p w:rsidR="00042070" w:rsidRPr="00042070" w:rsidRDefault="00042070" w:rsidP="00042070">
      <w:pPr>
        <w:keepNext/>
        <w:rPr>
          <w:i/>
        </w:rPr>
      </w:pPr>
      <w:r w:rsidRPr="00042070">
        <w:rPr>
          <w:i/>
        </w:rPr>
        <w:t>Parallel comment: Change 'and/or extends of 5G-RAN coverage.' to 'and/or how extended the 5G-RAN coverage is.' Change 'AMF is configured to know' to 'if AMF has the knowledge.</w:t>
      </w:r>
    </w:p>
    <w:p w:rsidR="002550E9" w:rsidRPr="004B5C6D" w:rsidRDefault="002550E9" w:rsidP="002550E9">
      <w:pPr>
        <w:keepNext/>
        <w:keepLines/>
      </w:pPr>
      <w:r>
        <w:rPr>
          <w:b/>
        </w:rPr>
        <w:t>Discussion and conclusion:</w:t>
      </w:r>
    </w:p>
    <w:p w:rsidR="00881E43" w:rsidRPr="00881E43" w:rsidRDefault="00881E43" w:rsidP="00881E43">
      <w:pPr>
        <w:keepLines/>
      </w:pPr>
      <w:r>
        <w:t xml:space="preserve">Revised in parallel session to </w:t>
      </w:r>
      <w:r w:rsidRPr="00881E43">
        <w:rPr>
          <w:color w:val="0000FF"/>
        </w:rPr>
        <w:t>TD S2</w:t>
      </w:r>
      <w:r w:rsidRPr="00881E43">
        <w:rPr>
          <w:color w:val="0000FF"/>
        </w:rPr>
        <w:noBreakHyphen/>
      </w:r>
      <w:r>
        <w:rPr>
          <w:color w:val="0000FF"/>
        </w:rPr>
        <w:t>171264</w:t>
      </w:r>
      <w:r>
        <w:t xml:space="preserve">. </w:t>
      </w:r>
      <w:r w:rsidR="00042070">
        <w:t xml:space="preserve">Revised in parallel session to </w:t>
      </w:r>
      <w:r w:rsidR="00042070" w:rsidRPr="00881E43">
        <w:rPr>
          <w:color w:val="0000FF"/>
        </w:rPr>
        <w:t>TD S2</w:t>
      </w:r>
      <w:r w:rsidR="00042070" w:rsidRPr="00881E43">
        <w:rPr>
          <w:color w:val="0000FF"/>
        </w:rPr>
        <w:noBreakHyphen/>
      </w:r>
      <w:r w:rsidR="00042070">
        <w:rPr>
          <w:color w:val="0000FF"/>
        </w:rPr>
        <w:t>171313</w:t>
      </w:r>
      <w:r w:rsidR="00042070">
        <w:t>.</w:t>
      </w:r>
      <w:r w:rsidR="00042070">
        <w:rPr>
          <w:lang w:eastAsia="en-US"/>
        </w:rPr>
        <w:t xml:space="preserve"> </w:t>
      </w:r>
      <w:r w:rsidR="00042070" w:rsidRPr="00042070">
        <w:rPr>
          <w:color w:val="FF0000"/>
        </w:rPr>
        <w:t>Agreed</w:t>
      </w:r>
      <w:r w:rsidR="00042070">
        <w:t xml:space="preserve"> in parallel session.</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171092</w:t>
      </w:r>
      <w:r w:rsidRPr="004B5C6D">
        <w:t xml:space="preserve"> </w:t>
      </w:r>
      <w:r>
        <w:t>(P-CR) TS 23.501: P-CR on Discussion and proposal for the voice solution in 5G. (Source: ZTE, China Unicom).</w:t>
      </w:r>
      <w:r>
        <w:br/>
      </w:r>
      <w:r w:rsidRPr="004B5C6D">
        <w:rPr>
          <w:b/>
        </w:rPr>
        <w:t>Abstract:</w:t>
      </w:r>
      <w:r w:rsidRPr="004B5C6D">
        <w:t xml:space="preserve"> </w:t>
      </w:r>
      <w:r>
        <w:t>This contribution discusses and proposes the voice solution with and without IMS in the 5G.</w:t>
      </w:r>
    </w:p>
    <w:p w:rsidR="002550E9" w:rsidRPr="004B5C6D" w:rsidRDefault="002550E9" w:rsidP="002550E9">
      <w:pPr>
        <w:keepNext/>
        <w:keepLines/>
      </w:pPr>
      <w:r>
        <w:rPr>
          <w:b/>
        </w:rPr>
        <w:t>Discussion and conclusion:</w:t>
      </w:r>
    </w:p>
    <w:p w:rsidR="00881E43" w:rsidRPr="00881E43" w:rsidRDefault="00715F84" w:rsidP="00881E43">
      <w:pPr>
        <w:keepLines/>
      </w:pPr>
      <w:r w:rsidRPr="00715F84">
        <w:rPr>
          <w:color w:val="0000FF"/>
        </w:rPr>
        <w:t>Noted</w:t>
      </w:r>
      <w:r>
        <w:t xml:space="preserve"> in parallel session</w:t>
      </w:r>
      <w:r w:rsidR="00881E43">
        <w:t>.</w:t>
      </w:r>
    </w:p>
    <w:p w:rsidR="002550E9" w:rsidRDefault="002550E9" w:rsidP="002550E9">
      <w:pPr>
        <w:pStyle w:val="Heading3"/>
      </w:pPr>
      <w:bookmarkStart w:id="25" w:name="_Toc477526575"/>
      <w:r>
        <w:t>6.5.9</w:t>
      </w:r>
      <w:r>
        <w:tab/>
        <w:t>Interworking and Migration</w:t>
      </w:r>
      <w:bookmarkEnd w:id="25"/>
    </w:p>
    <w:p w:rsidR="002550E9" w:rsidRPr="00FA5FDC" w:rsidRDefault="002550E9" w:rsidP="002550E9">
      <w:pPr>
        <w:pStyle w:val="FP"/>
        <w:keepNext/>
        <w:pBdr>
          <w:top w:val="single" w:sz="8" w:space="1" w:color="auto"/>
        </w:pBdr>
        <w:rPr>
          <w:b/>
          <w:color w:val="0000FF"/>
        </w:rPr>
      </w:pPr>
      <w:r w:rsidRPr="00FA5FDC">
        <w:rPr>
          <w:b/>
          <w:color w:val="0000FF"/>
        </w:rPr>
        <w:t>Co-existence of single and dual registration mode</w:t>
      </w:r>
    </w:p>
    <w:p w:rsidR="002550E9" w:rsidRPr="00D36A30" w:rsidRDefault="002550E9" w:rsidP="002550E9">
      <w:pPr>
        <w:pStyle w:val="FP"/>
        <w:keepNext/>
        <w:rPr>
          <w:color w:val="0000FF"/>
        </w:rPr>
      </w:pPr>
      <w:r w:rsidRPr="00D36A30">
        <w:rPr>
          <w:color w:val="0000FF"/>
        </w:rPr>
        <w:t xml:space="preserve">Key question: </w:t>
      </w:r>
      <w:r w:rsidRPr="00D36A30">
        <w:rPr>
          <w:color w:val="0000FF"/>
        </w:rPr>
        <w:br/>
        <w:t xml:space="preserve">(a1) Is single/dual mode selection information provided to UE at registration, </w:t>
      </w:r>
      <w:r w:rsidRPr="00D36A30">
        <w:rPr>
          <w:color w:val="0000FF"/>
        </w:rPr>
        <w:br/>
        <w:t>(a2) Is this PLMN wide or registration area wide?</w:t>
      </w:r>
    </w:p>
    <w:p w:rsidR="002550E9" w:rsidRPr="00D36A30" w:rsidRDefault="002550E9" w:rsidP="002550E9">
      <w:pPr>
        <w:pStyle w:val="FP"/>
        <w:keepNext/>
        <w:rPr>
          <w:color w:val="0000FF"/>
        </w:rPr>
      </w:pPr>
      <w:r w:rsidRPr="00D36A30">
        <w:rPr>
          <w:color w:val="0000FF"/>
        </w:rPr>
        <w:t>(b) Does UE provide capability indication or what is mandatory and option for UE and network?</w:t>
      </w:r>
    </w:p>
    <w:p w:rsidR="002550E9" w:rsidRPr="00D36A30" w:rsidRDefault="002550E9" w:rsidP="002550E9">
      <w:pPr>
        <w:pStyle w:val="FP"/>
        <w:keepNext/>
        <w:rPr>
          <w:color w:val="0000FF"/>
        </w:rPr>
      </w:pPr>
    </w:p>
    <w:p w:rsidR="0048378E" w:rsidRDefault="0048378E" w:rsidP="0048378E">
      <w:pPr>
        <w:pStyle w:val="NormTop"/>
      </w:pPr>
      <w:r>
        <w:rPr>
          <w:color w:val="0000FF"/>
        </w:rPr>
        <w:t>TD S2</w:t>
      </w:r>
      <w:r>
        <w:rPr>
          <w:color w:val="0000FF"/>
        </w:rPr>
        <w:noBreakHyphen/>
        <w:t>170743</w:t>
      </w:r>
      <w:r w:rsidRPr="009C2C33">
        <w:t xml:space="preserve"> </w:t>
      </w:r>
      <w:r>
        <w:t>(P-CR) 23.501: Mobility between 5GC and EPC for interworking scenarios. (Source: Qualcomm Incorporated).</w:t>
      </w:r>
      <w:r>
        <w:br/>
      </w:r>
      <w:r w:rsidRPr="009C2C33">
        <w:rPr>
          <w:b/>
        </w:rPr>
        <w:t>Abstract:</w:t>
      </w:r>
      <w:r w:rsidRPr="009C2C33">
        <w:t xml:space="preserve"> </w:t>
      </w:r>
      <w:r>
        <w:t>Addresses discussion on procedures for the UE for inter-system mobility.</w:t>
      </w:r>
    </w:p>
    <w:p w:rsidR="0048378E" w:rsidRPr="009C2C33" w:rsidRDefault="0048378E" w:rsidP="0048378E">
      <w:pPr>
        <w:keepNext/>
        <w:keepLines/>
      </w:pPr>
      <w:r>
        <w:rPr>
          <w:b/>
        </w:rPr>
        <w:t>Discussion and conclusion:</w:t>
      </w:r>
    </w:p>
    <w:p w:rsidR="0048378E" w:rsidRPr="0048378E" w:rsidRDefault="0048378E" w:rsidP="0048378E">
      <w:pPr>
        <w:keepLines/>
      </w:pPr>
      <w:r>
        <w:t xml:space="preserve">Merged off-line into </w:t>
      </w:r>
      <w:r w:rsidRPr="0048378E">
        <w:rPr>
          <w:color w:val="0000FF"/>
        </w:rPr>
        <w:t>TD S2</w:t>
      </w:r>
      <w:r w:rsidRPr="0048378E">
        <w:rPr>
          <w:color w:val="0000FF"/>
        </w:rPr>
        <w:noBreakHyphen/>
        <w:t>171496</w:t>
      </w:r>
      <w:r>
        <w:t>.</w:t>
      </w:r>
    </w:p>
    <w:p w:rsidR="0048378E" w:rsidRDefault="0048378E" w:rsidP="0048378E">
      <w:pPr>
        <w:pStyle w:val="NormTop"/>
      </w:pPr>
      <w:r>
        <w:rPr>
          <w:color w:val="0000FF"/>
        </w:rPr>
        <w:t>TD S2</w:t>
      </w:r>
      <w:r>
        <w:rPr>
          <w:color w:val="0000FF"/>
        </w:rPr>
        <w:noBreakHyphen/>
        <w:t>171188</w:t>
      </w:r>
      <w:r w:rsidRPr="009C2C33">
        <w:t xml:space="preserve"> </w:t>
      </w:r>
      <w:r>
        <w:t>(P-CR) NGC-EPC Interworking Mode Selection. (Source: Samsung).</w:t>
      </w:r>
      <w:r>
        <w:br/>
      </w:r>
      <w:r w:rsidRPr="009C2C33">
        <w:rPr>
          <w:b/>
        </w:rPr>
        <w:t>Abstract:</w:t>
      </w:r>
      <w:r w:rsidRPr="009C2C33">
        <w:t xml:space="preserve"> </w:t>
      </w:r>
      <w:r>
        <w:t>Proposed how to decide interworking mode for UE and the network.</w:t>
      </w:r>
    </w:p>
    <w:p w:rsidR="0048378E" w:rsidRPr="009C2C33" w:rsidRDefault="0048378E" w:rsidP="0048378E">
      <w:pPr>
        <w:keepNext/>
        <w:keepLines/>
      </w:pPr>
      <w:r>
        <w:rPr>
          <w:b/>
        </w:rPr>
        <w:t>Discussion and conclusion:</w:t>
      </w:r>
    </w:p>
    <w:p w:rsidR="0048378E" w:rsidRPr="0048378E" w:rsidRDefault="0048378E" w:rsidP="0048378E">
      <w:pPr>
        <w:keepLines/>
      </w:pPr>
      <w:r>
        <w:t xml:space="preserve">Merged off-line into </w:t>
      </w:r>
      <w:r w:rsidRPr="0048378E">
        <w:rPr>
          <w:color w:val="0000FF"/>
        </w:rPr>
        <w:t>TD S2</w:t>
      </w:r>
      <w:r w:rsidRPr="0048378E">
        <w:rPr>
          <w:color w:val="0000FF"/>
        </w:rPr>
        <w:noBreakHyphen/>
        <w:t>171496</w:t>
      </w:r>
      <w:r>
        <w:t>.</w:t>
      </w:r>
    </w:p>
    <w:p w:rsidR="0048378E" w:rsidRDefault="0048378E" w:rsidP="0048378E">
      <w:pPr>
        <w:pStyle w:val="NormTop"/>
      </w:pPr>
      <w:r>
        <w:rPr>
          <w:color w:val="0000FF"/>
        </w:rPr>
        <w:t>TD S2</w:t>
      </w:r>
      <w:r>
        <w:rPr>
          <w:color w:val="0000FF"/>
        </w:rPr>
        <w:noBreakHyphen/>
        <w:t>171012</w:t>
      </w:r>
      <w:r w:rsidRPr="009C2C33">
        <w:t xml:space="preserve"> </w:t>
      </w:r>
      <w:r>
        <w:t>(P-CR) TS 23.501: P-CR for Feature description for interworking between 5GS and EPS. (Source: Nokia).</w:t>
      </w:r>
      <w:r>
        <w:br/>
      </w:r>
      <w:r w:rsidRPr="009C2C33">
        <w:rPr>
          <w:b/>
        </w:rPr>
        <w:t>Abstract:</w:t>
      </w:r>
      <w:r w:rsidRPr="009C2C33">
        <w:t xml:space="preserve"> </w:t>
      </w:r>
      <w:r>
        <w:t>The paper proposes text for TS 23.501 clause 5.17 regarding interworking between 5GS and EPS.</w:t>
      </w:r>
    </w:p>
    <w:p w:rsidR="0048378E" w:rsidRPr="009C2C33" w:rsidRDefault="0048378E" w:rsidP="0048378E">
      <w:pPr>
        <w:keepNext/>
        <w:keepLines/>
      </w:pPr>
      <w:r>
        <w:rPr>
          <w:b/>
        </w:rPr>
        <w:t>Discussion and conclusion:</w:t>
      </w:r>
    </w:p>
    <w:p w:rsidR="0048378E" w:rsidRPr="0048378E" w:rsidRDefault="0048378E" w:rsidP="0048378E">
      <w:pPr>
        <w:keepLines/>
      </w:pPr>
      <w:r>
        <w:t xml:space="preserve">Merged off-line into </w:t>
      </w:r>
      <w:r w:rsidRPr="0048378E">
        <w:rPr>
          <w:color w:val="0000FF"/>
        </w:rPr>
        <w:t>TD S2</w:t>
      </w:r>
      <w:r w:rsidRPr="0048378E">
        <w:rPr>
          <w:color w:val="0000FF"/>
        </w:rPr>
        <w:noBreakHyphen/>
        <w:t>171496</w:t>
      </w:r>
      <w:r>
        <w:t>.</w:t>
      </w:r>
    </w:p>
    <w:p w:rsidR="009C6152" w:rsidRDefault="009C6152" w:rsidP="009C6152">
      <w:pPr>
        <w:keepNext/>
        <w:keepLines/>
        <w:pBdr>
          <w:top w:val="single" w:sz="4" w:space="1" w:color="auto"/>
        </w:pBdr>
      </w:pPr>
      <w:r>
        <w:rPr>
          <w:color w:val="0000FF"/>
        </w:rPr>
        <w:t>TD S2</w:t>
      </w:r>
      <w:r>
        <w:rPr>
          <w:color w:val="0000FF"/>
        </w:rPr>
        <w:noBreakHyphen/>
        <w:t>170918</w:t>
      </w:r>
      <w:r w:rsidRPr="009C2C33">
        <w:t xml:space="preserve"> </w:t>
      </w:r>
      <w:r>
        <w:t>(P-CR) 23.501: Way forward for NGC-EPC interworking: General. (Source: Intel).</w:t>
      </w:r>
      <w:r>
        <w:br/>
      </w:r>
      <w:r w:rsidRPr="009C2C33">
        <w:rPr>
          <w:b/>
        </w:rPr>
        <w:t>Abstract:</w:t>
      </w:r>
      <w:r w:rsidRPr="009C2C33">
        <w:t xml:space="preserve"> </w:t>
      </w:r>
      <w:r>
        <w:t>This contribution proposes a way forward for NGC-EPC interworking.</w:t>
      </w:r>
    </w:p>
    <w:p w:rsidR="009C6152" w:rsidRPr="009C2C33" w:rsidRDefault="009C6152" w:rsidP="009C6152">
      <w:pPr>
        <w:keepNext/>
        <w:keepLines/>
      </w:pPr>
      <w:r>
        <w:rPr>
          <w:b/>
        </w:rPr>
        <w:t>Discussion and conclusion:</w:t>
      </w:r>
    </w:p>
    <w:p w:rsidR="009C6152" w:rsidRPr="0048378E" w:rsidRDefault="009C6152" w:rsidP="009C6152">
      <w:pPr>
        <w:keepLines/>
      </w:pPr>
      <w:r>
        <w:t xml:space="preserve">Merged off-line into </w:t>
      </w:r>
      <w:r w:rsidRPr="0048378E">
        <w:rPr>
          <w:color w:val="0000FF"/>
        </w:rPr>
        <w:t>TD S2</w:t>
      </w:r>
      <w:r w:rsidRPr="0048378E">
        <w:rPr>
          <w:color w:val="0000FF"/>
        </w:rPr>
        <w:noBreakHyphen/>
        <w:t>171496</w:t>
      </w:r>
      <w:r>
        <w:t>.</w:t>
      </w:r>
    </w:p>
    <w:p w:rsidR="0048378E" w:rsidRDefault="0048378E" w:rsidP="0048378E">
      <w:pPr>
        <w:pStyle w:val="NormTop"/>
      </w:pPr>
      <w:r>
        <w:rPr>
          <w:color w:val="0000FF"/>
        </w:rPr>
        <w:t>TD S2</w:t>
      </w:r>
      <w:r>
        <w:rPr>
          <w:color w:val="0000FF"/>
        </w:rPr>
        <w:noBreakHyphen/>
        <w:t>170804</w:t>
      </w:r>
      <w:r w:rsidRPr="009C2C33">
        <w:t xml:space="preserve"> </w:t>
      </w:r>
      <w:r>
        <w:t>(P-CR) 23.501: 5GC-EPC interworking. (Source: Ericsson).</w:t>
      </w:r>
      <w:r>
        <w:br/>
      </w:r>
      <w:r w:rsidRPr="009C2C33">
        <w:rPr>
          <w:b/>
        </w:rPr>
        <w:t>Abstract:</w:t>
      </w:r>
      <w:r w:rsidRPr="009C2C33">
        <w:t xml:space="preserve"> </w:t>
      </w:r>
      <w:r>
        <w:t xml:space="preserve">Proposes a 5GS-EPC interworking solution for a 'single registered' UE and </w:t>
      </w:r>
      <w:r w:rsidRPr="009C2C33">
        <w:rPr>
          <w:noProof/>
        </w:rPr>
        <w:t>Nx</w:t>
      </w:r>
      <w:r>
        <w:t xml:space="preserve"> support in network.</w:t>
      </w:r>
    </w:p>
    <w:p w:rsidR="0048378E" w:rsidRPr="009C2C33" w:rsidRDefault="0048378E" w:rsidP="0048378E">
      <w:pPr>
        <w:keepNext/>
        <w:keepLines/>
      </w:pPr>
      <w:r>
        <w:rPr>
          <w:b/>
        </w:rPr>
        <w:t>Discussion and conclusion:</w:t>
      </w:r>
    </w:p>
    <w:p w:rsidR="0048378E" w:rsidRPr="0048378E" w:rsidRDefault="0048378E" w:rsidP="0048378E">
      <w:pPr>
        <w:keepLines/>
      </w:pPr>
      <w:r>
        <w:t xml:space="preserve">Merged off-line into </w:t>
      </w:r>
      <w:r w:rsidRPr="0048378E">
        <w:rPr>
          <w:color w:val="0000FF"/>
        </w:rPr>
        <w:t>TD S2</w:t>
      </w:r>
      <w:r w:rsidRPr="0048378E">
        <w:rPr>
          <w:color w:val="0000FF"/>
        </w:rPr>
        <w:noBreakHyphen/>
        <w:t>171496</w:t>
      </w:r>
      <w:r>
        <w:t>.</w:t>
      </w:r>
    </w:p>
    <w:p w:rsidR="0048378E" w:rsidRDefault="0048378E" w:rsidP="0048378E">
      <w:pPr>
        <w:pStyle w:val="NormTop"/>
      </w:pPr>
      <w:r>
        <w:rPr>
          <w:color w:val="0000FF"/>
        </w:rPr>
        <w:lastRenderedPageBreak/>
        <w:t>TD S2</w:t>
      </w:r>
      <w:r>
        <w:rPr>
          <w:color w:val="0000FF"/>
        </w:rPr>
        <w:noBreakHyphen/>
        <w:t>170935</w:t>
      </w:r>
      <w:r w:rsidRPr="009C2C33">
        <w:t xml:space="preserve"> </w:t>
      </w:r>
      <w:r>
        <w:t>(P-CR) 23.501: Proposal for NGC-EPC interworking. (Source: NTT DOCOMO).</w:t>
      </w:r>
      <w:r>
        <w:br/>
      </w:r>
      <w:r w:rsidRPr="009C2C33">
        <w:rPr>
          <w:b/>
        </w:rPr>
        <w:t>Abstract:</w:t>
      </w:r>
      <w:r w:rsidRPr="009C2C33">
        <w:t xml:space="preserve"> </w:t>
      </w:r>
      <w:r>
        <w:t>This contribution proposes a text for NGC-EPC interworking section in TS 23.501.</w:t>
      </w:r>
    </w:p>
    <w:p w:rsidR="0048378E" w:rsidRPr="009C2C33" w:rsidRDefault="0048378E" w:rsidP="0048378E">
      <w:pPr>
        <w:keepNext/>
        <w:keepLines/>
      </w:pPr>
      <w:r>
        <w:rPr>
          <w:b/>
        </w:rPr>
        <w:t>Discussion and conclusion:</w:t>
      </w:r>
    </w:p>
    <w:p w:rsidR="0048378E" w:rsidRDefault="0048378E" w:rsidP="0048378E">
      <w:pPr>
        <w:keepLines/>
      </w:pPr>
      <w:r>
        <w:t xml:space="preserve">Revised off-line, merging </w:t>
      </w:r>
      <w:r w:rsidRPr="0048378E">
        <w:rPr>
          <w:color w:val="0000FF"/>
        </w:rPr>
        <w:t>TD S2</w:t>
      </w:r>
      <w:r w:rsidRPr="0048378E">
        <w:rPr>
          <w:color w:val="0000FF"/>
        </w:rPr>
        <w:noBreakHyphen/>
        <w:t>170743</w:t>
      </w:r>
      <w:r>
        <w:t xml:space="preserve">, </w:t>
      </w:r>
      <w:r w:rsidRPr="0048378E">
        <w:rPr>
          <w:color w:val="0000FF"/>
        </w:rPr>
        <w:t>TD S2</w:t>
      </w:r>
      <w:r w:rsidRPr="0048378E">
        <w:rPr>
          <w:color w:val="0000FF"/>
        </w:rPr>
        <w:noBreakHyphen/>
        <w:t>171188</w:t>
      </w:r>
      <w:r>
        <w:t xml:space="preserve">, </w:t>
      </w:r>
      <w:r w:rsidRPr="0048378E">
        <w:rPr>
          <w:color w:val="0000FF"/>
        </w:rPr>
        <w:t>TD S2</w:t>
      </w:r>
      <w:r w:rsidRPr="0048378E">
        <w:rPr>
          <w:color w:val="0000FF"/>
        </w:rPr>
        <w:noBreakHyphen/>
        <w:t>171012</w:t>
      </w:r>
      <w:r w:rsidR="009C6152" w:rsidRPr="009C6152">
        <w:t xml:space="preserve">, </w:t>
      </w:r>
      <w:r w:rsidR="009C6152" w:rsidRPr="009C6152">
        <w:rPr>
          <w:color w:val="0000FF"/>
        </w:rPr>
        <w:t>TD S2</w:t>
      </w:r>
      <w:r w:rsidR="009C6152" w:rsidRPr="009C6152">
        <w:rPr>
          <w:color w:val="0000FF"/>
        </w:rPr>
        <w:noBreakHyphen/>
        <w:t>170918</w:t>
      </w:r>
      <w:r>
        <w:t xml:space="preserve"> and </w:t>
      </w:r>
      <w:r w:rsidRPr="0048378E">
        <w:rPr>
          <w:color w:val="0000FF"/>
        </w:rPr>
        <w:t>TD S2</w:t>
      </w:r>
      <w:r w:rsidRPr="0048378E">
        <w:rPr>
          <w:color w:val="0000FF"/>
        </w:rPr>
        <w:noBreakHyphen/>
        <w:t>170804</w:t>
      </w:r>
      <w:r>
        <w:t xml:space="preserve">, to </w:t>
      </w:r>
      <w:r w:rsidRPr="00AB2D98">
        <w:rPr>
          <w:color w:val="0000FF"/>
        </w:rPr>
        <w:t>TD S2</w:t>
      </w:r>
      <w:r w:rsidRPr="00AB2D98">
        <w:rPr>
          <w:color w:val="0000FF"/>
        </w:rPr>
        <w:noBreakHyphen/>
        <w:t>171496</w:t>
      </w:r>
      <w:r>
        <w:t>.</w:t>
      </w:r>
      <w:r w:rsidRPr="00AB2D98">
        <w:t xml:space="preserve"> </w:t>
      </w:r>
      <w:r>
        <w:t xml:space="preserve">There was some discussion on the deployment issues. It was clarified that deployment is not mandated and non-deployment would mean that service continuity will not be available. This should be clarified. There was some discussion and a number of corrections and clarifications were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71502</w:t>
      </w:r>
      <w:r w:rsidR="00715F84">
        <w:rPr>
          <w:lang w:eastAsia="en-US"/>
        </w:rPr>
        <w:t xml:space="preserve">. There were further issues raised and this was further discussed off-line and revised in </w:t>
      </w:r>
      <w:r w:rsidR="00715F84" w:rsidRPr="00715F84">
        <w:rPr>
          <w:rFonts w:cs="Arial"/>
          <w:color w:val="0000FF"/>
          <w:szCs w:val="16"/>
          <w:lang w:eastAsia="en-US"/>
        </w:rPr>
        <w:t>TD S2</w:t>
      </w:r>
      <w:r w:rsidR="00715F84" w:rsidRPr="00715F84">
        <w:rPr>
          <w:rFonts w:cs="Arial"/>
          <w:color w:val="0000FF"/>
          <w:szCs w:val="16"/>
          <w:lang w:eastAsia="en-US"/>
        </w:rPr>
        <w:noBreakHyphen/>
        <w:t>17</w:t>
      </w:r>
      <w:r w:rsidR="00715F84">
        <w:rPr>
          <w:rFonts w:cs="Arial"/>
          <w:color w:val="0000FF"/>
          <w:szCs w:val="16"/>
          <w:lang w:eastAsia="en-US"/>
        </w:rPr>
        <w:t>1589</w:t>
      </w:r>
      <w:r w:rsidR="00715F84">
        <w:t>.</w:t>
      </w:r>
      <w:r w:rsidR="00715F84" w:rsidRPr="00916E52">
        <w:rPr>
          <w:lang w:eastAsia="en-US"/>
        </w:rPr>
        <w:t xml:space="preserve"> </w:t>
      </w:r>
      <w:r w:rsidR="00042070">
        <w:rPr>
          <w:lang w:eastAsia="en-US"/>
        </w:rPr>
        <w:t xml:space="preserve">There was some discussion and this was left for further off-line work and revised in </w:t>
      </w:r>
      <w:r w:rsidR="00042070" w:rsidRPr="00042070">
        <w:rPr>
          <w:rFonts w:cs="Arial"/>
          <w:color w:val="0000FF"/>
          <w:szCs w:val="16"/>
          <w:lang w:eastAsia="en-US"/>
        </w:rPr>
        <w:t>TD S2</w:t>
      </w:r>
      <w:r w:rsidR="00042070" w:rsidRPr="00042070">
        <w:rPr>
          <w:rFonts w:cs="Arial"/>
          <w:color w:val="0000FF"/>
          <w:szCs w:val="16"/>
          <w:lang w:eastAsia="en-US"/>
        </w:rPr>
        <w:noBreakHyphen/>
        <w:t>17</w:t>
      </w:r>
      <w:r w:rsidR="00042070">
        <w:rPr>
          <w:rFonts w:cs="Arial"/>
          <w:color w:val="0000FF"/>
          <w:szCs w:val="16"/>
          <w:lang w:eastAsia="en-US"/>
        </w:rPr>
        <w:t>1607</w:t>
      </w:r>
      <w:r w:rsidR="00042070">
        <w:t>.</w:t>
      </w:r>
      <w:r w:rsidR="00042070" w:rsidRPr="00916E52">
        <w:rPr>
          <w:lang w:eastAsia="en-US"/>
        </w:rPr>
        <w:t xml:space="preserve"> </w:t>
      </w:r>
      <w:r w:rsidR="00AC6C1C">
        <w:rPr>
          <w:lang w:eastAsia="en-US"/>
        </w:rPr>
        <w:t xml:space="preserve">This was reviewed and </w:t>
      </w:r>
      <w:r w:rsidR="00AC6C1C" w:rsidRPr="00AC6C1C">
        <w:rPr>
          <w:color w:val="FF0000"/>
          <w:lang w:eastAsia="en-US"/>
        </w:rPr>
        <w:t>approved</w:t>
      </w:r>
      <w:r w:rsidR="00AC6C1C">
        <w:rPr>
          <w:lang w:eastAsia="en-US"/>
        </w:rPr>
        <w:t>.</w:t>
      </w:r>
    </w:p>
    <w:p w:rsidR="002550E9" w:rsidRDefault="002550E9" w:rsidP="002550E9">
      <w:pPr>
        <w:pStyle w:val="NormTop"/>
      </w:pPr>
      <w:r>
        <w:rPr>
          <w:color w:val="0000FF"/>
        </w:rPr>
        <w:t>TD S2</w:t>
      </w:r>
      <w:r>
        <w:rPr>
          <w:color w:val="0000FF"/>
        </w:rPr>
        <w:noBreakHyphen/>
        <w:t>170934</w:t>
      </w:r>
      <w:r w:rsidRPr="009C2C33">
        <w:t xml:space="preserve"> </w:t>
      </w:r>
      <w:r>
        <w:t>(DISCUSSION) Interworking Way Forward Discussion. (Source: NTT DOCOMO).</w:t>
      </w:r>
      <w:r>
        <w:br/>
      </w:r>
      <w:r w:rsidRPr="009C2C33">
        <w:rPr>
          <w:b/>
        </w:rPr>
        <w:t>Abstract:</w:t>
      </w:r>
      <w:r w:rsidRPr="009C2C33">
        <w:t xml:space="preserve"> </w:t>
      </w:r>
      <w:r>
        <w:t>Provides way forward for interworking between 5GC and EPC.</w:t>
      </w:r>
    </w:p>
    <w:p w:rsidR="002550E9" w:rsidRPr="009C2C33" w:rsidRDefault="002550E9" w:rsidP="002550E9">
      <w:pPr>
        <w:keepNext/>
        <w:keepLines/>
      </w:pPr>
      <w:r>
        <w:rPr>
          <w:b/>
        </w:rPr>
        <w:t>Discussion and conclusion:</w:t>
      </w:r>
    </w:p>
    <w:p w:rsidR="002550E9" w:rsidRPr="009C2C33"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171004</w:t>
      </w:r>
      <w:r w:rsidRPr="009C2C33">
        <w:t xml:space="preserve"> </w:t>
      </w:r>
      <w:r>
        <w:t>(DISCUSSION) Way forward for interworking. (Source: LG Electronics).</w:t>
      </w:r>
      <w:r>
        <w:br/>
      </w:r>
      <w:r w:rsidRPr="009C2C33">
        <w:rPr>
          <w:b/>
        </w:rPr>
        <w:t>Abstract:</w:t>
      </w:r>
      <w:r w:rsidRPr="009C2C33">
        <w:t xml:space="preserve"> </w:t>
      </w:r>
      <w:r>
        <w:t>This paper proposes to discuss further on Interworking issue in UE perspectives.</w:t>
      </w:r>
    </w:p>
    <w:p w:rsidR="002550E9" w:rsidRPr="009C2C33" w:rsidRDefault="002550E9" w:rsidP="002550E9">
      <w:pPr>
        <w:keepNext/>
        <w:keepLines/>
      </w:pPr>
      <w:r>
        <w:rPr>
          <w:b/>
        </w:rPr>
        <w:t>Discussion and conclusion:</w:t>
      </w:r>
    </w:p>
    <w:p w:rsidR="002550E9" w:rsidRPr="009C2C33" w:rsidRDefault="00FC0C0E" w:rsidP="002550E9">
      <w:pPr>
        <w:keepLines/>
      </w:pPr>
      <w:r>
        <w:t xml:space="preserve">This was </w:t>
      </w:r>
      <w:r w:rsidRPr="00FC0C0E">
        <w:rPr>
          <w:color w:val="0000FF"/>
        </w:rPr>
        <w:t>not handled</w:t>
      </w:r>
      <w:r>
        <w:t>.</w:t>
      </w:r>
    </w:p>
    <w:p w:rsidR="002550E9" w:rsidRDefault="002550E9" w:rsidP="002550E9">
      <w:pPr>
        <w:pStyle w:val="FP"/>
        <w:pBdr>
          <w:top w:val="single" w:sz="8" w:space="1" w:color="auto"/>
        </w:pBdr>
        <w:rPr>
          <w:b/>
          <w:color w:val="0000FF"/>
        </w:rPr>
      </w:pPr>
      <w:r w:rsidRPr="00FA5FDC">
        <w:rPr>
          <w:b/>
          <w:color w:val="0000FF"/>
        </w:rPr>
        <w:t>Handover for single registration mode (23.502)</w:t>
      </w:r>
    </w:p>
    <w:p w:rsidR="002550E9" w:rsidRPr="00D36A30" w:rsidRDefault="002550E9" w:rsidP="002550E9">
      <w:pPr>
        <w:pStyle w:val="FP"/>
        <w:rPr>
          <w:color w:val="0000FF"/>
        </w:rPr>
      </w:pPr>
      <w:r w:rsidRPr="00D36A30">
        <w:rPr>
          <w:color w:val="0000FF"/>
        </w:rPr>
        <w:t xml:space="preserve">Key Issue: </w:t>
      </w:r>
      <w:r w:rsidRPr="00D36A30">
        <w:rPr>
          <w:color w:val="0000FF"/>
        </w:rPr>
        <w:br/>
        <w:t xml:space="preserve">(a) Which of the 3 solutions or a hybrid? </w:t>
      </w:r>
      <w:r w:rsidRPr="00D36A30">
        <w:rPr>
          <w:color w:val="0000FF"/>
        </w:rPr>
        <w:br/>
        <w:t xml:space="preserve">(b) </w:t>
      </w:r>
      <w:r w:rsidRPr="00D36A30">
        <w:rPr>
          <w:noProof/>
          <w:color w:val="0000FF"/>
        </w:rPr>
        <w:t>QoS</w:t>
      </w:r>
      <w:r w:rsidRPr="00D36A30">
        <w:rPr>
          <w:color w:val="0000FF"/>
        </w:rPr>
        <w:t xml:space="preserve"> impacts/mapping for handover.</w:t>
      </w:r>
    </w:p>
    <w:p w:rsidR="002550E9" w:rsidRPr="00D36A30" w:rsidRDefault="002550E9" w:rsidP="002550E9">
      <w:pPr>
        <w:pStyle w:val="FP"/>
        <w:rPr>
          <w:color w:val="0000FF"/>
        </w:rPr>
      </w:pPr>
    </w:p>
    <w:p w:rsidR="009C6152" w:rsidRDefault="009C6152" w:rsidP="009C6152">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71497</w:t>
      </w:r>
      <w:r w:rsidRPr="00916E52">
        <w:rPr>
          <w:lang w:eastAsia="en-US"/>
        </w:rPr>
        <w:t xml:space="preserve"> </w:t>
      </w:r>
      <w:r>
        <w:rPr>
          <w:lang w:eastAsia="en-US"/>
        </w:rPr>
        <w:t>(DISCUSSION) Slide capturing Drafting Session on Interworking and Migration. (Source: NTT DOCOMO).</w:t>
      </w:r>
      <w:r>
        <w:rPr>
          <w:lang w:eastAsia="en-US"/>
        </w:rPr>
        <w:br/>
      </w:r>
      <w:r w:rsidRPr="00AB2D98">
        <w:rPr>
          <w:b/>
        </w:rPr>
        <w:t>Abstract:</w:t>
      </w:r>
      <w:r>
        <w:t xml:space="preserve"> Presentation of drafting session discussion on Interworking.</w:t>
      </w:r>
    </w:p>
    <w:p w:rsidR="009C6152" w:rsidRDefault="009C6152" w:rsidP="009C6152">
      <w:pPr>
        <w:keepNext/>
        <w:keepLines/>
        <w:rPr>
          <w:b/>
        </w:rPr>
      </w:pPr>
      <w:r w:rsidRPr="00AB2D98">
        <w:rPr>
          <w:b/>
        </w:rPr>
        <w:t>Discussion and conclusion:</w:t>
      </w:r>
    </w:p>
    <w:p w:rsidR="009C6152" w:rsidRPr="00AB2D98" w:rsidRDefault="009C6152" w:rsidP="009C6152">
      <w:pPr>
        <w:keepLines/>
      </w:pPr>
      <w:r>
        <w:t>Created off-line.</w:t>
      </w:r>
      <w:r w:rsidRPr="00AB2D98">
        <w:t xml:space="preserve"> </w:t>
      </w:r>
      <w:r>
        <w:t xml:space="preserve">This was reviewed and some clarifications made. The related proposals were then reviewed. </w:t>
      </w:r>
      <w:r w:rsidR="00980C73">
        <w:t xml:space="preserve">This was then </w:t>
      </w:r>
      <w:r w:rsidR="00980C73">
        <w:rPr>
          <w:color w:val="0000FF"/>
        </w:rPr>
        <w:t>noted</w:t>
      </w:r>
      <w:r w:rsidR="00980C73">
        <w:t xml:space="preserve"> in parallel session.</w:t>
      </w:r>
    </w:p>
    <w:p w:rsidR="002550E9" w:rsidRDefault="002550E9" w:rsidP="002550E9">
      <w:pPr>
        <w:pStyle w:val="NormTop"/>
      </w:pPr>
      <w:r>
        <w:rPr>
          <w:color w:val="0000FF"/>
        </w:rPr>
        <w:t>TD S2</w:t>
      </w:r>
      <w:r>
        <w:rPr>
          <w:color w:val="0000FF"/>
        </w:rPr>
        <w:noBreakHyphen/>
        <w:t>170919</w:t>
      </w:r>
      <w:r w:rsidRPr="009C2C33">
        <w:t xml:space="preserve"> </w:t>
      </w:r>
      <w:r>
        <w:t xml:space="preserve">(P-CR) 23.502: NGC-EPC interworking with 'single registered' operation (with </w:t>
      </w:r>
      <w:r w:rsidRPr="009C2C33">
        <w:rPr>
          <w:noProof/>
        </w:rPr>
        <w:t>NGx</w:t>
      </w:r>
      <w:r>
        <w:t>). (Source: Intel).</w:t>
      </w:r>
      <w:r>
        <w:br/>
      </w:r>
      <w:r w:rsidRPr="009C2C33">
        <w:rPr>
          <w:b/>
        </w:rPr>
        <w:t>Abstract:</w:t>
      </w:r>
      <w:r w:rsidRPr="009C2C33">
        <w:t xml:space="preserve"> </w:t>
      </w:r>
      <w:r>
        <w:t xml:space="preserve">This contribution proposes a call flow for NGC-EPC interworking for 'single registered' operation (with </w:t>
      </w:r>
      <w:r w:rsidRPr="009C2C33">
        <w:rPr>
          <w:noProof/>
        </w:rPr>
        <w:t>NGx</w:t>
      </w:r>
      <w:r>
        <w:t>).</w:t>
      </w:r>
    </w:p>
    <w:p w:rsidR="002550E9" w:rsidRPr="009C2C33" w:rsidRDefault="002550E9" w:rsidP="002550E9">
      <w:pPr>
        <w:keepNext/>
        <w:keepLines/>
      </w:pPr>
      <w:r>
        <w:rPr>
          <w:b/>
        </w:rPr>
        <w:t>Discussion and conclusion:</w:t>
      </w:r>
    </w:p>
    <w:p w:rsidR="002550E9" w:rsidRPr="009C6152" w:rsidRDefault="009C6152" w:rsidP="002550E9">
      <w:pPr>
        <w:keepLines/>
      </w:pPr>
      <w:r>
        <w:t xml:space="preserve">There were a number of issues raised which needed clarification. Other proposals were reviewed. </w:t>
      </w:r>
      <w:r w:rsidR="00980C73">
        <w:t xml:space="preserve">This was then </w:t>
      </w:r>
      <w:r w:rsidR="00980C73">
        <w:rPr>
          <w:color w:val="0000FF"/>
        </w:rPr>
        <w:t>noted</w:t>
      </w:r>
      <w:r w:rsidR="00980C73">
        <w:t xml:space="preserve"> in parallel session.</w:t>
      </w:r>
    </w:p>
    <w:p w:rsidR="009C6152" w:rsidRDefault="009C6152" w:rsidP="009C6152">
      <w:pPr>
        <w:pStyle w:val="NormTop"/>
      </w:pPr>
      <w:r>
        <w:rPr>
          <w:color w:val="0000FF"/>
        </w:rPr>
        <w:t>TD S2</w:t>
      </w:r>
      <w:r>
        <w:rPr>
          <w:color w:val="0000FF"/>
        </w:rPr>
        <w:noBreakHyphen/>
        <w:t>170936</w:t>
      </w:r>
      <w:r w:rsidRPr="009C2C33">
        <w:t xml:space="preserve"> </w:t>
      </w:r>
      <w:r>
        <w:t xml:space="preserve">(DISCUSSION) </w:t>
      </w:r>
      <w:r w:rsidRPr="009C2C33">
        <w:rPr>
          <w:noProof/>
        </w:rPr>
        <w:t>Nx-based</w:t>
      </w:r>
      <w:r>
        <w:t xml:space="preserve"> interworking procedures from </w:t>
      </w:r>
      <w:r w:rsidRPr="009C2C33">
        <w:rPr>
          <w:noProof/>
        </w:rPr>
        <w:t>QoS</w:t>
      </w:r>
      <w:r>
        <w:t xml:space="preserve"> point of view. (Source: NTT DOCOMO).</w:t>
      </w:r>
      <w:r>
        <w:br/>
      </w:r>
      <w:r w:rsidRPr="009C2C33">
        <w:rPr>
          <w:b/>
        </w:rPr>
        <w:t>Abstract:</w:t>
      </w:r>
      <w:r w:rsidRPr="009C2C33">
        <w:t xml:space="preserve"> </w:t>
      </w:r>
      <w:r>
        <w:t xml:space="preserve">This contribution studies the </w:t>
      </w:r>
      <w:r w:rsidRPr="009C2C33">
        <w:rPr>
          <w:noProof/>
        </w:rPr>
        <w:t>QoS</w:t>
      </w:r>
      <w:r>
        <w:t xml:space="preserve"> aspects of </w:t>
      </w:r>
      <w:r w:rsidRPr="009C2C33">
        <w:rPr>
          <w:noProof/>
        </w:rPr>
        <w:t>Nx-based</w:t>
      </w:r>
      <w:r>
        <w:t xml:space="preserve"> interworking procedures described in TR 23.799 clause 18.2. It notices a common list of issues and proposes solutions for them.</w:t>
      </w:r>
    </w:p>
    <w:p w:rsidR="009C6152" w:rsidRPr="009C2C33" w:rsidRDefault="009C6152" w:rsidP="009C6152">
      <w:pPr>
        <w:keepNext/>
        <w:keepLines/>
      </w:pPr>
      <w:r>
        <w:rPr>
          <w:b/>
        </w:rPr>
        <w:t>Discussion and conclusion:</w:t>
      </w:r>
    </w:p>
    <w:p w:rsidR="009C6152" w:rsidRDefault="009C6152" w:rsidP="009C6152">
      <w:pPr>
        <w:keepLines/>
        <w:rPr>
          <w:szCs w:val="16"/>
          <w:lang w:eastAsia="en-US"/>
        </w:rPr>
      </w:pPr>
      <w:r>
        <w:t xml:space="preserve">There were a number of issues raised which needed clarification. Other proposals were reviewed. </w:t>
      </w:r>
      <w:r w:rsidR="00980C73">
        <w:t xml:space="preserve">This was then </w:t>
      </w:r>
      <w:r w:rsidR="00980C73">
        <w:rPr>
          <w:color w:val="0000FF"/>
        </w:rPr>
        <w:t>noted</w:t>
      </w:r>
      <w:r w:rsidR="00980C73">
        <w:t xml:space="preserve"> in parallel session.</w:t>
      </w:r>
    </w:p>
    <w:p w:rsidR="009C6152" w:rsidRDefault="009C6152" w:rsidP="009C6152">
      <w:pPr>
        <w:pStyle w:val="NormTop"/>
      </w:pPr>
      <w:r>
        <w:rPr>
          <w:color w:val="0000FF"/>
        </w:rPr>
        <w:t>TD S2</w:t>
      </w:r>
      <w:r>
        <w:rPr>
          <w:color w:val="0000FF"/>
        </w:rPr>
        <w:noBreakHyphen/>
        <w:t>171013</w:t>
      </w:r>
      <w:r w:rsidRPr="009C2C33">
        <w:t xml:space="preserve"> </w:t>
      </w:r>
      <w:r>
        <w:t>(P-CR) TS 23.502: P-CR for Single Registration-based Interworking from EPS to 5GS procedure. (Source: Nokia).</w:t>
      </w:r>
      <w:r>
        <w:br/>
      </w:r>
      <w:r w:rsidRPr="009C2C33">
        <w:rPr>
          <w:b/>
        </w:rPr>
        <w:t>Abstract:</w:t>
      </w:r>
      <w:r w:rsidRPr="009C2C33">
        <w:t xml:space="preserve"> </w:t>
      </w:r>
      <w:r>
        <w:t>The paper proposes a call flow for the Single Registration-based Interworking from EPS to 5GS procedure.</w:t>
      </w:r>
    </w:p>
    <w:p w:rsidR="009C6152" w:rsidRPr="009C2C33" w:rsidRDefault="009C6152" w:rsidP="009C6152">
      <w:pPr>
        <w:keepNext/>
        <w:keepLines/>
      </w:pPr>
      <w:r>
        <w:rPr>
          <w:b/>
        </w:rPr>
        <w:t>Discussion and conclusion:</w:t>
      </w:r>
    </w:p>
    <w:p w:rsidR="009C6152" w:rsidRPr="009C6152" w:rsidRDefault="009C6152" w:rsidP="009C6152">
      <w:pPr>
        <w:keepLines/>
      </w:pPr>
      <w:r>
        <w:t xml:space="preserve">There were a number of issues raised which needed clarification. Other proposals were reviewed. </w:t>
      </w:r>
      <w:r w:rsidR="00980C73">
        <w:t xml:space="preserve">This was then </w:t>
      </w:r>
      <w:r w:rsidR="00980C73">
        <w:rPr>
          <w:color w:val="0000FF"/>
        </w:rPr>
        <w:t>noted</w:t>
      </w:r>
      <w:r w:rsidR="00980C73">
        <w:t xml:space="preserve"> in parallel session.</w:t>
      </w:r>
    </w:p>
    <w:p w:rsidR="00980C73" w:rsidRDefault="00980C73" w:rsidP="00980C73">
      <w:pPr>
        <w:pStyle w:val="NormTop"/>
      </w:pPr>
      <w:r>
        <w:rPr>
          <w:color w:val="0000FF"/>
        </w:rPr>
        <w:lastRenderedPageBreak/>
        <w:t>TD S2</w:t>
      </w:r>
      <w:r>
        <w:rPr>
          <w:color w:val="0000FF"/>
        </w:rPr>
        <w:noBreakHyphen/>
        <w:t>170937</w:t>
      </w:r>
      <w:r w:rsidRPr="009C2C33">
        <w:t xml:space="preserve"> </w:t>
      </w:r>
      <w:r>
        <w:t xml:space="preserve">(P-CR) TS 23.502: </w:t>
      </w:r>
      <w:r w:rsidRPr="009C2C33">
        <w:rPr>
          <w:noProof/>
        </w:rPr>
        <w:t>Nx-based</w:t>
      </w:r>
      <w:r>
        <w:t xml:space="preserve"> Handover procedure. (Source: NTT DOCOMO).</w:t>
      </w:r>
      <w:r>
        <w:br/>
      </w:r>
      <w:r w:rsidRPr="009C2C33">
        <w:rPr>
          <w:b/>
        </w:rPr>
        <w:t>Abstract:</w:t>
      </w:r>
      <w:r w:rsidRPr="009C2C33">
        <w:t xml:space="preserve"> </w:t>
      </w:r>
      <w:r>
        <w:t xml:space="preserve">This contribution compares </w:t>
      </w:r>
      <w:r w:rsidRPr="009C2C33">
        <w:rPr>
          <w:noProof/>
        </w:rPr>
        <w:t xml:space="preserve">Nx-based </w:t>
      </w:r>
      <w:r>
        <w:t>interworking procedures described in TR 23.799 clause 18.2 and proposes to capture flow based on full handover.</w:t>
      </w:r>
    </w:p>
    <w:p w:rsidR="00980C73" w:rsidRPr="009C2C33" w:rsidRDefault="00980C73" w:rsidP="00980C73">
      <w:pPr>
        <w:keepNext/>
        <w:keepLines/>
      </w:pPr>
      <w:r>
        <w:rPr>
          <w:b/>
        </w:rPr>
        <w:t>Discussion and conclusion:</w:t>
      </w:r>
    </w:p>
    <w:p w:rsidR="00980C73" w:rsidRDefault="00980C73" w:rsidP="00980C73">
      <w:pPr>
        <w:keepLines/>
        <w:rPr>
          <w:szCs w:val="16"/>
          <w:lang w:eastAsia="en-US"/>
        </w:rPr>
      </w:pPr>
      <w:r>
        <w:t xml:space="preserve">This was used as a basis to develop a clear set of flows which will be progressed. This was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71503</w:t>
      </w:r>
      <w:r w:rsidR="00715F84">
        <w:t xml:space="preserve">. </w:t>
      </w:r>
      <w:r w:rsidR="00715F84">
        <w:rPr>
          <w:lang w:eastAsia="en-US"/>
        </w:rPr>
        <w:t xml:space="preserve">There were further issues raised and this was further discussed off-line and revised in </w:t>
      </w:r>
      <w:r w:rsidR="00715F84" w:rsidRPr="00715F84">
        <w:rPr>
          <w:rFonts w:cs="Arial"/>
          <w:color w:val="0000FF"/>
          <w:szCs w:val="16"/>
          <w:lang w:eastAsia="en-US"/>
        </w:rPr>
        <w:t>TD S2</w:t>
      </w:r>
      <w:r w:rsidR="00715F84" w:rsidRPr="00715F84">
        <w:rPr>
          <w:rFonts w:cs="Arial"/>
          <w:color w:val="0000FF"/>
          <w:szCs w:val="16"/>
          <w:lang w:eastAsia="en-US"/>
        </w:rPr>
        <w:noBreakHyphen/>
        <w:t>17</w:t>
      </w:r>
      <w:r w:rsidR="00715F84">
        <w:rPr>
          <w:rFonts w:cs="Arial"/>
          <w:color w:val="0000FF"/>
          <w:szCs w:val="16"/>
          <w:lang w:eastAsia="en-US"/>
        </w:rPr>
        <w:t>1590</w:t>
      </w:r>
      <w:r w:rsidR="00715F84">
        <w:t>.</w:t>
      </w:r>
      <w:r w:rsidR="00042070">
        <w:t xml:space="preserve"> China Mobile raised a number of areas which needed correction or clarification. </w:t>
      </w:r>
      <w:r w:rsidR="00CD494C">
        <w:t xml:space="preserve">Other issues were raised and this was further discussed off-line and revised in </w:t>
      </w:r>
      <w:r w:rsidR="00CD494C" w:rsidRPr="00916E52">
        <w:rPr>
          <w:rFonts w:cs="Arial"/>
          <w:color w:val="0000FF"/>
          <w:szCs w:val="16"/>
          <w:lang w:eastAsia="en-US"/>
        </w:rPr>
        <w:t>TD S2</w:t>
      </w:r>
      <w:r w:rsidR="00CD494C" w:rsidRPr="00916E52">
        <w:rPr>
          <w:rFonts w:cs="Arial"/>
          <w:color w:val="0000FF"/>
          <w:szCs w:val="16"/>
          <w:lang w:eastAsia="en-US"/>
        </w:rPr>
        <w:noBreakHyphen/>
        <w:t>1</w:t>
      </w:r>
      <w:r w:rsidR="00CD494C">
        <w:rPr>
          <w:rFonts w:cs="Arial"/>
          <w:color w:val="0000FF"/>
          <w:szCs w:val="16"/>
          <w:lang w:eastAsia="en-US"/>
        </w:rPr>
        <w:t>71608</w:t>
      </w:r>
      <w:r w:rsidR="00CD494C">
        <w:t>.</w:t>
      </w:r>
      <w:r w:rsidR="00CD494C" w:rsidRPr="00916E52">
        <w:rPr>
          <w:lang w:eastAsia="en-US"/>
        </w:rPr>
        <w:t xml:space="preserve"> </w:t>
      </w:r>
      <w:r w:rsidR="00AC6C1C">
        <w:rPr>
          <w:lang w:eastAsia="en-US"/>
        </w:rPr>
        <w:t xml:space="preserve">This was reviewed and </w:t>
      </w:r>
      <w:r w:rsidR="00AC6C1C" w:rsidRPr="00AC6C1C">
        <w:rPr>
          <w:color w:val="FF0000"/>
          <w:lang w:eastAsia="en-US"/>
        </w:rPr>
        <w:t>approved</w:t>
      </w:r>
      <w:r w:rsidR="00AC6C1C">
        <w:rPr>
          <w:lang w:eastAsia="en-US"/>
        </w:rPr>
        <w:t>.</w:t>
      </w:r>
    </w:p>
    <w:p w:rsidR="00980C73" w:rsidRDefault="00980C73" w:rsidP="00980C73">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71504</w:t>
      </w:r>
      <w:r w:rsidRPr="00916E52">
        <w:rPr>
          <w:lang w:eastAsia="en-US"/>
        </w:rPr>
        <w:t xml:space="preserve"> </w:t>
      </w:r>
      <w:r>
        <w:rPr>
          <w:lang w:eastAsia="en-US"/>
        </w:rPr>
        <w:t>(LS OUT) [DRAFT] LS to TSG RAN and TSG SA on Interworking and migration.</w:t>
      </w:r>
      <w:r w:rsidR="00715F84" w:rsidRPr="00715F84">
        <w:t xml:space="preserve"> </w:t>
      </w:r>
      <w:r w:rsidR="00715F84">
        <w:t>(Source: NTT DOCOMO)</w:t>
      </w:r>
      <w:r w:rsidR="00715F84">
        <w:rPr>
          <w:lang w:eastAsia="en-US"/>
        </w:rPr>
        <w:br/>
      </w:r>
      <w:r w:rsidR="00715F84" w:rsidRPr="00715F84">
        <w:rPr>
          <w:b/>
          <w:lang w:eastAsia="en-US"/>
        </w:rPr>
        <w:t xml:space="preserve">Abstract: </w:t>
      </w:r>
      <w:r w:rsidR="00715F84">
        <w:rPr>
          <w:lang w:eastAsia="en-US"/>
        </w:rPr>
        <w:t>To: TSG SA, TSG RAN. CC: RAN WG2, RAN WG3, TSG CT.</w:t>
      </w:r>
    </w:p>
    <w:p w:rsidR="00980C73" w:rsidRDefault="00980C73" w:rsidP="00980C73">
      <w:pPr>
        <w:keepNext/>
        <w:keepLines/>
        <w:rPr>
          <w:b/>
          <w:lang w:eastAsia="en-US"/>
        </w:rPr>
      </w:pPr>
      <w:r w:rsidRPr="00980C73">
        <w:rPr>
          <w:b/>
          <w:lang w:eastAsia="en-US"/>
        </w:rPr>
        <w:t>Discussion and conclusion:</w:t>
      </w:r>
    </w:p>
    <w:p w:rsidR="00980C73" w:rsidRPr="00980C73" w:rsidRDefault="00980C73" w:rsidP="00980C73">
      <w:pPr>
        <w:keepLines/>
      </w:pPr>
      <w:r>
        <w:t xml:space="preserve">Creating in parallel session. </w:t>
      </w:r>
      <w:r w:rsidR="00715F84">
        <w:t xml:space="preserve">It was suggested to reference the previous LS and to add a link to the updated TS 23.502. This was revised accordingly, also removing 'draft' in </w:t>
      </w:r>
      <w:r w:rsidR="00715F84" w:rsidRPr="00916E52">
        <w:rPr>
          <w:rFonts w:cs="Arial"/>
          <w:color w:val="0000FF"/>
          <w:szCs w:val="16"/>
          <w:lang w:eastAsia="en-US"/>
        </w:rPr>
        <w:t>TD S2</w:t>
      </w:r>
      <w:r w:rsidR="00715F84" w:rsidRPr="00916E52">
        <w:rPr>
          <w:rFonts w:cs="Arial"/>
          <w:color w:val="0000FF"/>
          <w:szCs w:val="16"/>
          <w:lang w:eastAsia="en-US"/>
        </w:rPr>
        <w:noBreakHyphen/>
        <w:t>1</w:t>
      </w:r>
      <w:r w:rsidR="00715F84">
        <w:rPr>
          <w:rFonts w:cs="Arial"/>
          <w:color w:val="0000FF"/>
          <w:szCs w:val="16"/>
          <w:lang w:eastAsia="en-US"/>
        </w:rPr>
        <w:t>71591</w:t>
      </w:r>
      <w:r w:rsidR="00715F84" w:rsidRPr="00916E52">
        <w:rPr>
          <w:lang w:eastAsia="en-US"/>
        </w:rPr>
        <w:t xml:space="preserve"> </w:t>
      </w:r>
      <w:r w:rsidR="00715F84">
        <w:t xml:space="preserve">which was </w:t>
      </w:r>
      <w:r w:rsidR="00CD494C">
        <w:rPr>
          <w:color w:val="FF0000"/>
        </w:rPr>
        <w:t>agreed</w:t>
      </w:r>
      <w:r w:rsidR="00CD494C">
        <w:t xml:space="preserve"> in parallel session</w:t>
      </w:r>
      <w:r w:rsidR="00715F84">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170967</w:t>
      </w:r>
      <w:r w:rsidRPr="009C2C33">
        <w:t xml:space="preserve"> </w:t>
      </w:r>
      <w:r>
        <w:t xml:space="preserve">(DISCUSSION) Way forward for </w:t>
      </w:r>
      <w:r w:rsidRPr="009C2C33">
        <w:rPr>
          <w:noProof/>
        </w:rPr>
        <w:t>Nx</w:t>
      </w:r>
      <w:r>
        <w:t xml:space="preserve"> based interworking procedures. (Source: Huawei).</w:t>
      </w:r>
      <w:r>
        <w:br/>
      </w:r>
      <w:r w:rsidRPr="009C2C33">
        <w:rPr>
          <w:b/>
        </w:rPr>
        <w:t>Abstract:</w:t>
      </w:r>
      <w:r w:rsidRPr="009C2C33">
        <w:t xml:space="preserve"> </w:t>
      </w:r>
      <w:r>
        <w:t xml:space="preserve">This contribution compares </w:t>
      </w:r>
      <w:r w:rsidRPr="009C2C33">
        <w:rPr>
          <w:noProof/>
        </w:rPr>
        <w:t>Nx</w:t>
      </w:r>
      <w:r>
        <w:t xml:space="preserve"> based interworking procedures described in TR 23.799 clause 18.2.</w:t>
      </w:r>
    </w:p>
    <w:p w:rsidR="002550E9" w:rsidRPr="009C2C33" w:rsidRDefault="002550E9" w:rsidP="002550E9">
      <w:pPr>
        <w:keepNext/>
        <w:keepLines/>
      </w:pPr>
      <w:r>
        <w:rPr>
          <w:b/>
        </w:rPr>
        <w:t>Discussion and conclusion:</w:t>
      </w:r>
    </w:p>
    <w:p w:rsidR="002550E9" w:rsidRPr="009C2C33"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171096</w:t>
      </w:r>
      <w:r w:rsidRPr="009C2C33">
        <w:t xml:space="preserve"> </w:t>
      </w:r>
      <w:r>
        <w:t>(DISCUSSION) Discussion on the interworking architecture and solution. (Source: ZTE).</w:t>
      </w:r>
      <w:r>
        <w:br/>
      </w:r>
      <w:r w:rsidRPr="009C2C33">
        <w:rPr>
          <w:b/>
        </w:rPr>
        <w:t>Abstract:</w:t>
      </w:r>
      <w:r w:rsidRPr="009C2C33">
        <w:t xml:space="preserve"> </w:t>
      </w:r>
      <w:r>
        <w:t xml:space="preserve">This contribution proposes selecting default bearer handover as interworking solution and discusses the </w:t>
      </w:r>
      <w:r w:rsidRPr="009C2C33">
        <w:rPr>
          <w:noProof/>
        </w:rPr>
        <w:t>Nx</w:t>
      </w:r>
      <w:r>
        <w:t xml:space="preserve"> interface.</w:t>
      </w:r>
    </w:p>
    <w:p w:rsidR="002550E9" w:rsidRPr="009C2C33" w:rsidRDefault="002550E9" w:rsidP="002550E9">
      <w:pPr>
        <w:keepNext/>
        <w:keepLines/>
      </w:pPr>
      <w:r>
        <w:rPr>
          <w:b/>
        </w:rPr>
        <w:t>Discussion and conclusion:</w:t>
      </w:r>
    </w:p>
    <w:p w:rsidR="002550E9" w:rsidRPr="009C2C33"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170805</w:t>
      </w:r>
      <w:r w:rsidRPr="009C2C33">
        <w:t xml:space="preserve"> </w:t>
      </w:r>
      <w:r>
        <w:t>(P-CR) 23.502: 5GC-EPC interworking. (Source: Ericsson).</w:t>
      </w:r>
      <w:r>
        <w:br/>
      </w:r>
      <w:r w:rsidRPr="009C2C33">
        <w:rPr>
          <w:b/>
        </w:rPr>
        <w:t>Abstract:</w:t>
      </w:r>
      <w:r w:rsidRPr="009C2C33">
        <w:t xml:space="preserve"> </w:t>
      </w:r>
      <w:r>
        <w:t>Proposes a call flow for handover 5GC to EPC using Nx.</w:t>
      </w:r>
    </w:p>
    <w:p w:rsidR="002550E9" w:rsidRPr="009C2C33" w:rsidRDefault="002550E9" w:rsidP="002550E9">
      <w:pPr>
        <w:keepNext/>
        <w:keepLines/>
      </w:pPr>
      <w:r>
        <w:rPr>
          <w:b/>
        </w:rPr>
        <w:t>Discussion and conclusion:</w:t>
      </w:r>
    </w:p>
    <w:p w:rsidR="002550E9" w:rsidRPr="009C2C33"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170982</w:t>
      </w:r>
      <w:r w:rsidRPr="009C2C33">
        <w:t xml:space="preserve"> </w:t>
      </w:r>
      <w:r>
        <w:t xml:space="preserve">(DISCUSSION) PDU Session ID allocation when UE handover from EPS to NGS. (Source: Huawei, </w:t>
      </w:r>
      <w:r w:rsidRPr="009C2C33">
        <w:rPr>
          <w:noProof/>
        </w:rPr>
        <w:t>HiSilicon</w:t>
      </w:r>
      <w:r>
        <w:t>).</w:t>
      </w:r>
      <w:r>
        <w:br/>
      </w:r>
      <w:r w:rsidRPr="009C2C33">
        <w:rPr>
          <w:b/>
        </w:rPr>
        <w:t>Abstract:</w:t>
      </w:r>
      <w:r w:rsidRPr="009C2C33">
        <w:t xml:space="preserve"> </w:t>
      </w:r>
      <w:r>
        <w:t>This contribution describes an issue of handover from EPS to NGS, and proposes to address this issue in the coming meeting.</w:t>
      </w:r>
    </w:p>
    <w:p w:rsidR="002550E9" w:rsidRPr="009C2C33" w:rsidRDefault="002550E9" w:rsidP="002550E9">
      <w:pPr>
        <w:keepNext/>
        <w:keepLines/>
      </w:pPr>
      <w:r>
        <w:rPr>
          <w:b/>
        </w:rPr>
        <w:t>Discussion and conclusion:</w:t>
      </w:r>
    </w:p>
    <w:p w:rsidR="002550E9" w:rsidRPr="009C2C33" w:rsidRDefault="00FC0C0E" w:rsidP="002550E9">
      <w:pPr>
        <w:keepLines/>
      </w:pPr>
      <w:r>
        <w:t xml:space="preserve">This was </w:t>
      </w:r>
      <w:r w:rsidRPr="00FC0C0E">
        <w:rPr>
          <w:color w:val="0000FF"/>
        </w:rPr>
        <w:t>not handled</w:t>
      </w:r>
      <w:r>
        <w:t>.</w:t>
      </w:r>
    </w:p>
    <w:p w:rsidR="002550E9" w:rsidRDefault="002550E9" w:rsidP="002550E9">
      <w:pPr>
        <w:pStyle w:val="H6"/>
        <w:rPr>
          <w:color w:val="0000FF"/>
        </w:rPr>
      </w:pPr>
      <w:r>
        <w:rPr>
          <w:color w:val="0000FF"/>
        </w:rPr>
        <w:t>Impact of SSC mode on Handover</w:t>
      </w:r>
    </w:p>
    <w:p w:rsidR="002550E9" w:rsidRDefault="002550E9" w:rsidP="002550E9">
      <w:pPr>
        <w:pStyle w:val="NormTop"/>
        <w:pBdr>
          <w:top w:val="none" w:sz="0" w:space="0" w:color="auto"/>
        </w:pBdr>
      </w:pPr>
      <w:r>
        <w:rPr>
          <w:color w:val="0000FF"/>
        </w:rPr>
        <w:t>TD S2</w:t>
      </w:r>
      <w:r>
        <w:rPr>
          <w:color w:val="0000FF"/>
        </w:rPr>
        <w:noBreakHyphen/>
        <w:t>170759</w:t>
      </w:r>
      <w:r w:rsidRPr="009C2C33">
        <w:t xml:space="preserve"> </w:t>
      </w:r>
      <w:r>
        <w:t>(P-CR) 23.501 - PDU Session mobility between systems for EPS interworking. (Source: Qualcomm Incorporated).</w:t>
      </w:r>
      <w:r>
        <w:br/>
      </w:r>
      <w:r w:rsidRPr="009C2C33">
        <w:rPr>
          <w:b/>
        </w:rPr>
        <w:t>Abstract:</w:t>
      </w:r>
      <w:r w:rsidRPr="009C2C33">
        <w:t xml:space="preserve"> </w:t>
      </w:r>
      <w:r>
        <w:t>Adds mechanisms for PDU session mobility between EPS and NGS for interworking with EPS.</w:t>
      </w:r>
    </w:p>
    <w:p w:rsidR="002550E9" w:rsidRPr="009C2C33" w:rsidRDefault="002550E9" w:rsidP="002550E9">
      <w:pPr>
        <w:keepNext/>
        <w:keepLines/>
      </w:pPr>
      <w:r>
        <w:rPr>
          <w:b/>
        </w:rPr>
        <w:t>Discussion and conclusion:</w:t>
      </w:r>
    </w:p>
    <w:p w:rsidR="002550E9" w:rsidRPr="009C2C33"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170760</w:t>
      </w:r>
      <w:r w:rsidRPr="009C2C33">
        <w:t xml:space="preserve"> </w:t>
      </w:r>
      <w:r>
        <w:t>(P-CR) 23.502 - PDU Session mobility between systems for EPS interworking. (Source: Qualcomm Incorporated).</w:t>
      </w:r>
      <w:r>
        <w:br/>
      </w:r>
      <w:r w:rsidRPr="009C2C33">
        <w:rPr>
          <w:b/>
        </w:rPr>
        <w:t>Abstract:</w:t>
      </w:r>
      <w:r w:rsidRPr="009C2C33">
        <w:t xml:space="preserve"> </w:t>
      </w:r>
      <w:r>
        <w:t>Adds mechanisms for PDU session mobility between EPS and NGS for interworking with EPS.</w:t>
      </w:r>
    </w:p>
    <w:p w:rsidR="002550E9" w:rsidRPr="009C2C33" w:rsidRDefault="002550E9" w:rsidP="002550E9">
      <w:pPr>
        <w:keepNext/>
        <w:keepLines/>
      </w:pPr>
      <w:r>
        <w:rPr>
          <w:b/>
        </w:rPr>
        <w:t>Discussion and conclusion:</w:t>
      </w:r>
    </w:p>
    <w:p w:rsidR="002550E9" w:rsidRPr="009C2C33" w:rsidRDefault="00FC0C0E" w:rsidP="002550E9">
      <w:pPr>
        <w:keepLines/>
      </w:pPr>
      <w:r>
        <w:t xml:space="preserve">This was </w:t>
      </w:r>
      <w:r w:rsidRPr="00FC0C0E">
        <w:rPr>
          <w:color w:val="0000FF"/>
        </w:rPr>
        <w:t>not handled</w:t>
      </w:r>
      <w:r>
        <w:t>.</w:t>
      </w:r>
    </w:p>
    <w:p w:rsidR="002550E9" w:rsidRDefault="002550E9" w:rsidP="002550E9">
      <w:pPr>
        <w:pStyle w:val="H6"/>
        <w:rPr>
          <w:color w:val="0000FF"/>
        </w:rPr>
      </w:pPr>
      <w:r>
        <w:rPr>
          <w:color w:val="0000FF"/>
        </w:rPr>
        <w:lastRenderedPageBreak/>
        <w:t>Dual registration mode</w:t>
      </w:r>
    </w:p>
    <w:p w:rsidR="002550E9" w:rsidRDefault="002550E9" w:rsidP="002550E9">
      <w:pPr>
        <w:pStyle w:val="NormTop"/>
        <w:pBdr>
          <w:top w:val="none" w:sz="0" w:space="0" w:color="auto"/>
        </w:pBdr>
      </w:pPr>
      <w:r>
        <w:rPr>
          <w:color w:val="0000FF"/>
        </w:rPr>
        <w:t>TD S2</w:t>
      </w:r>
      <w:r>
        <w:rPr>
          <w:color w:val="0000FF"/>
        </w:rPr>
        <w:noBreakHyphen/>
        <w:t>170747</w:t>
      </w:r>
      <w:r w:rsidRPr="009C2C33">
        <w:t xml:space="preserve"> </w:t>
      </w:r>
      <w:r>
        <w:t>(P-CR) TS 23.501: Support for dual registration in EPC and NG Core. (Source: Qualcomm Incorporated).</w:t>
      </w:r>
      <w:r>
        <w:br/>
      </w:r>
      <w:r w:rsidRPr="009C2C33">
        <w:rPr>
          <w:b/>
        </w:rPr>
        <w:t>Abstract:</w:t>
      </w:r>
      <w:r w:rsidRPr="009C2C33">
        <w:t xml:space="preserve"> </w:t>
      </w:r>
      <w:r>
        <w:t>Proposes text for dual registration in EPC and NG Core.</w:t>
      </w:r>
    </w:p>
    <w:p w:rsidR="002550E9" w:rsidRPr="009C2C33" w:rsidRDefault="002550E9" w:rsidP="002550E9">
      <w:pPr>
        <w:keepNext/>
        <w:keepLines/>
      </w:pPr>
      <w:r>
        <w:rPr>
          <w:b/>
        </w:rPr>
        <w:t>Discussion and conclusion:</w:t>
      </w:r>
    </w:p>
    <w:p w:rsidR="002550E9" w:rsidRPr="009C2C33" w:rsidRDefault="002550E9" w:rsidP="002550E9">
      <w:pPr>
        <w:keepLines/>
      </w:pPr>
      <w:r>
        <w:t xml:space="preserve">Moved from 6.5.3 to 6.5.9. </w:t>
      </w:r>
      <w:r w:rsidR="00FC0C0E">
        <w:t xml:space="preserve">This was </w:t>
      </w:r>
      <w:r w:rsidR="00FC0C0E" w:rsidRPr="00FC0C0E">
        <w:rPr>
          <w:color w:val="0000FF"/>
        </w:rPr>
        <w:t>not handled</w:t>
      </w:r>
      <w:r w:rsidR="00FC0C0E">
        <w:t>.</w:t>
      </w:r>
    </w:p>
    <w:p w:rsidR="002550E9" w:rsidRDefault="002550E9" w:rsidP="002550E9">
      <w:pPr>
        <w:pStyle w:val="NormTop"/>
      </w:pPr>
      <w:r>
        <w:rPr>
          <w:color w:val="0000FF"/>
        </w:rPr>
        <w:t>TD S2</w:t>
      </w:r>
      <w:r>
        <w:rPr>
          <w:color w:val="0000FF"/>
        </w:rPr>
        <w:noBreakHyphen/>
        <w:t>170920</w:t>
      </w:r>
      <w:r w:rsidRPr="009C2C33">
        <w:t xml:space="preserve"> </w:t>
      </w:r>
      <w:r>
        <w:t>(P-CR) 23.502: NGC-EPC interworking for 'dual registered' operation (without NGx). (Source: Intel).</w:t>
      </w:r>
      <w:r>
        <w:br/>
      </w:r>
      <w:r w:rsidRPr="009C2C33">
        <w:rPr>
          <w:b/>
        </w:rPr>
        <w:t>Abstract:</w:t>
      </w:r>
      <w:r w:rsidRPr="009C2C33">
        <w:t xml:space="preserve"> </w:t>
      </w:r>
      <w:r>
        <w:t xml:space="preserve">This contribution proposes call flows for NGC-EPC interworking for 'dual registered' operation (without </w:t>
      </w:r>
      <w:r w:rsidRPr="009C2C33">
        <w:rPr>
          <w:noProof/>
        </w:rPr>
        <w:t>NGx</w:t>
      </w:r>
      <w:r>
        <w:t>).</w:t>
      </w:r>
    </w:p>
    <w:p w:rsidR="002550E9" w:rsidRPr="009C2C33" w:rsidRDefault="002550E9" w:rsidP="002550E9">
      <w:pPr>
        <w:keepNext/>
        <w:keepLines/>
      </w:pPr>
      <w:r>
        <w:rPr>
          <w:b/>
        </w:rPr>
        <w:t>Discussion and conclusion:</w:t>
      </w:r>
    </w:p>
    <w:p w:rsidR="002550E9" w:rsidRPr="009C2C33" w:rsidRDefault="00FC0C0E" w:rsidP="002550E9">
      <w:pPr>
        <w:keepLines/>
      </w:pPr>
      <w:r>
        <w:t xml:space="preserve">This was </w:t>
      </w:r>
      <w:r w:rsidRPr="00FC0C0E">
        <w:rPr>
          <w:color w:val="0000FF"/>
        </w:rPr>
        <w:t>not handled</w:t>
      </w:r>
      <w:r>
        <w:t>.</w:t>
      </w:r>
    </w:p>
    <w:p w:rsidR="002550E9" w:rsidRDefault="002550E9" w:rsidP="002550E9">
      <w:pPr>
        <w:pStyle w:val="H6"/>
        <w:rPr>
          <w:color w:val="0000FF"/>
        </w:rPr>
      </w:pPr>
      <w:r>
        <w:rPr>
          <w:color w:val="0000FF"/>
        </w:rPr>
        <w:t>Updates to interworking architecture diagrams</w:t>
      </w:r>
    </w:p>
    <w:p w:rsidR="002550E9" w:rsidRDefault="002550E9" w:rsidP="002550E9">
      <w:pPr>
        <w:pStyle w:val="NormTop"/>
        <w:pBdr>
          <w:top w:val="none" w:sz="0" w:space="0" w:color="auto"/>
        </w:pBdr>
      </w:pPr>
      <w:r>
        <w:rPr>
          <w:color w:val="0000FF"/>
        </w:rPr>
        <w:t>TD S2</w:t>
      </w:r>
      <w:r>
        <w:rPr>
          <w:color w:val="0000FF"/>
        </w:rPr>
        <w:noBreakHyphen/>
        <w:t>171011</w:t>
      </w:r>
      <w:r w:rsidRPr="009C2C33">
        <w:t xml:space="preserve"> </w:t>
      </w:r>
      <w:r>
        <w:t>(P-CR) TS 23.501: P-CR to fix Interworking architecture. (Source: Nokia).</w:t>
      </w:r>
      <w:r>
        <w:br/>
      </w:r>
      <w:r w:rsidRPr="009C2C33">
        <w:rPr>
          <w:b/>
        </w:rPr>
        <w:t>Abstract:</w:t>
      </w:r>
      <w:r w:rsidRPr="009C2C33">
        <w:t xml:space="preserve"> </w:t>
      </w:r>
      <w:r>
        <w:t>Proposes to fix interworking architecture.</w:t>
      </w:r>
    </w:p>
    <w:p w:rsidR="002550E9" w:rsidRPr="009C2C33" w:rsidRDefault="002550E9" w:rsidP="002550E9">
      <w:pPr>
        <w:keepNext/>
        <w:keepLines/>
      </w:pPr>
      <w:r>
        <w:rPr>
          <w:b/>
        </w:rPr>
        <w:t>Discussion and conclusion:</w:t>
      </w:r>
    </w:p>
    <w:p w:rsidR="002550E9" w:rsidRPr="009C2C33"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170809</w:t>
      </w:r>
      <w:r w:rsidRPr="009C2C33">
        <w:t xml:space="preserve"> </w:t>
      </w:r>
      <w:r>
        <w:t>(P-CR) Alignment of Section 4.3 Figures with TS 23.214. (Source: AT&amp;T).</w:t>
      </w:r>
      <w:r>
        <w:br/>
      </w:r>
      <w:r w:rsidRPr="009C2C33">
        <w:rPr>
          <w:b/>
        </w:rPr>
        <w:t>Abstract:</w:t>
      </w:r>
      <w:r w:rsidRPr="009C2C33">
        <w:t xml:space="preserve"> </w:t>
      </w:r>
      <w:r>
        <w:t>Clause 4.3 of TS 23.501 captures the interworking scenario with EUTRAN connected to EPC. The non-roaming and roaming figures however shows only partial CP-UP separation work done in Release 14 TS 23.214. This contribution updates these two figures to align TS 23.501, clause 4.3 figures with TS 23.214.</w:t>
      </w:r>
    </w:p>
    <w:p w:rsidR="002550E9" w:rsidRPr="009C2C33" w:rsidRDefault="002550E9" w:rsidP="002550E9">
      <w:pPr>
        <w:keepNext/>
        <w:keepLines/>
      </w:pPr>
      <w:r>
        <w:rPr>
          <w:b/>
        </w:rPr>
        <w:t>Discussion and conclusion:</w:t>
      </w:r>
    </w:p>
    <w:p w:rsidR="002550E9" w:rsidRPr="009C2C33"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171095</w:t>
      </w:r>
      <w:r w:rsidRPr="009C2C33">
        <w:t xml:space="preserve"> </w:t>
      </w:r>
      <w:r>
        <w:t>(P-CR) TS 23.501 P-CR Update to interworking architecture. (Source: ZTE).</w:t>
      </w:r>
      <w:r>
        <w:br/>
      </w:r>
      <w:r w:rsidRPr="009C2C33">
        <w:rPr>
          <w:b/>
        </w:rPr>
        <w:t>Abstract:</w:t>
      </w:r>
      <w:r w:rsidRPr="009C2C33">
        <w:t xml:space="preserve"> </w:t>
      </w:r>
      <w:r>
        <w:t>This contribution proposes some editorial modification to the interworking architecture.</w:t>
      </w:r>
    </w:p>
    <w:p w:rsidR="002550E9" w:rsidRPr="009C2C33" w:rsidRDefault="002550E9" w:rsidP="002550E9">
      <w:pPr>
        <w:keepNext/>
        <w:keepLines/>
      </w:pPr>
      <w:r>
        <w:rPr>
          <w:b/>
        </w:rPr>
        <w:t>Discussion and conclusion:</w:t>
      </w:r>
    </w:p>
    <w:p w:rsidR="002550E9" w:rsidRPr="009C2C33"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170938</w:t>
      </w:r>
      <w:r w:rsidRPr="009C2C33">
        <w:t xml:space="preserve"> </w:t>
      </w:r>
      <w:r>
        <w:t xml:space="preserve">(P-CR) TS 23.501: </w:t>
      </w:r>
      <w:r w:rsidRPr="009C2C33">
        <w:rPr>
          <w:noProof/>
        </w:rPr>
        <w:t>Nx</w:t>
      </w:r>
      <w:r>
        <w:t xml:space="preserve"> is S10. (Source: NTT DOCOMO, KDDI).</w:t>
      </w:r>
      <w:r>
        <w:br/>
      </w:r>
      <w:r w:rsidRPr="009C2C33">
        <w:rPr>
          <w:b/>
        </w:rPr>
        <w:t>Abstract:</w:t>
      </w:r>
      <w:r w:rsidRPr="009C2C33">
        <w:t xml:space="preserve"> </w:t>
      </w:r>
      <w:r>
        <w:t xml:space="preserve">This contribution proposes that </w:t>
      </w:r>
      <w:r w:rsidRPr="009C2C33">
        <w:rPr>
          <w:noProof/>
        </w:rPr>
        <w:t>Nx</w:t>
      </w:r>
      <w:r>
        <w:t xml:space="preserve"> interface should be based on S10 interface.</w:t>
      </w:r>
    </w:p>
    <w:p w:rsidR="002550E9" w:rsidRPr="009C2C33" w:rsidRDefault="002550E9" w:rsidP="002550E9">
      <w:pPr>
        <w:keepNext/>
        <w:keepLines/>
      </w:pPr>
      <w:r>
        <w:rPr>
          <w:b/>
        </w:rPr>
        <w:t>Discussion and conclusion:</w:t>
      </w:r>
    </w:p>
    <w:p w:rsidR="002550E9" w:rsidRPr="009C2C33" w:rsidRDefault="00FC0C0E" w:rsidP="002550E9">
      <w:pPr>
        <w:keepLines/>
      </w:pPr>
      <w:r>
        <w:t xml:space="preserve">This was </w:t>
      </w:r>
      <w:r w:rsidRPr="00FC0C0E">
        <w:rPr>
          <w:color w:val="0000FF"/>
        </w:rPr>
        <w:t>not handled</w:t>
      </w:r>
      <w:r>
        <w:t>.</w:t>
      </w:r>
    </w:p>
    <w:p w:rsidR="002550E9" w:rsidRDefault="002550E9" w:rsidP="002550E9">
      <w:pPr>
        <w:pStyle w:val="H6"/>
        <w:rPr>
          <w:color w:val="0000FF"/>
        </w:rPr>
      </w:pPr>
      <w:r>
        <w:rPr>
          <w:color w:val="0000FF"/>
        </w:rPr>
        <w:t>Updates to migration</w:t>
      </w:r>
    </w:p>
    <w:p w:rsidR="002550E9" w:rsidRDefault="002550E9" w:rsidP="002550E9">
      <w:pPr>
        <w:pStyle w:val="NormTop"/>
        <w:pBdr>
          <w:top w:val="none" w:sz="0" w:space="0" w:color="auto"/>
        </w:pBdr>
      </w:pPr>
      <w:r>
        <w:rPr>
          <w:color w:val="0000FF"/>
        </w:rPr>
        <w:t>TD S2</w:t>
      </w:r>
      <w:r>
        <w:rPr>
          <w:color w:val="0000FF"/>
        </w:rPr>
        <w:noBreakHyphen/>
        <w:t>171094</w:t>
      </w:r>
      <w:r w:rsidRPr="009C2C33">
        <w:t xml:space="preserve"> </w:t>
      </w:r>
      <w:r>
        <w:t>(P-CR) TS 23.501 P-CR Modification on the migration. (Source: ZTE).</w:t>
      </w:r>
      <w:r>
        <w:br/>
      </w:r>
      <w:r w:rsidRPr="009C2C33">
        <w:rPr>
          <w:b/>
        </w:rPr>
        <w:t>Abstract:</w:t>
      </w:r>
      <w:r w:rsidRPr="009C2C33">
        <w:t xml:space="preserve"> </w:t>
      </w:r>
      <w:r>
        <w:t>This paper proposes the modification on migration description to make it clear.</w:t>
      </w:r>
    </w:p>
    <w:p w:rsidR="002550E9" w:rsidRPr="009C2C33" w:rsidRDefault="002550E9" w:rsidP="002550E9">
      <w:pPr>
        <w:keepNext/>
        <w:keepLines/>
      </w:pPr>
      <w:r>
        <w:rPr>
          <w:b/>
        </w:rPr>
        <w:t>Discussion and conclusion:</w:t>
      </w:r>
    </w:p>
    <w:p w:rsidR="002550E9" w:rsidRPr="009C2C33" w:rsidRDefault="00FC0C0E" w:rsidP="002550E9">
      <w:pPr>
        <w:keepLines/>
      </w:pPr>
      <w:r>
        <w:t xml:space="preserve">This was </w:t>
      </w:r>
      <w:r w:rsidRPr="00FC0C0E">
        <w:rPr>
          <w:color w:val="0000FF"/>
        </w:rPr>
        <w:t>not handled</w:t>
      </w:r>
      <w:r>
        <w:t>.</w:t>
      </w:r>
    </w:p>
    <w:p w:rsidR="002550E9" w:rsidRDefault="002550E9" w:rsidP="002550E9">
      <w:pPr>
        <w:pStyle w:val="H6"/>
        <w:rPr>
          <w:color w:val="0000FF"/>
        </w:rPr>
      </w:pPr>
      <w:r>
        <w:rPr>
          <w:color w:val="0000FF"/>
        </w:rPr>
        <w:t>Miscellaneous</w:t>
      </w:r>
    </w:p>
    <w:p w:rsidR="002550E9" w:rsidRDefault="002550E9" w:rsidP="002550E9">
      <w:pPr>
        <w:pStyle w:val="NormTop"/>
        <w:pBdr>
          <w:top w:val="none" w:sz="0" w:space="0" w:color="auto"/>
        </w:pBdr>
      </w:pPr>
      <w:r>
        <w:rPr>
          <w:color w:val="0000FF"/>
        </w:rPr>
        <w:t>TD S2</w:t>
      </w:r>
      <w:r>
        <w:rPr>
          <w:color w:val="0000FF"/>
        </w:rPr>
        <w:noBreakHyphen/>
        <w:t>171042</w:t>
      </w:r>
      <w:r w:rsidRPr="009C2C33">
        <w:t xml:space="preserve"> </w:t>
      </w:r>
      <w:r>
        <w:t>(P-CR) Clarification on not supporting direct interworking between 5G system and Circuit Switch network. (Source: China Mobile).</w:t>
      </w:r>
      <w:r>
        <w:br/>
      </w:r>
      <w:r w:rsidRPr="009C2C33">
        <w:rPr>
          <w:b/>
        </w:rPr>
        <w:t>Abstract:</w:t>
      </w:r>
      <w:r w:rsidRPr="009C2C33">
        <w:t xml:space="preserve"> </w:t>
      </w:r>
      <w:r>
        <w:t>This contribution intents to clarify that direct interworking between NG system and CS network is not supported in this release.</w:t>
      </w:r>
    </w:p>
    <w:p w:rsidR="002550E9" w:rsidRPr="009C2C33" w:rsidRDefault="002550E9" w:rsidP="002550E9">
      <w:pPr>
        <w:keepNext/>
        <w:keepLines/>
      </w:pPr>
      <w:r>
        <w:rPr>
          <w:b/>
        </w:rPr>
        <w:t>Discussion and conclusion:</w:t>
      </w:r>
    </w:p>
    <w:p w:rsidR="002550E9" w:rsidRPr="009C2C33" w:rsidRDefault="002550E9" w:rsidP="002550E9">
      <w:pPr>
        <w:keepLines/>
      </w:pPr>
      <w:r w:rsidRPr="009C2C33">
        <w:rPr>
          <w:color w:val="FF0000"/>
        </w:rPr>
        <w:t>LATE DOC</w:t>
      </w:r>
      <w:r>
        <w:t xml:space="preserve">: Rx 08/02, 06:50. </w:t>
      </w:r>
      <w:r w:rsidR="00FC0C0E">
        <w:t xml:space="preserve">This was </w:t>
      </w:r>
      <w:r w:rsidR="00FC0C0E" w:rsidRPr="00FC0C0E">
        <w:rPr>
          <w:color w:val="0000FF"/>
        </w:rPr>
        <w:t>not handled</w:t>
      </w:r>
      <w:r w:rsidR="00FC0C0E">
        <w:t>.</w:t>
      </w:r>
    </w:p>
    <w:p w:rsidR="002550E9" w:rsidRDefault="002550E9" w:rsidP="002550E9">
      <w:pPr>
        <w:pStyle w:val="Heading3"/>
      </w:pPr>
      <w:bookmarkStart w:id="26" w:name="_Toc477526576"/>
      <w:r>
        <w:lastRenderedPageBreak/>
        <w:t>6.5.10</w:t>
      </w:r>
      <w:r>
        <w:tab/>
        <w:t>Non-3GPP access specific functionality and flows</w:t>
      </w:r>
      <w:bookmarkEnd w:id="26"/>
    </w:p>
    <w:p w:rsidR="002550E9" w:rsidRDefault="002550E9" w:rsidP="002550E9">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2550E9" w:rsidRDefault="002550E9" w:rsidP="002550E9">
      <w:pPr>
        <w:pStyle w:val="H6"/>
        <w:rPr>
          <w:color w:val="0000FF"/>
        </w:rPr>
      </w:pPr>
      <w:r>
        <w:rPr>
          <w:color w:val="0000FF"/>
        </w:rPr>
        <w:t xml:space="preserve">Transport mode </w:t>
      </w:r>
      <w:r w:rsidRPr="00C60A17">
        <w:rPr>
          <w:noProof/>
          <w:color w:val="0000FF"/>
        </w:rPr>
        <w:t>vs</w:t>
      </w:r>
      <w:r>
        <w:rPr>
          <w:color w:val="0000FF"/>
        </w:rPr>
        <w:t xml:space="preserve"> Tunnel mode</w:t>
      </w:r>
    </w:p>
    <w:p w:rsidR="002550E9" w:rsidRDefault="002550E9" w:rsidP="002550E9">
      <w:pPr>
        <w:pStyle w:val="NormTop"/>
        <w:pBdr>
          <w:top w:val="none" w:sz="0" w:space="0" w:color="auto"/>
        </w:pBdr>
      </w:pPr>
      <w:r>
        <w:rPr>
          <w:color w:val="0000FF"/>
        </w:rPr>
        <w:t>TD S2</w:t>
      </w:r>
      <w:r>
        <w:rPr>
          <w:color w:val="0000FF"/>
        </w:rPr>
        <w:noBreakHyphen/>
        <w:t>170861</w:t>
      </w:r>
      <w:r w:rsidRPr="00C60A17">
        <w:t xml:space="preserve"> </w:t>
      </w:r>
      <w:r>
        <w:t xml:space="preserve">(P-CR) Transport mode </w:t>
      </w:r>
      <w:r w:rsidRPr="00C60A17">
        <w:rPr>
          <w:noProof/>
        </w:rPr>
        <w:t>vs</w:t>
      </w:r>
      <w:r>
        <w:t xml:space="preserve"> Tunnel mode. (Source: Motorola Mobility, Lenovo, Broadcom).</w:t>
      </w:r>
      <w:r>
        <w:br/>
      </w:r>
      <w:r w:rsidRPr="00C60A17">
        <w:rPr>
          <w:b/>
        </w:rPr>
        <w:t>Abstract:</w:t>
      </w:r>
      <w:r w:rsidRPr="00C60A17">
        <w:t xml:space="preserve"> </w:t>
      </w:r>
      <w:r>
        <w:t xml:space="preserve">This paper discussed in the </w:t>
      </w:r>
      <w:r w:rsidRPr="00C60A17">
        <w:rPr>
          <w:noProof/>
        </w:rPr>
        <w:t>IPsec</w:t>
      </w:r>
      <w:r>
        <w:t xml:space="preserve"> SAs established between the UE and N3IWF for NAS signalling and for UP traffic should operate in transport or tunnel mode.</w:t>
      </w:r>
    </w:p>
    <w:p w:rsidR="002550E9" w:rsidRPr="00C60A17" w:rsidRDefault="002550E9" w:rsidP="002550E9">
      <w:pPr>
        <w:keepNext/>
        <w:keepLines/>
      </w:pPr>
      <w:r>
        <w:rPr>
          <w:b/>
        </w:rPr>
        <w:t>Discussion and conclusion:</w:t>
      </w:r>
    </w:p>
    <w:p w:rsidR="002550E9" w:rsidRPr="009665D7" w:rsidRDefault="009665D7" w:rsidP="002550E9">
      <w:pPr>
        <w:keepLines/>
      </w:pPr>
      <w:r>
        <w:t xml:space="preserve">Revised in parallel session to </w:t>
      </w:r>
      <w:r w:rsidRPr="009665D7">
        <w:rPr>
          <w:color w:val="0000FF"/>
        </w:rPr>
        <w:t>TD S2</w:t>
      </w:r>
      <w:r w:rsidRPr="009665D7">
        <w:rPr>
          <w:color w:val="0000FF"/>
        </w:rPr>
        <w:noBreakHyphen/>
        <w:t>171274</w:t>
      </w:r>
      <w:r>
        <w:t xml:space="preserve">. </w:t>
      </w:r>
      <w:r w:rsidR="00715F84" w:rsidRPr="00715F84">
        <w:rPr>
          <w:color w:val="FF0000"/>
        </w:rPr>
        <w:t>Agreed</w:t>
      </w:r>
      <w:r w:rsidR="00715F84">
        <w:t xml:space="preserve"> in parallel session</w:t>
      </w:r>
      <w:r w:rsidR="006250FA">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171137</w:t>
      </w:r>
      <w:r w:rsidRPr="00C60A17">
        <w:t xml:space="preserve"> </w:t>
      </w:r>
      <w:r>
        <w:t xml:space="preserve">(P-CR) TS 23.501: Tunnelling for </w:t>
      </w:r>
      <w:r w:rsidRPr="00C60A17">
        <w:rPr>
          <w:noProof/>
        </w:rPr>
        <w:t>untrusted</w:t>
      </w:r>
      <w:r>
        <w:t xml:space="preserve"> N3GPP (clauses 5.5/8.2/8.3). (Source: Huawei, </w:t>
      </w:r>
      <w:r w:rsidRPr="00C60A17">
        <w:rPr>
          <w:noProof/>
        </w:rPr>
        <w:t>HiSilicon</w:t>
      </w:r>
      <w:r>
        <w:t>).</w:t>
      </w:r>
      <w:r>
        <w:br/>
      </w:r>
      <w:r w:rsidRPr="00C60A17">
        <w:rPr>
          <w:b/>
        </w:rPr>
        <w:t>Abstract:</w:t>
      </w:r>
      <w:r w:rsidRPr="00C60A17">
        <w:t xml:space="preserve"> </w:t>
      </w:r>
      <w:r>
        <w:t xml:space="preserve">This contribution propose to use IKEv2 in Tunnel mode for both the </w:t>
      </w:r>
      <w:r w:rsidRPr="00C60A17">
        <w:rPr>
          <w:noProof/>
        </w:rPr>
        <w:t>Child_SA</w:t>
      </w:r>
      <w:r>
        <w:t xml:space="preserve"> carrying NAS and for PDU Sessions.</w:t>
      </w:r>
    </w:p>
    <w:p w:rsidR="002550E9" w:rsidRPr="00C60A17" w:rsidRDefault="002550E9" w:rsidP="002550E9">
      <w:pPr>
        <w:keepNext/>
        <w:keepLines/>
      </w:pPr>
      <w:r>
        <w:rPr>
          <w:b/>
        </w:rPr>
        <w:t>Discussion and conclusion:</w:t>
      </w:r>
    </w:p>
    <w:p w:rsidR="002550E9" w:rsidRPr="009665D7" w:rsidRDefault="00715F84" w:rsidP="002550E9">
      <w:pPr>
        <w:keepLines/>
      </w:pPr>
      <w:r w:rsidRPr="00715F84">
        <w:rPr>
          <w:color w:val="0000FF"/>
        </w:rPr>
        <w:t>Noted</w:t>
      </w:r>
      <w:r>
        <w:t xml:space="preserve"> in parallel session</w:t>
      </w:r>
      <w:r w:rsidR="009665D7">
        <w:t>.</w:t>
      </w:r>
    </w:p>
    <w:p w:rsidR="002550E9" w:rsidRDefault="002550E9" w:rsidP="002550E9">
      <w:pPr>
        <w:pStyle w:val="H6"/>
        <w:rPr>
          <w:color w:val="0000FF"/>
        </w:rPr>
      </w:pPr>
      <w:r>
        <w:rPr>
          <w:color w:val="0000FF"/>
        </w:rPr>
        <w:t>23.501 procedure updates</w:t>
      </w:r>
    </w:p>
    <w:p w:rsidR="006F5385" w:rsidRDefault="006F5385" w:rsidP="006F5385">
      <w:pPr>
        <w:keepNext/>
        <w:keepLines/>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71339</w:t>
      </w:r>
      <w:r w:rsidRPr="006F5385">
        <w:t xml:space="preserve"> </w:t>
      </w:r>
      <w:r>
        <w:t>(LS IN) LS from SA</w:t>
      </w:r>
      <w:r w:rsidR="009665D7">
        <w:t> </w:t>
      </w:r>
      <w:r>
        <w:t>WG3: LS on IPSec use for non-3GPP access.</w:t>
      </w:r>
      <w:r w:rsidRPr="006F5385">
        <w:t xml:space="preserve"> </w:t>
      </w:r>
      <w:r>
        <w:t>(SA WG3).</w:t>
      </w:r>
      <w:r>
        <w:br/>
      </w:r>
      <w:r w:rsidRPr="006F5385">
        <w:rPr>
          <w:b/>
        </w:rPr>
        <w:t>Abstract:</w:t>
      </w:r>
      <w:r>
        <w:t xml:space="preserve"> SA WG3 would like to kindly inform SA WG2 that it has investigated, from a security point of view, the use of IPSec in transport mode for both control and user plane traffic for </w:t>
      </w:r>
      <w:r w:rsidRPr="006F5385">
        <w:rPr>
          <w:noProof/>
        </w:rPr>
        <w:t>untrusted</w:t>
      </w:r>
      <w:r>
        <w:t xml:space="preserve"> non-3GPP access. SA WG3 has not seen any security concerns when IPSec is used in transport mode between the UE and N3IWF for both control and user plane traffic as no core network IP addresses are exposed to the end user or a 3rd party. </w:t>
      </w:r>
      <w:r>
        <w:br/>
      </w:r>
      <w:r w:rsidRPr="006F5385">
        <w:rPr>
          <w:b/>
        </w:rPr>
        <w:t>Action:</w:t>
      </w:r>
      <w:r>
        <w:t xml:space="preserve"> SA WG3 respectfully requests SA WG2 to take note of this.</w:t>
      </w:r>
    </w:p>
    <w:p w:rsidR="006F5385" w:rsidRDefault="006F5385" w:rsidP="006F5385">
      <w:pPr>
        <w:keepNext/>
        <w:keepLines/>
        <w:rPr>
          <w:b/>
        </w:rPr>
      </w:pPr>
      <w:r w:rsidRPr="006F5385">
        <w:rPr>
          <w:b/>
        </w:rPr>
        <w:t>Discussion and conclusion:</w:t>
      </w:r>
    </w:p>
    <w:p w:rsidR="006F5385" w:rsidRPr="006F5385" w:rsidRDefault="00FC0C0E" w:rsidP="006F5385">
      <w:pPr>
        <w:keepLines/>
      </w:pPr>
      <w:r w:rsidRPr="00FC0C0E">
        <w:rPr>
          <w:color w:val="FF0000"/>
        </w:rPr>
        <w:t>Postponed</w:t>
      </w:r>
      <w:r w:rsidRPr="00FC0C0E">
        <w:t xml:space="preserve"> to meeting #120</w:t>
      </w:r>
      <w:r>
        <w:t>.</w:t>
      </w:r>
    </w:p>
    <w:p w:rsidR="002550E9" w:rsidRDefault="002550E9" w:rsidP="006F5385">
      <w:pPr>
        <w:pStyle w:val="NormTop"/>
      </w:pPr>
      <w:r>
        <w:rPr>
          <w:color w:val="0000FF"/>
        </w:rPr>
        <w:t>TD S2</w:t>
      </w:r>
      <w:r>
        <w:rPr>
          <w:color w:val="0000FF"/>
        </w:rPr>
        <w:noBreakHyphen/>
        <w:t>171109</w:t>
      </w:r>
      <w:r w:rsidRPr="00C60A17">
        <w:t xml:space="preserve"> </w:t>
      </w:r>
      <w:r>
        <w:t>(P-CR) Updates to Non-3GPP Access general concepts section. (Source: Samsung).</w:t>
      </w:r>
      <w:r>
        <w:br/>
      </w:r>
      <w:r w:rsidRPr="00C60A17">
        <w:rPr>
          <w:b/>
        </w:rPr>
        <w:t>Abstract:</w:t>
      </w:r>
      <w:r w:rsidRPr="00C60A17">
        <w:t xml:space="preserve"> </w:t>
      </w:r>
      <w:r>
        <w:t>A number of updates are proposed to section 4.2.7.1. Many of these changes are intended to improve readability, but there are also proposed replacement of wordings that involve the use of 'are' with requirements wording, in order to provide more clarity of system behaviour. There are also a number of changes from 'interface' to 'reference point' as appropriate. This is important because of possible confusion with the use of the term 'interfaces' in the service-based architecture.</w:t>
      </w:r>
    </w:p>
    <w:p w:rsidR="009665D7" w:rsidRPr="009665D7" w:rsidRDefault="009665D7" w:rsidP="009665D7">
      <w:pPr>
        <w:keepNext/>
        <w:rPr>
          <w:i/>
        </w:rPr>
      </w:pPr>
      <w:r w:rsidRPr="009665D7">
        <w:rPr>
          <w:i/>
        </w:rPr>
        <w:t>Parallel comment: Reverse the deletion of 'in this release of specification'.</w:t>
      </w:r>
    </w:p>
    <w:p w:rsidR="002550E9" w:rsidRPr="00C60A17" w:rsidRDefault="002550E9" w:rsidP="002550E9">
      <w:pPr>
        <w:keepNext/>
        <w:keepLines/>
      </w:pPr>
      <w:r>
        <w:rPr>
          <w:b/>
        </w:rPr>
        <w:t>Discussion and conclusion:</w:t>
      </w:r>
    </w:p>
    <w:p w:rsidR="009665D7" w:rsidRPr="009665D7" w:rsidRDefault="009665D7" w:rsidP="009665D7">
      <w:pPr>
        <w:keepLines/>
      </w:pPr>
      <w:r>
        <w:t xml:space="preserve">Revised in parallel session to </w:t>
      </w:r>
      <w:r w:rsidRPr="009665D7">
        <w:rPr>
          <w:color w:val="0000FF"/>
        </w:rPr>
        <w:t>TD S2</w:t>
      </w:r>
      <w:r w:rsidRPr="009665D7">
        <w:rPr>
          <w:color w:val="0000FF"/>
        </w:rPr>
        <w:noBreakHyphen/>
      </w:r>
      <w:r>
        <w:rPr>
          <w:color w:val="0000FF"/>
        </w:rPr>
        <w:t>171275</w:t>
      </w:r>
      <w:r>
        <w:t xml:space="preserve">. </w:t>
      </w:r>
      <w:r w:rsidR="00715F84" w:rsidRPr="00715F84">
        <w:rPr>
          <w:color w:val="FF0000"/>
        </w:rPr>
        <w:t>Agreed</w:t>
      </w:r>
      <w:r w:rsidR="00715F84">
        <w:t xml:space="preserve"> in parallel session</w:t>
      </w:r>
      <w:r>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171120</w:t>
      </w:r>
      <w:r w:rsidRPr="00C60A17">
        <w:t xml:space="preserve"> </w:t>
      </w:r>
      <w:r>
        <w:t>(P-CR) TS 23.501 Correction on Non-3GPP Access. (Source: ZTE).</w:t>
      </w:r>
      <w:r>
        <w:br/>
      </w:r>
      <w:r w:rsidRPr="00C60A17">
        <w:rPr>
          <w:b/>
        </w:rPr>
        <w:t>Abstract:</w:t>
      </w:r>
      <w:r w:rsidRPr="00C60A17">
        <w:t xml:space="preserve"> </w:t>
      </w:r>
      <w:r>
        <w:t>This contribution proposes corrections on non-3GPP access.</w:t>
      </w:r>
    </w:p>
    <w:p w:rsidR="009665D7" w:rsidRPr="009665D7" w:rsidRDefault="009665D7" w:rsidP="009665D7">
      <w:pPr>
        <w:keepNext/>
        <w:rPr>
          <w:i/>
        </w:rPr>
      </w:pPr>
      <w:r w:rsidRPr="009665D7">
        <w:rPr>
          <w:i/>
        </w:rPr>
        <w:t xml:space="preserve">Parallel comment: </w:t>
      </w:r>
      <w:r>
        <w:rPr>
          <w:i/>
        </w:rPr>
        <w:t>Undo the change 'the establishment of IPSec SA over NWu for NAS delivery'. Undo 'standalone'.</w:t>
      </w:r>
    </w:p>
    <w:p w:rsidR="002550E9" w:rsidRPr="00C60A17" w:rsidRDefault="002550E9" w:rsidP="002550E9">
      <w:pPr>
        <w:keepNext/>
        <w:keepLines/>
      </w:pPr>
      <w:r>
        <w:rPr>
          <w:b/>
        </w:rPr>
        <w:t>Discussion and conclusion:</w:t>
      </w:r>
    </w:p>
    <w:p w:rsidR="009665D7" w:rsidRPr="009665D7" w:rsidRDefault="009665D7" w:rsidP="009665D7">
      <w:pPr>
        <w:keepLines/>
      </w:pPr>
      <w:r>
        <w:t xml:space="preserve">Revised in parallel session to </w:t>
      </w:r>
      <w:r w:rsidRPr="009665D7">
        <w:rPr>
          <w:color w:val="0000FF"/>
        </w:rPr>
        <w:t>TD S2</w:t>
      </w:r>
      <w:r w:rsidRPr="009665D7">
        <w:rPr>
          <w:color w:val="0000FF"/>
        </w:rPr>
        <w:noBreakHyphen/>
      </w:r>
      <w:r>
        <w:rPr>
          <w:color w:val="0000FF"/>
        </w:rPr>
        <w:t>171276</w:t>
      </w:r>
      <w:r>
        <w:t xml:space="preserve">. </w:t>
      </w:r>
      <w:r w:rsidR="00715F84" w:rsidRPr="00715F84">
        <w:rPr>
          <w:color w:val="FF0000"/>
        </w:rPr>
        <w:t>Agreed</w:t>
      </w:r>
      <w:r w:rsidR="00715F84">
        <w:t xml:space="preserve"> in parallel session</w:t>
      </w:r>
      <w:r>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170998</w:t>
      </w:r>
      <w:r w:rsidRPr="00C60A17">
        <w:t xml:space="preserve"> </w:t>
      </w:r>
      <w:r>
        <w:t>(P-CR) TS 23.501: update of clause 4.2.7.1 General Concepts to Support Non-3GPP Access. (Source: LG Electronics).</w:t>
      </w:r>
      <w:r>
        <w:br/>
      </w:r>
      <w:r w:rsidRPr="00C60A17">
        <w:rPr>
          <w:b/>
        </w:rPr>
        <w:t>Abstract:</w:t>
      </w:r>
      <w:r w:rsidRPr="00C60A17">
        <w:t xml:space="preserve"> </w:t>
      </w:r>
      <w:r>
        <w:t>This paper proposes to update clause 4.2.7.1 General Concepts to Support Non-3GPP Access of TS 23.501.</w:t>
      </w:r>
    </w:p>
    <w:p w:rsidR="002550E9" w:rsidRPr="00C60A17" w:rsidRDefault="002550E9" w:rsidP="002550E9">
      <w:pPr>
        <w:keepNext/>
        <w:keepLines/>
      </w:pPr>
      <w:r>
        <w:rPr>
          <w:b/>
        </w:rPr>
        <w:t>Discussion and conclusion:</w:t>
      </w:r>
    </w:p>
    <w:p w:rsidR="009665D7" w:rsidRPr="009665D7" w:rsidRDefault="009665D7" w:rsidP="009665D7">
      <w:pPr>
        <w:keepLines/>
      </w:pPr>
      <w:r>
        <w:t xml:space="preserve">Revised in parallel session to </w:t>
      </w:r>
      <w:r w:rsidRPr="009665D7">
        <w:rPr>
          <w:color w:val="0000FF"/>
        </w:rPr>
        <w:t>TD S2</w:t>
      </w:r>
      <w:r w:rsidRPr="009665D7">
        <w:rPr>
          <w:color w:val="0000FF"/>
        </w:rPr>
        <w:noBreakHyphen/>
      </w:r>
      <w:r>
        <w:rPr>
          <w:color w:val="0000FF"/>
        </w:rPr>
        <w:t>171277</w:t>
      </w:r>
      <w:r>
        <w:t xml:space="preserve">. </w:t>
      </w:r>
      <w:r w:rsidR="00715F84" w:rsidRPr="00715F84">
        <w:rPr>
          <w:color w:val="FF0000"/>
        </w:rPr>
        <w:t>Agreed</w:t>
      </w:r>
      <w:r w:rsidR="00715F84">
        <w:t xml:space="preserve"> in parallel session</w:t>
      </w:r>
      <w:r w:rsidR="006250FA">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lastRenderedPageBreak/>
        <w:t>TD S2</w:t>
      </w:r>
      <w:r>
        <w:rPr>
          <w:color w:val="0000FF"/>
        </w:rPr>
        <w:noBreakHyphen/>
        <w:t>170893</w:t>
      </w:r>
      <w:r w:rsidRPr="00C60A17">
        <w:t xml:space="preserve"> </w:t>
      </w:r>
      <w:r>
        <w:t>(P-CR) 23.501: non-3PP protocol stacks. (Source: Ericsson).</w:t>
      </w:r>
      <w:r>
        <w:br/>
      </w:r>
      <w:r w:rsidRPr="00C60A17">
        <w:rPr>
          <w:b/>
        </w:rPr>
        <w:t>Abstract:</w:t>
      </w:r>
      <w:r w:rsidRPr="00C60A17">
        <w:t xml:space="preserve"> </w:t>
      </w:r>
      <w:r>
        <w:t>This paper proposes updates and additions to non-3GPP protocol stacks.</w:t>
      </w:r>
    </w:p>
    <w:p w:rsidR="002550E9" w:rsidRPr="00C60A17" w:rsidRDefault="002550E9" w:rsidP="002550E9">
      <w:pPr>
        <w:keepNext/>
        <w:keepLines/>
      </w:pPr>
      <w:r>
        <w:rPr>
          <w:b/>
        </w:rPr>
        <w:t>Discussion and conclusion:</w:t>
      </w:r>
    </w:p>
    <w:p w:rsidR="009665D7" w:rsidRPr="009665D7" w:rsidRDefault="009665D7" w:rsidP="009665D7">
      <w:pPr>
        <w:keepLines/>
      </w:pPr>
      <w:r>
        <w:t xml:space="preserve">Revised in parallel session to </w:t>
      </w:r>
      <w:r w:rsidRPr="009665D7">
        <w:rPr>
          <w:color w:val="0000FF"/>
        </w:rPr>
        <w:t>TD S2</w:t>
      </w:r>
      <w:r w:rsidRPr="009665D7">
        <w:rPr>
          <w:color w:val="0000FF"/>
        </w:rPr>
        <w:noBreakHyphen/>
      </w:r>
      <w:r>
        <w:rPr>
          <w:color w:val="0000FF"/>
        </w:rPr>
        <w:t>171278</w:t>
      </w:r>
      <w:r>
        <w:t xml:space="preserve">. </w:t>
      </w:r>
      <w:r w:rsidR="00715F84" w:rsidRPr="00715F84">
        <w:rPr>
          <w:color w:val="FF0000"/>
        </w:rPr>
        <w:t>Agreed</w:t>
      </w:r>
      <w:r w:rsidR="00715F84">
        <w:t xml:space="preserve"> in parallel session</w:t>
      </w:r>
      <w:r w:rsidR="006250FA">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171020</w:t>
      </w:r>
      <w:r w:rsidRPr="00C60A17">
        <w:t xml:space="preserve"> </w:t>
      </w:r>
      <w:r>
        <w:t>(P-CR) TS 23.501: P-CR for structural update of n3Ga architecture. (Source: Nokia).</w:t>
      </w:r>
      <w:r>
        <w:br/>
      </w:r>
      <w:r w:rsidRPr="00C60A17">
        <w:rPr>
          <w:b/>
        </w:rPr>
        <w:t>Abstract:</w:t>
      </w:r>
      <w:r w:rsidRPr="00C60A17">
        <w:t xml:space="preserve"> </w:t>
      </w:r>
      <w:r>
        <w:t>: The paper proposes to move NF functional description from section 4.2.x to section 6.2.x as per agreed ToC.</w:t>
      </w:r>
    </w:p>
    <w:p w:rsidR="009665D7" w:rsidRPr="009665D7" w:rsidRDefault="009665D7" w:rsidP="009665D7">
      <w:pPr>
        <w:keepNext/>
        <w:rPr>
          <w:i/>
        </w:rPr>
      </w:pPr>
      <w:r w:rsidRPr="009665D7">
        <w:rPr>
          <w:i/>
        </w:rPr>
        <w:t xml:space="preserve">Parallel comment: </w:t>
      </w:r>
      <w:r>
        <w:rPr>
          <w:i/>
        </w:rPr>
        <w:t>Remove clause 6.2.y.</w:t>
      </w:r>
    </w:p>
    <w:p w:rsidR="002550E9" w:rsidRPr="00C60A17" w:rsidRDefault="002550E9" w:rsidP="002550E9">
      <w:pPr>
        <w:keepNext/>
        <w:keepLines/>
      </w:pPr>
      <w:r>
        <w:rPr>
          <w:b/>
        </w:rPr>
        <w:t>Discussion and conclusion:</w:t>
      </w:r>
    </w:p>
    <w:p w:rsidR="009665D7" w:rsidRPr="009665D7" w:rsidRDefault="009665D7" w:rsidP="009665D7">
      <w:pPr>
        <w:keepLines/>
      </w:pPr>
      <w:r>
        <w:t xml:space="preserve">Revised in parallel session, merging </w:t>
      </w:r>
      <w:r>
        <w:rPr>
          <w:color w:val="0000FF"/>
        </w:rPr>
        <w:t>TD S2</w:t>
      </w:r>
      <w:r>
        <w:rPr>
          <w:color w:val="0000FF"/>
        </w:rPr>
        <w:noBreakHyphen/>
        <w:t>171134</w:t>
      </w:r>
      <w:r>
        <w:t xml:space="preserve">, to </w:t>
      </w:r>
      <w:r w:rsidRPr="009665D7">
        <w:rPr>
          <w:color w:val="0000FF"/>
        </w:rPr>
        <w:t>TD S2</w:t>
      </w:r>
      <w:r w:rsidRPr="009665D7">
        <w:rPr>
          <w:color w:val="0000FF"/>
        </w:rPr>
        <w:noBreakHyphen/>
      </w:r>
      <w:r>
        <w:rPr>
          <w:color w:val="0000FF"/>
        </w:rPr>
        <w:t>171279</w:t>
      </w:r>
      <w:r>
        <w:t xml:space="preserve">. </w:t>
      </w:r>
      <w:r w:rsidR="00715F84" w:rsidRPr="00715F84">
        <w:rPr>
          <w:color w:val="FF0000"/>
        </w:rPr>
        <w:t>Agreed</w:t>
      </w:r>
      <w:r w:rsidR="00715F84">
        <w:t xml:space="preserve"> in parallel session</w:t>
      </w:r>
      <w:r>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171134</w:t>
      </w:r>
      <w:r w:rsidRPr="00C60A17">
        <w:t xml:space="preserve"> </w:t>
      </w:r>
      <w:r>
        <w:t xml:space="preserve">(P-CR) TS 53.501: Editorial revision for N3GPP (clause 4.2.7.3 &amp; 6). (Source: Huawei, </w:t>
      </w:r>
      <w:r w:rsidRPr="00C60A17">
        <w:rPr>
          <w:noProof/>
        </w:rPr>
        <w:t>HiSilicon</w:t>
      </w:r>
      <w:r>
        <w:t>).</w:t>
      </w:r>
      <w:r>
        <w:br/>
      </w:r>
      <w:r w:rsidRPr="00C60A17">
        <w:rPr>
          <w:b/>
        </w:rPr>
        <w:t>Abstract:</w:t>
      </w:r>
      <w:r w:rsidRPr="00C60A17">
        <w:t xml:space="preserve"> </w:t>
      </w:r>
      <w:r>
        <w:t>This document propose an editorial reorganisation of N3GPP part defining Network Functionalities.</w:t>
      </w:r>
    </w:p>
    <w:p w:rsidR="002550E9" w:rsidRPr="00C60A17" w:rsidRDefault="002550E9" w:rsidP="002550E9">
      <w:pPr>
        <w:keepNext/>
        <w:keepLines/>
      </w:pPr>
      <w:r>
        <w:rPr>
          <w:b/>
        </w:rPr>
        <w:t>Discussion and conclusion:</w:t>
      </w:r>
    </w:p>
    <w:p w:rsidR="002550E9" w:rsidRPr="009665D7" w:rsidRDefault="009665D7" w:rsidP="002550E9">
      <w:pPr>
        <w:keepLines/>
      </w:pPr>
      <w:r>
        <w:t xml:space="preserve">Merged into </w:t>
      </w:r>
      <w:r w:rsidRPr="009665D7">
        <w:rPr>
          <w:color w:val="0000FF"/>
        </w:rPr>
        <w:t>TD S2</w:t>
      </w:r>
      <w:r w:rsidRPr="009665D7">
        <w:rPr>
          <w:color w:val="0000FF"/>
        </w:rPr>
        <w:noBreakHyphen/>
        <w:t>171279</w:t>
      </w:r>
      <w:r>
        <w:t>.</w:t>
      </w:r>
    </w:p>
    <w:p w:rsidR="002550E9" w:rsidRDefault="002550E9" w:rsidP="002550E9">
      <w:pPr>
        <w:pStyle w:val="NormTop"/>
      </w:pPr>
      <w:r>
        <w:rPr>
          <w:color w:val="0000FF"/>
        </w:rPr>
        <w:t>TD S2</w:t>
      </w:r>
      <w:r>
        <w:rPr>
          <w:color w:val="0000FF"/>
        </w:rPr>
        <w:noBreakHyphen/>
        <w:t>170751</w:t>
      </w:r>
      <w:r w:rsidRPr="00C60A17">
        <w:t xml:space="preserve"> </w:t>
      </w:r>
      <w:r>
        <w:t>(P-CR) 23.501: PDU session mobility between 3GPP and non-3GPP. (Source: Qualcomm Incorporated).</w:t>
      </w:r>
      <w:r>
        <w:br/>
      </w:r>
      <w:r w:rsidRPr="00C60A17">
        <w:rPr>
          <w:b/>
        </w:rPr>
        <w:t>Abstract:</w:t>
      </w:r>
      <w:r w:rsidRPr="00C60A17">
        <w:t xml:space="preserve"> </w:t>
      </w:r>
      <w:r>
        <w:t>Discussion and proposal for scenarios where all the PDU sessions of a UE are moved between a 3GPP access and a non-3GPP access or vice versa.</w:t>
      </w:r>
    </w:p>
    <w:p w:rsidR="002550E9" w:rsidRPr="00C60A17" w:rsidRDefault="002550E9" w:rsidP="002550E9">
      <w:pPr>
        <w:keepNext/>
        <w:keepLines/>
      </w:pPr>
      <w:r>
        <w:rPr>
          <w:b/>
        </w:rPr>
        <w:t>Discussion and conclusion:</w:t>
      </w:r>
    </w:p>
    <w:p w:rsidR="002550E9" w:rsidRPr="009665D7" w:rsidRDefault="009665D7" w:rsidP="002550E9">
      <w:pPr>
        <w:keepLines/>
      </w:pPr>
      <w:r>
        <w:t xml:space="preserve">This was </w:t>
      </w:r>
      <w:r w:rsidRPr="009665D7">
        <w:rPr>
          <w:color w:val="FF0000"/>
        </w:rPr>
        <w:t>withdrawn</w:t>
      </w:r>
      <w:r>
        <w:t>.</w:t>
      </w:r>
    </w:p>
    <w:p w:rsidR="002550E9" w:rsidRDefault="002550E9" w:rsidP="002550E9">
      <w:pPr>
        <w:pStyle w:val="NormTop"/>
      </w:pPr>
      <w:r>
        <w:rPr>
          <w:color w:val="0000FF"/>
        </w:rPr>
        <w:t>TD S2</w:t>
      </w:r>
      <w:r>
        <w:rPr>
          <w:color w:val="0000FF"/>
        </w:rPr>
        <w:noBreakHyphen/>
        <w:t>171068</w:t>
      </w:r>
      <w:r w:rsidRPr="00C60A17">
        <w:t xml:space="preserve"> </w:t>
      </w:r>
      <w:r>
        <w:t>(P-CR) 23.501: PDU session mobility between N3GPP access and 5G-RAN. (Source: ETRI).</w:t>
      </w:r>
      <w:r>
        <w:br/>
      </w:r>
      <w:r w:rsidRPr="00C60A17">
        <w:rPr>
          <w:b/>
        </w:rPr>
        <w:t>Abstract:</w:t>
      </w:r>
      <w:r w:rsidRPr="00C60A17">
        <w:t xml:space="preserve"> </w:t>
      </w:r>
      <w:r>
        <w:t>This contribution proposes the principles for PDU session mobility between N3GPP access and 5G-RAN.</w:t>
      </w:r>
    </w:p>
    <w:p w:rsidR="002550E9" w:rsidRPr="00C60A17" w:rsidRDefault="002550E9" w:rsidP="002550E9">
      <w:pPr>
        <w:keepNext/>
        <w:keepLines/>
      </w:pPr>
      <w:r>
        <w:rPr>
          <w:b/>
        </w:rPr>
        <w:t>Discussion and conclusion:</w:t>
      </w:r>
    </w:p>
    <w:p w:rsidR="009665D7" w:rsidRPr="009665D7" w:rsidRDefault="009665D7" w:rsidP="009665D7">
      <w:pPr>
        <w:keepLines/>
      </w:pPr>
      <w:r>
        <w:t xml:space="preserve">This was </w:t>
      </w:r>
      <w:r>
        <w:rPr>
          <w:color w:val="FF0000"/>
        </w:rPr>
        <w:t>postponed</w:t>
      </w:r>
      <w:r>
        <w:t>.</w:t>
      </w:r>
    </w:p>
    <w:p w:rsidR="002550E9" w:rsidRDefault="002550E9" w:rsidP="002550E9">
      <w:pPr>
        <w:pStyle w:val="NormTop"/>
      </w:pPr>
      <w:r>
        <w:rPr>
          <w:color w:val="0000FF"/>
        </w:rPr>
        <w:t>TD S2</w:t>
      </w:r>
      <w:r>
        <w:rPr>
          <w:color w:val="0000FF"/>
        </w:rPr>
        <w:noBreakHyphen/>
        <w:t>171140</w:t>
      </w:r>
      <w:r w:rsidRPr="00C60A17">
        <w:t xml:space="preserve"> </w:t>
      </w:r>
      <w:r>
        <w:t xml:space="preserve">(P-CR) TS 23.501: Non-seamless offload via N3G. (Source: Huawei, </w:t>
      </w:r>
      <w:r w:rsidRPr="00C60A17">
        <w:rPr>
          <w:noProof/>
        </w:rPr>
        <w:t>HiSilicon</w:t>
      </w:r>
      <w:r>
        <w:t>).</w:t>
      </w:r>
      <w:r>
        <w:br/>
      </w:r>
      <w:r w:rsidRPr="00C60A17">
        <w:rPr>
          <w:b/>
        </w:rPr>
        <w:t>Abstract:</w:t>
      </w:r>
      <w:r w:rsidRPr="00C60A17">
        <w:t xml:space="preserve"> </w:t>
      </w:r>
      <w:r>
        <w:t xml:space="preserve">To define the non-seamless offload for the </w:t>
      </w:r>
      <w:r w:rsidRPr="00C60A17">
        <w:rPr>
          <w:noProof/>
        </w:rPr>
        <w:t>untrusted</w:t>
      </w:r>
      <w:r>
        <w:t xml:space="preserve"> non-3GPP access.</w:t>
      </w:r>
    </w:p>
    <w:p w:rsidR="006250FA" w:rsidRPr="006250FA" w:rsidRDefault="006250FA" w:rsidP="006250FA">
      <w:pPr>
        <w:keepNext/>
        <w:rPr>
          <w:i/>
        </w:rPr>
      </w:pPr>
      <w:r w:rsidRPr="006250FA">
        <w:rPr>
          <w:i/>
        </w:rPr>
        <w:t>Parallel comment: Change the end of the sentence as 'without traversing either N3IWF or UPF'.</w:t>
      </w:r>
    </w:p>
    <w:p w:rsidR="002550E9" w:rsidRPr="00C60A17" w:rsidRDefault="002550E9" w:rsidP="002550E9">
      <w:pPr>
        <w:keepNext/>
        <w:keepLines/>
      </w:pPr>
      <w:r>
        <w:rPr>
          <w:b/>
        </w:rPr>
        <w:t>Discussion and conclusion:</w:t>
      </w:r>
    </w:p>
    <w:p w:rsidR="009665D7" w:rsidRPr="009665D7" w:rsidRDefault="009665D7" w:rsidP="009665D7">
      <w:pPr>
        <w:keepLines/>
      </w:pPr>
      <w:r>
        <w:t xml:space="preserve">Revised in parallel session to </w:t>
      </w:r>
      <w:r w:rsidRPr="009665D7">
        <w:rPr>
          <w:color w:val="0000FF"/>
        </w:rPr>
        <w:t>TD S2</w:t>
      </w:r>
      <w:r w:rsidRPr="009665D7">
        <w:rPr>
          <w:color w:val="0000FF"/>
        </w:rPr>
        <w:noBreakHyphen/>
      </w:r>
      <w:r>
        <w:rPr>
          <w:color w:val="0000FF"/>
        </w:rPr>
        <w:t>171281</w:t>
      </w:r>
      <w:r>
        <w:t>.</w:t>
      </w:r>
      <w:r w:rsidR="006250FA" w:rsidRPr="006250FA">
        <w:t xml:space="preserve"> </w:t>
      </w:r>
      <w:r w:rsidR="006250FA">
        <w:t xml:space="preserve">Revised in parallel session to </w:t>
      </w:r>
      <w:r w:rsidR="006250FA" w:rsidRPr="009665D7">
        <w:rPr>
          <w:color w:val="0000FF"/>
        </w:rPr>
        <w:t>TD S2</w:t>
      </w:r>
      <w:r w:rsidR="006250FA" w:rsidRPr="009665D7">
        <w:rPr>
          <w:color w:val="0000FF"/>
        </w:rPr>
        <w:noBreakHyphen/>
      </w:r>
      <w:r w:rsidR="006250FA">
        <w:rPr>
          <w:color w:val="0000FF"/>
        </w:rPr>
        <w:t>171303</w:t>
      </w:r>
      <w:r w:rsidR="006250FA">
        <w:t>.</w:t>
      </w:r>
      <w:r>
        <w:t xml:space="preserve"> </w:t>
      </w:r>
      <w:r w:rsidR="00715F84" w:rsidRPr="00715F84">
        <w:rPr>
          <w:color w:val="FF0000"/>
        </w:rPr>
        <w:t>Agreed</w:t>
      </w:r>
      <w:r w:rsidR="00715F84">
        <w:t xml:space="preserve"> in parallel session</w:t>
      </w:r>
      <w:r w:rsidR="006250FA">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170741</w:t>
      </w:r>
      <w:r w:rsidRPr="00C60A17">
        <w:t xml:space="preserve"> </w:t>
      </w:r>
      <w:r>
        <w:t>(P-CR) 23.501: Roaming considerations for non-3GPP access support. (Source: Qualcomm Incorporated).</w:t>
      </w:r>
      <w:r>
        <w:br/>
      </w:r>
      <w:r w:rsidRPr="00C60A17">
        <w:rPr>
          <w:b/>
        </w:rPr>
        <w:t>Abstract:</w:t>
      </w:r>
      <w:r w:rsidRPr="00C60A17">
        <w:t xml:space="preserve"> </w:t>
      </w:r>
      <w:r>
        <w:t>Scenario for N3IWF located in different VPLMN or in HPLMN.</w:t>
      </w:r>
    </w:p>
    <w:p w:rsidR="002550E9" w:rsidRPr="00C60A17" w:rsidRDefault="002550E9" w:rsidP="002550E9">
      <w:pPr>
        <w:keepNext/>
        <w:keepLines/>
      </w:pPr>
      <w:r>
        <w:rPr>
          <w:b/>
        </w:rPr>
        <w:t>Discussion and conclusion:</w:t>
      </w:r>
    </w:p>
    <w:p w:rsidR="009665D7" w:rsidRPr="009665D7" w:rsidRDefault="009665D7" w:rsidP="009665D7">
      <w:pPr>
        <w:keepLines/>
      </w:pPr>
      <w:r>
        <w:t xml:space="preserve">Revised in parallel session to </w:t>
      </w:r>
      <w:r w:rsidRPr="009665D7">
        <w:rPr>
          <w:color w:val="0000FF"/>
        </w:rPr>
        <w:t>TD S2</w:t>
      </w:r>
      <w:r w:rsidRPr="009665D7">
        <w:rPr>
          <w:color w:val="0000FF"/>
        </w:rPr>
        <w:noBreakHyphen/>
      </w:r>
      <w:r>
        <w:rPr>
          <w:color w:val="0000FF"/>
        </w:rPr>
        <w:t>171280</w:t>
      </w:r>
      <w:r>
        <w:t xml:space="preserve">. </w:t>
      </w:r>
      <w:r w:rsidR="006250FA">
        <w:t xml:space="preserve">Revised in parallel session to </w:t>
      </w:r>
      <w:r w:rsidR="006250FA" w:rsidRPr="009665D7">
        <w:rPr>
          <w:color w:val="0000FF"/>
        </w:rPr>
        <w:t>TD S2</w:t>
      </w:r>
      <w:r w:rsidR="006250FA" w:rsidRPr="009665D7">
        <w:rPr>
          <w:color w:val="0000FF"/>
        </w:rPr>
        <w:noBreakHyphen/>
      </w:r>
      <w:r w:rsidR="006250FA">
        <w:rPr>
          <w:color w:val="0000FF"/>
        </w:rPr>
        <w:t>171304</w:t>
      </w:r>
      <w:r w:rsidR="006250FA">
        <w:t>.</w:t>
      </w:r>
      <w:r>
        <w:rPr>
          <w:lang w:eastAsia="en-US"/>
        </w:rPr>
        <w:t xml:space="preserve"> </w:t>
      </w:r>
      <w:r w:rsidR="00715F84" w:rsidRPr="00715F84">
        <w:rPr>
          <w:color w:val="FF0000"/>
        </w:rPr>
        <w:t>Agreed</w:t>
      </w:r>
      <w:r w:rsidR="00715F84">
        <w:t xml:space="preserve"> in parallel session</w:t>
      </w:r>
      <w:r w:rsidR="006250FA">
        <w:t>.</w:t>
      </w:r>
      <w:r w:rsidR="00CD494C">
        <w:t xml:space="preserve"> This was </w:t>
      </w:r>
      <w:r w:rsidR="00CD494C" w:rsidRPr="00CD494C">
        <w:rPr>
          <w:color w:val="FF0000"/>
        </w:rPr>
        <w:t>block approved</w:t>
      </w:r>
      <w:r w:rsidR="00CD494C">
        <w:t>.</w:t>
      </w:r>
    </w:p>
    <w:p w:rsidR="002550E9" w:rsidRPr="00C60A17" w:rsidRDefault="002550E9" w:rsidP="002550E9">
      <w:pPr>
        <w:pStyle w:val="H6"/>
        <w:rPr>
          <w:color w:val="0000FF"/>
        </w:rPr>
      </w:pPr>
      <w:r>
        <w:rPr>
          <w:color w:val="0000FF"/>
        </w:rPr>
        <w:t>23.502 procedure updates</w:t>
      </w:r>
    </w:p>
    <w:p w:rsidR="002550E9" w:rsidRDefault="002550E9" w:rsidP="002550E9">
      <w:pPr>
        <w:pStyle w:val="NormTop"/>
        <w:pBdr>
          <w:top w:val="none" w:sz="0" w:space="0" w:color="auto"/>
        </w:pBdr>
      </w:pPr>
      <w:r>
        <w:rPr>
          <w:color w:val="0000FF"/>
        </w:rPr>
        <w:t>TD S2</w:t>
      </w:r>
      <w:r>
        <w:rPr>
          <w:color w:val="0000FF"/>
        </w:rPr>
        <w:noBreakHyphen/>
        <w:t>170862</w:t>
      </w:r>
      <w:r w:rsidRPr="00C60A17">
        <w:t xml:space="preserve"> </w:t>
      </w:r>
      <w:r>
        <w:t xml:space="preserve">(P-CR) Updates to </w:t>
      </w:r>
      <w:r w:rsidRPr="00C60A17">
        <w:rPr>
          <w:noProof/>
        </w:rPr>
        <w:t>untrusted</w:t>
      </w:r>
      <w:r>
        <w:t xml:space="preserve"> non-3GPP Access. (Source: Motorola Mobility, Lenovo).</w:t>
      </w:r>
      <w:r>
        <w:br/>
      </w:r>
      <w:r w:rsidRPr="00C60A17">
        <w:rPr>
          <w:b/>
        </w:rPr>
        <w:t>Abstract:</w:t>
      </w:r>
      <w:r w:rsidRPr="00C60A17">
        <w:t xml:space="preserve"> </w:t>
      </w:r>
      <w:r>
        <w:t xml:space="preserve">This document addresses open issues related to the </w:t>
      </w:r>
      <w:r w:rsidRPr="00C60A17">
        <w:rPr>
          <w:noProof/>
        </w:rPr>
        <w:t>untrusted</w:t>
      </w:r>
      <w:r>
        <w:t xml:space="preserve"> non-3GPP access.</w:t>
      </w:r>
    </w:p>
    <w:p w:rsidR="002550E9" w:rsidRPr="00C60A17" w:rsidRDefault="002550E9" w:rsidP="002550E9">
      <w:pPr>
        <w:keepNext/>
        <w:keepLines/>
      </w:pPr>
      <w:r>
        <w:rPr>
          <w:b/>
        </w:rPr>
        <w:t>Discussion and conclusion:</w:t>
      </w:r>
    </w:p>
    <w:p w:rsidR="009665D7" w:rsidRPr="009665D7" w:rsidRDefault="009665D7" w:rsidP="009665D7">
      <w:pPr>
        <w:keepLines/>
      </w:pPr>
      <w:r>
        <w:t>Revised in parallel session, merging</w:t>
      </w:r>
      <w:r w:rsidRPr="009665D7">
        <w:rPr>
          <w:color w:val="0000FF"/>
        </w:rPr>
        <w:t xml:space="preserve"> </w:t>
      </w:r>
      <w:r>
        <w:rPr>
          <w:color w:val="0000FF"/>
        </w:rPr>
        <w:t>TD S2</w:t>
      </w:r>
      <w:r>
        <w:rPr>
          <w:color w:val="0000FF"/>
        </w:rPr>
        <w:noBreakHyphen/>
        <w:t>170894</w:t>
      </w:r>
      <w:r>
        <w:t xml:space="preserve"> and </w:t>
      </w:r>
      <w:r>
        <w:rPr>
          <w:color w:val="0000FF"/>
        </w:rPr>
        <w:t>TD S2</w:t>
      </w:r>
      <w:r>
        <w:rPr>
          <w:color w:val="0000FF"/>
        </w:rPr>
        <w:noBreakHyphen/>
        <w:t>171139</w:t>
      </w:r>
      <w:r>
        <w:t xml:space="preserve"> to </w:t>
      </w:r>
      <w:r w:rsidRPr="009665D7">
        <w:rPr>
          <w:color w:val="0000FF"/>
        </w:rPr>
        <w:t>TD S2</w:t>
      </w:r>
      <w:r w:rsidRPr="009665D7">
        <w:rPr>
          <w:color w:val="0000FF"/>
        </w:rPr>
        <w:noBreakHyphen/>
      </w:r>
      <w:r>
        <w:rPr>
          <w:color w:val="0000FF"/>
        </w:rPr>
        <w:t>171282</w:t>
      </w:r>
      <w:r>
        <w:t xml:space="preserve">. </w:t>
      </w:r>
      <w:r w:rsidR="006250FA">
        <w:t>.</w:t>
      </w:r>
      <w:r w:rsidR="006250FA">
        <w:rPr>
          <w:lang w:eastAsia="en-US"/>
        </w:rPr>
        <w:t xml:space="preserve"> </w:t>
      </w:r>
      <w:r w:rsidR="00715F84" w:rsidRPr="00715F84">
        <w:rPr>
          <w:color w:val="FF0000"/>
        </w:rPr>
        <w:t>Agreed</w:t>
      </w:r>
      <w:r w:rsidR="00715F84">
        <w:t xml:space="preserve"> in parallel session</w:t>
      </w:r>
      <w:r w:rsidR="006250FA">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lastRenderedPageBreak/>
        <w:t>TD S2</w:t>
      </w:r>
      <w:r>
        <w:rPr>
          <w:color w:val="0000FF"/>
        </w:rPr>
        <w:noBreakHyphen/>
        <w:t>170894</w:t>
      </w:r>
      <w:r w:rsidRPr="00C60A17">
        <w:t xml:space="preserve"> </w:t>
      </w:r>
      <w:r>
        <w:t>(P-CR) 23.502: NAS and UP transport between UE and N3IWF. (Source: Ericsson).</w:t>
      </w:r>
      <w:r>
        <w:br/>
      </w:r>
      <w:r w:rsidRPr="00C60A17">
        <w:rPr>
          <w:b/>
        </w:rPr>
        <w:t>Abstract:</w:t>
      </w:r>
      <w:r w:rsidRPr="00C60A17">
        <w:t xml:space="preserve"> </w:t>
      </w:r>
      <w:r>
        <w:t>This proposal proposes resolution on some editor's notes related to how NAS and UP is carried for non-3GPP.</w:t>
      </w:r>
    </w:p>
    <w:p w:rsidR="002550E9" w:rsidRPr="00C60A17" w:rsidRDefault="002550E9" w:rsidP="002550E9">
      <w:pPr>
        <w:keepNext/>
        <w:keepLines/>
      </w:pPr>
      <w:r>
        <w:rPr>
          <w:b/>
        </w:rPr>
        <w:t>Discussion and conclusion:</w:t>
      </w:r>
    </w:p>
    <w:p w:rsidR="002550E9" w:rsidRPr="009665D7" w:rsidRDefault="009665D7" w:rsidP="002550E9">
      <w:pPr>
        <w:keepLines/>
      </w:pPr>
      <w:r>
        <w:t xml:space="preserve">Merged into </w:t>
      </w:r>
      <w:r w:rsidRPr="009665D7">
        <w:rPr>
          <w:color w:val="0000FF"/>
        </w:rPr>
        <w:t>TD S2</w:t>
      </w:r>
      <w:r w:rsidRPr="009665D7">
        <w:rPr>
          <w:color w:val="0000FF"/>
        </w:rPr>
        <w:noBreakHyphen/>
        <w:t>171282</w:t>
      </w:r>
      <w:r>
        <w:t>.</w:t>
      </w:r>
    </w:p>
    <w:p w:rsidR="002550E9" w:rsidRDefault="002550E9" w:rsidP="002550E9">
      <w:pPr>
        <w:pStyle w:val="NormTop"/>
      </w:pPr>
      <w:r>
        <w:rPr>
          <w:color w:val="0000FF"/>
        </w:rPr>
        <w:t>TD S2</w:t>
      </w:r>
      <w:r>
        <w:rPr>
          <w:color w:val="0000FF"/>
        </w:rPr>
        <w:noBreakHyphen/>
        <w:t>171139</w:t>
      </w:r>
      <w:r w:rsidRPr="00C60A17">
        <w:t xml:space="preserve"> </w:t>
      </w:r>
      <w:r>
        <w:t xml:space="preserve">(P-CR) TS 23.502' Clarifications of the registration procedure via </w:t>
      </w:r>
      <w:r w:rsidRPr="00C60A17">
        <w:rPr>
          <w:noProof/>
        </w:rPr>
        <w:t>untrusted</w:t>
      </w:r>
      <w:r>
        <w:t xml:space="preserve"> non-3GPP access. (Source: Huawei, </w:t>
      </w:r>
      <w:r w:rsidRPr="00C60A17">
        <w:rPr>
          <w:noProof/>
        </w:rPr>
        <w:t>HiSilicon</w:t>
      </w:r>
      <w:r>
        <w:t>).</w:t>
      </w:r>
      <w:r>
        <w:br/>
      </w:r>
      <w:r w:rsidRPr="00C60A17">
        <w:rPr>
          <w:b/>
        </w:rPr>
        <w:t>Abstract:</w:t>
      </w:r>
      <w:r w:rsidRPr="00C60A17">
        <w:t xml:space="preserve"> </w:t>
      </w:r>
      <w:r>
        <w:t>To add the NSSAI and other potential extensions which may be defined in future within a 3GPP vendor-specific payload.</w:t>
      </w:r>
    </w:p>
    <w:p w:rsidR="002550E9" w:rsidRPr="00C60A17" w:rsidRDefault="002550E9" w:rsidP="002550E9">
      <w:pPr>
        <w:keepNext/>
        <w:keepLines/>
      </w:pPr>
      <w:r>
        <w:rPr>
          <w:b/>
        </w:rPr>
        <w:t>Discussion and conclusion:</w:t>
      </w:r>
    </w:p>
    <w:p w:rsidR="009665D7" w:rsidRPr="009665D7" w:rsidRDefault="009665D7" w:rsidP="009665D7">
      <w:pPr>
        <w:keepLines/>
      </w:pPr>
      <w:r>
        <w:t xml:space="preserve">Merged into </w:t>
      </w:r>
      <w:r w:rsidRPr="009665D7">
        <w:rPr>
          <w:color w:val="0000FF"/>
        </w:rPr>
        <w:t>TD S2</w:t>
      </w:r>
      <w:r w:rsidRPr="009665D7">
        <w:rPr>
          <w:color w:val="0000FF"/>
        </w:rPr>
        <w:noBreakHyphen/>
        <w:t>171282</w:t>
      </w:r>
      <w:r>
        <w:t>.</w:t>
      </w:r>
    </w:p>
    <w:p w:rsidR="002550E9" w:rsidRDefault="002550E9" w:rsidP="002550E9">
      <w:pPr>
        <w:pStyle w:val="NormTop"/>
      </w:pPr>
      <w:r>
        <w:rPr>
          <w:color w:val="0000FF"/>
        </w:rPr>
        <w:t>TD S2</w:t>
      </w:r>
      <w:r>
        <w:rPr>
          <w:color w:val="0000FF"/>
        </w:rPr>
        <w:noBreakHyphen/>
        <w:t>170739</w:t>
      </w:r>
      <w:r w:rsidRPr="00C60A17">
        <w:t xml:space="preserve"> </w:t>
      </w:r>
      <w:r>
        <w:t>(P-CR) 23.502: Updated procedures for interworking with non-3GPP. (Source: Qualcomm Incorporated).</w:t>
      </w:r>
      <w:r>
        <w:br/>
      </w:r>
      <w:r w:rsidRPr="00C60A17">
        <w:rPr>
          <w:b/>
        </w:rPr>
        <w:t>Abstract:</w:t>
      </w:r>
      <w:r w:rsidRPr="00C60A17">
        <w:t xml:space="preserve"> </w:t>
      </w:r>
      <w:r>
        <w:t>Modifications for applicability of MM model to non-3GPP access.</w:t>
      </w:r>
    </w:p>
    <w:p w:rsidR="002550E9" w:rsidRPr="00C60A17" w:rsidRDefault="002550E9" w:rsidP="002550E9">
      <w:pPr>
        <w:keepNext/>
        <w:keepLines/>
      </w:pPr>
      <w:r>
        <w:rPr>
          <w:b/>
        </w:rPr>
        <w:t>Discussion and conclusion:</w:t>
      </w:r>
    </w:p>
    <w:p w:rsidR="002550E9" w:rsidRPr="009665D7" w:rsidRDefault="00715F84" w:rsidP="002550E9">
      <w:pPr>
        <w:keepLines/>
      </w:pPr>
      <w:r w:rsidRPr="00715F84">
        <w:rPr>
          <w:color w:val="0000FF"/>
        </w:rPr>
        <w:t>Noted</w:t>
      </w:r>
      <w:r>
        <w:t xml:space="preserve"> in parallel session</w:t>
      </w:r>
      <w:r w:rsidR="009665D7">
        <w:t>.</w:t>
      </w:r>
    </w:p>
    <w:p w:rsidR="002550E9" w:rsidRDefault="002550E9" w:rsidP="002550E9">
      <w:pPr>
        <w:pStyle w:val="NormTop"/>
      </w:pPr>
      <w:r>
        <w:rPr>
          <w:color w:val="0000FF"/>
        </w:rPr>
        <w:t>TD S2</w:t>
      </w:r>
      <w:r>
        <w:rPr>
          <w:color w:val="0000FF"/>
        </w:rPr>
        <w:noBreakHyphen/>
        <w:t>171069</w:t>
      </w:r>
      <w:r w:rsidRPr="00C60A17">
        <w:t xml:space="preserve"> </w:t>
      </w:r>
      <w:r>
        <w:t>(P-CR) 23.502: PDU session mobility procedure between N3GPP access and 5G-RAN. (Source: ETRI).</w:t>
      </w:r>
      <w:r>
        <w:br/>
      </w:r>
      <w:r w:rsidRPr="00C60A17">
        <w:rPr>
          <w:b/>
        </w:rPr>
        <w:t>Abstract:</w:t>
      </w:r>
      <w:r w:rsidRPr="00C60A17">
        <w:t xml:space="preserve"> </w:t>
      </w:r>
      <w:r>
        <w:t>This contribution proposes the PDU session mobility procedure between N3GPP access and 5G-RAN in TS 23.502.</w:t>
      </w:r>
    </w:p>
    <w:p w:rsidR="002550E9" w:rsidRPr="00C60A17" w:rsidRDefault="002550E9" w:rsidP="002550E9">
      <w:pPr>
        <w:keepNext/>
        <w:keepLines/>
      </w:pPr>
      <w:r>
        <w:rPr>
          <w:b/>
        </w:rPr>
        <w:t>Discussion and conclusion:</w:t>
      </w:r>
    </w:p>
    <w:p w:rsidR="002550E9" w:rsidRPr="00BF2073" w:rsidRDefault="00BF2073" w:rsidP="002550E9">
      <w:pPr>
        <w:keepLines/>
      </w:pPr>
      <w:r w:rsidRPr="00BF2073">
        <w:rPr>
          <w:color w:val="FF0000"/>
        </w:rPr>
        <w:t>Postponed</w:t>
      </w:r>
      <w:r>
        <w:t xml:space="preserve"> to meeting #120.</w:t>
      </w:r>
    </w:p>
    <w:p w:rsidR="002550E9" w:rsidRDefault="002550E9" w:rsidP="002550E9">
      <w:pPr>
        <w:pStyle w:val="NormTop"/>
      </w:pPr>
      <w:r>
        <w:rPr>
          <w:color w:val="0000FF"/>
        </w:rPr>
        <w:t>TD S2</w:t>
      </w:r>
      <w:r>
        <w:rPr>
          <w:color w:val="0000FF"/>
        </w:rPr>
        <w:noBreakHyphen/>
        <w:t>170999</w:t>
      </w:r>
      <w:r w:rsidRPr="00C60A17">
        <w:t xml:space="preserve"> </w:t>
      </w:r>
      <w:r>
        <w:t xml:space="preserve">(P-CR) TS 23.502: Handover procedure from 3GPP access to </w:t>
      </w:r>
      <w:r w:rsidRPr="00C60A17">
        <w:rPr>
          <w:noProof/>
        </w:rPr>
        <w:t>untrusted</w:t>
      </w:r>
      <w:r>
        <w:t xml:space="preserve"> non-3GPP access. (Source: LG Electronics).</w:t>
      </w:r>
      <w:r>
        <w:br/>
      </w:r>
      <w:r w:rsidRPr="00C60A17">
        <w:rPr>
          <w:b/>
        </w:rPr>
        <w:t>Abstract:</w:t>
      </w:r>
      <w:r w:rsidRPr="00C60A17">
        <w:t xml:space="preserve"> </w:t>
      </w:r>
      <w:r>
        <w:t xml:space="preserve">This contribution proposes handover procedure from 3GPP access to </w:t>
      </w:r>
      <w:r w:rsidRPr="00C60A17">
        <w:rPr>
          <w:noProof/>
        </w:rPr>
        <w:t>untrusted</w:t>
      </w:r>
      <w:r>
        <w:t xml:space="preserve"> non-3GPP access.</w:t>
      </w:r>
    </w:p>
    <w:p w:rsidR="002550E9" w:rsidRPr="00C60A17" w:rsidRDefault="002550E9" w:rsidP="002550E9">
      <w:pPr>
        <w:keepNext/>
        <w:keepLines/>
      </w:pPr>
      <w:r>
        <w:rPr>
          <w:b/>
        </w:rPr>
        <w:t>Discussion and conclusion:</w:t>
      </w:r>
    </w:p>
    <w:p w:rsidR="00BF2073" w:rsidRPr="00BF2073" w:rsidRDefault="00BF2073" w:rsidP="00BF2073">
      <w:pPr>
        <w:keepLines/>
      </w:pPr>
      <w:r w:rsidRPr="00BF2073">
        <w:rPr>
          <w:color w:val="FF0000"/>
        </w:rPr>
        <w:t>Postponed</w:t>
      </w:r>
      <w:r>
        <w:t xml:space="preserve"> to meeting #120.</w:t>
      </w:r>
    </w:p>
    <w:p w:rsidR="002550E9" w:rsidRDefault="002550E9" w:rsidP="002550E9">
      <w:pPr>
        <w:pStyle w:val="NormTop"/>
      </w:pPr>
      <w:r>
        <w:rPr>
          <w:color w:val="0000FF"/>
        </w:rPr>
        <w:t>TD S2</w:t>
      </w:r>
      <w:r>
        <w:rPr>
          <w:color w:val="0000FF"/>
        </w:rPr>
        <w:noBreakHyphen/>
        <w:t>171138</w:t>
      </w:r>
      <w:r w:rsidRPr="00C60A17">
        <w:t xml:space="preserve"> </w:t>
      </w:r>
      <w:r>
        <w:t xml:space="preserve">(P-CR) TS 23.502: N3IWF triggered Deregistration via N3G. (Source: Huawei, </w:t>
      </w:r>
      <w:r w:rsidRPr="00C60A17">
        <w:rPr>
          <w:noProof/>
        </w:rPr>
        <w:t>HiSilicon</w:t>
      </w:r>
      <w:r>
        <w:t>).</w:t>
      </w:r>
      <w:r>
        <w:br/>
      </w:r>
      <w:r w:rsidRPr="00C60A17">
        <w:rPr>
          <w:b/>
        </w:rPr>
        <w:t>Abstract:</w:t>
      </w:r>
      <w:r w:rsidRPr="00C60A17">
        <w:t xml:space="preserve"> </w:t>
      </w:r>
      <w:r>
        <w:t>Define the N3IWF triggered Deregistration via N3G.</w:t>
      </w:r>
    </w:p>
    <w:p w:rsidR="002550E9" w:rsidRPr="00C60A17" w:rsidRDefault="002550E9" w:rsidP="002550E9">
      <w:pPr>
        <w:keepNext/>
        <w:keepLines/>
      </w:pPr>
      <w:r>
        <w:rPr>
          <w:b/>
        </w:rPr>
        <w:t>Discussion and conclusion:</w:t>
      </w:r>
    </w:p>
    <w:p w:rsidR="002550E9" w:rsidRPr="00BF2073" w:rsidRDefault="00BF2073" w:rsidP="002550E9">
      <w:pPr>
        <w:keepLines/>
      </w:pPr>
      <w:r>
        <w:t xml:space="preserve">This was </w:t>
      </w:r>
      <w:r w:rsidRPr="00BF2073">
        <w:rPr>
          <w:color w:val="FF0000"/>
        </w:rPr>
        <w:t>withdrawn</w:t>
      </w:r>
      <w:r>
        <w:t>.</w:t>
      </w:r>
    </w:p>
    <w:p w:rsidR="002550E9" w:rsidRDefault="002550E9" w:rsidP="002550E9">
      <w:pPr>
        <w:pStyle w:val="NormTop"/>
      </w:pPr>
      <w:r>
        <w:rPr>
          <w:color w:val="0000FF"/>
        </w:rPr>
        <w:t>TD S2</w:t>
      </w:r>
      <w:r>
        <w:rPr>
          <w:color w:val="0000FF"/>
        </w:rPr>
        <w:noBreakHyphen/>
        <w:t>170740</w:t>
      </w:r>
      <w:r w:rsidRPr="00C60A17">
        <w:t xml:space="preserve"> </w:t>
      </w:r>
      <w:r>
        <w:t>(P-CR) 23.502: Procedures for roaming support for non-3GPP access support. (Source: Qualcomm Incorporated).</w:t>
      </w:r>
      <w:r>
        <w:br/>
      </w:r>
      <w:r w:rsidRPr="00C60A17">
        <w:rPr>
          <w:b/>
        </w:rPr>
        <w:t>Abstract:</w:t>
      </w:r>
      <w:r w:rsidRPr="00C60A17">
        <w:t xml:space="preserve"> </w:t>
      </w:r>
      <w:r>
        <w:t>Modifications for applicability of MM model to non-3GPP access.</w:t>
      </w:r>
    </w:p>
    <w:p w:rsidR="002550E9" w:rsidRPr="00C60A17" w:rsidRDefault="002550E9" w:rsidP="002550E9">
      <w:pPr>
        <w:keepNext/>
        <w:keepLines/>
      </w:pPr>
      <w:r>
        <w:rPr>
          <w:b/>
        </w:rPr>
        <w:t>Discussion and conclusion:</w:t>
      </w:r>
    </w:p>
    <w:p w:rsidR="00BF2073" w:rsidRPr="009665D7" w:rsidRDefault="00BF2073" w:rsidP="00BF2073">
      <w:pPr>
        <w:keepLines/>
      </w:pPr>
      <w:r>
        <w:t xml:space="preserve">Revised in parallel session to </w:t>
      </w:r>
      <w:r w:rsidRPr="009665D7">
        <w:rPr>
          <w:color w:val="0000FF"/>
        </w:rPr>
        <w:t>TD S2</w:t>
      </w:r>
      <w:r w:rsidRPr="009665D7">
        <w:rPr>
          <w:color w:val="0000FF"/>
        </w:rPr>
        <w:noBreakHyphen/>
      </w:r>
      <w:r>
        <w:rPr>
          <w:color w:val="0000FF"/>
        </w:rPr>
        <w:t>171283</w:t>
      </w:r>
      <w:r>
        <w:t>.</w:t>
      </w:r>
      <w:r w:rsidR="006250FA" w:rsidRPr="006250FA">
        <w:t xml:space="preserve"> </w:t>
      </w:r>
      <w:r w:rsidR="006250FA">
        <w:t xml:space="preserve">Revised in parallel session to </w:t>
      </w:r>
      <w:r w:rsidR="006250FA" w:rsidRPr="009665D7">
        <w:rPr>
          <w:color w:val="0000FF"/>
        </w:rPr>
        <w:t>TD S2</w:t>
      </w:r>
      <w:r w:rsidR="006250FA" w:rsidRPr="009665D7">
        <w:rPr>
          <w:color w:val="0000FF"/>
        </w:rPr>
        <w:noBreakHyphen/>
      </w:r>
      <w:r w:rsidR="006250FA">
        <w:rPr>
          <w:color w:val="0000FF"/>
        </w:rPr>
        <w:t>171305</w:t>
      </w:r>
      <w:r w:rsidR="006250FA">
        <w:t>.</w:t>
      </w:r>
      <w:r>
        <w:t xml:space="preserve"> </w:t>
      </w:r>
      <w:r w:rsidR="00715F84" w:rsidRPr="00715F84">
        <w:rPr>
          <w:color w:val="FF0000"/>
        </w:rPr>
        <w:t>Agreed</w:t>
      </w:r>
      <w:r w:rsidR="00715F84">
        <w:t xml:space="preserve"> in parallel session</w:t>
      </w:r>
      <w:r w:rsidR="006250FA">
        <w:t>.</w:t>
      </w:r>
      <w:r w:rsidR="00CD494C">
        <w:t xml:space="preserve"> This was </w:t>
      </w:r>
      <w:r w:rsidR="00CD494C" w:rsidRPr="00CD494C">
        <w:rPr>
          <w:color w:val="FF0000"/>
        </w:rPr>
        <w:t>block approved</w:t>
      </w:r>
      <w:r w:rsidR="00CD494C">
        <w:t>.</w:t>
      </w:r>
    </w:p>
    <w:p w:rsidR="002550E9" w:rsidRDefault="002550E9" w:rsidP="002550E9">
      <w:pPr>
        <w:pStyle w:val="Heading3"/>
      </w:pPr>
      <w:bookmarkStart w:id="27" w:name="_Toc477526577"/>
      <w:r>
        <w:t>6.5.11</w:t>
      </w:r>
      <w:r>
        <w:tab/>
        <w:t>Framework functions</w:t>
      </w:r>
      <w:bookmarkEnd w:id="27"/>
    </w:p>
    <w:p w:rsidR="002550E9" w:rsidRDefault="002550E9" w:rsidP="002550E9">
      <w:pPr>
        <w:pStyle w:val="H6"/>
        <w:pBdr>
          <w:left w:val="single" w:sz="4" w:space="4" w:color="auto"/>
          <w:bottom w:val="single" w:sz="4" w:space="1" w:color="auto"/>
          <w:right w:val="single" w:sz="4" w:space="4" w:color="auto"/>
        </w:pBdr>
        <w:rPr>
          <w:color w:val="0000FF"/>
        </w:rPr>
      </w:pPr>
      <w:r>
        <w:rPr>
          <w:color w:val="0000FF"/>
        </w:rPr>
        <w:t>This agenda item was convened by Puneet Jain (Intel).</w:t>
      </w:r>
    </w:p>
    <w:p w:rsidR="002550E9" w:rsidRDefault="002550E9" w:rsidP="002550E9">
      <w:pPr>
        <w:pStyle w:val="NormTop"/>
      </w:pPr>
      <w:r>
        <w:rPr>
          <w:color w:val="0000FF"/>
        </w:rPr>
        <w:t>TD S2</w:t>
      </w:r>
      <w:r>
        <w:rPr>
          <w:color w:val="0000FF"/>
        </w:rPr>
        <w:noBreakHyphen/>
        <w:t>170991</w:t>
      </w:r>
      <w:r w:rsidRPr="009579BB">
        <w:t xml:space="preserve"> </w:t>
      </w:r>
      <w:r>
        <w:t xml:space="preserve">(P-CR) TS 23.501: Updates to service definition tables. (Source: Huawei, </w:t>
      </w:r>
      <w:r w:rsidRPr="009579BB">
        <w:rPr>
          <w:noProof/>
        </w:rPr>
        <w:t>HiSilicon</w:t>
      </w:r>
      <w:r>
        <w:t>).</w:t>
      </w:r>
      <w:r>
        <w:br/>
      </w:r>
      <w:r w:rsidRPr="009579BB">
        <w:rPr>
          <w:b/>
        </w:rPr>
        <w:t>Abstract:</w:t>
      </w:r>
      <w:r w:rsidRPr="009579BB">
        <w:t xml:space="preserve"> </w:t>
      </w:r>
      <w:r>
        <w:t>This contribution provides updates to service definition tables.</w:t>
      </w:r>
    </w:p>
    <w:p w:rsidR="00365E9C" w:rsidRPr="00365E9C" w:rsidRDefault="00365E9C" w:rsidP="00365E9C">
      <w:pPr>
        <w:keepNext/>
        <w:rPr>
          <w:i/>
        </w:rPr>
      </w:pPr>
      <w:r w:rsidRPr="00365E9C">
        <w:rPr>
          <w:i/>
        </w:rPr>
        <w:t>Parallel comment: These tables will be populated as and when services are agreed in TS 23.502.</w:t>
      </w:r>
    </w:p>
    <w:p w:rsidR="002550E9" w:rsidRPr="009579BB" w:rsidRDefault="002550E9" w:rsidP="002550E9">
      <w:pPr>
        <w:keepNext/>
        <w:keepLines/>
      </w:pPr>
      <w:r>
        <w:rPr>
          <w:b/>
        </w:rPr>
        <w:t>Discussion and conclusion:</w:t>
      </w:r>
    </w:p>
    <w:p w:rsidR="002550E9" w:rsidRPr="00365E9C" w:rsidRDefault="00715F84" w:rsidP="002550E9">
      <w:pPr>
        <w:keepLines/>
      </w:pPr>
      <w:r w:rsidRPr="00715F84">
        <w:rPr>
          <w:color w:val="0000FF"/>
        </w:rPr>
        <w:t>Noted</w:t>
      </w:r>
      <w:r>
        <w:t xml:space="preserve"> in parallel session</w:t>
      </w:r>
      <w:r w:rsidR="00365E9C">
        <w:t>.</w:t>
      </w:r>
    </w:p>
    <w:p w:rsidR="002550E9" w:rsidRDefault="002550E9" w:rsidP="002550E9">
      <w:pPr>
        <w:pStyle w:val="NormTop"/>
      </w:pPr>
      <w:r>
        <w:rPr>
          <w:color w:val="0000FF"/>
        </w:rPr>
        <w:lastRenderedPageBreak/>
        <w:t>TD S2</w:t>
      </w:r>
      <w:r>
        <w:rPr>
          <w:color w:val="0000FF"/>
        </w:rPr>
        <w:noBreakHyphen/>
        <w:t>170990</w:t>
      </w:r>
      <w:r w:rsidRPr="009579BB">
        <w:t xml:space="preserve"> </w:t>
      </w:r>
      <w:r>
        <w:t xml:space="preserve">(P-CR) TS 23.501: Update of NF service discovery. (Source: Huawei, </w:t>
      </w:r>
      <w:r w:rsidRPr="009579BB">
        <w:rPr>
          <w:noProof/>
        </w:rPr>
        <w:t>HiSilicon</w:t>
      </w:r>
      <w:r>
        <w:t>).</w:t>
      </w:r>
      <w:r>
        <w:br/>
      </w:r>
      <w:r w:rsidRPr="009579BB">
        <w:rPr>
          <w:b/>
        </w:rPr>
        <w:t>Abstract:</w:t>
      </w:r>
      <w:r w:rsidRPr="009579BB">
        <w:t xml:space="preserve"> </w:t>
      </w:r>
      <w:r>
        <w:t>This contribution proposes NF service discovery across PLMNs.</w:t>
      </w:r>
    </w:p>
    <w:p w:rsidR="002550E9" w:rsidRPr="009579BB" w:rsidRDefault="002550E9" w:rsidP="002550E9">
      <w:pPr>
        <w:keepNext/>
        <w:keepLines/>
      </w:pPr>
      <w:r>
        <w:rPr>
          <w:b/>
        </w:rPr>
        <w:t>Discussion and conclusion:</w:t>
      </w:r>
    </w:p>
    <w:p w:rsidR="002550E9" w:rsidRPr="00365E9C" w:rsidRDefault="00365E9C" w:rsidP="002550E9">
      <w:pPr>
        <w:keepLines/>
      </w:pPr>
      <w:r>
        <w:t xml:space="preserve">Revised in parallel session to </w:t>
      </w:r>
      <w:r w:rsidRPr="00365E9C">
        <w:rPr>
          <w:color w:val="0000FF"/>
        </w:rPr>
        <w:t>TD S2</w:t>
      </w:r>
      <w:r w:rsidRPr="00365E9C">
        <w:rPr>
          <w:color w:val="0000FF"/>
        </w:rPr>
        <w:noBreakHyphen/>
        <w:t>171363</w:t>
      </w:r>
      <w:r>
        <w:t>.</w:t>
      </w:r>
      <w:r w:rsidR="00715F84">
        <w:t xml:space="preserve"> Cisco disagreed with the note as it was agreed that the NRF protocol would be left for stage 3. Huawei replied that SA WG2 should first define the NRF before the protocol can be chosen by stage 3. Cisco suggested changing this to an editor's note that identification of the remote PLMN is FFS. This was further discussed off-line and revised in </w:t>
      </w:r>
      <w:r w:rsidR="00715F84" w:rsidRPr="00916E52">
        <w:rPr>
          <w:rFonts w:cs="Arial"/>
          <w:color w:val="0000FF"/>
          <w:szCs w:val="16"/>
          <w:lang w:eastAsia="en-US"/>
        </w:rPr>
        <w:t>TD S2</w:t>
      </w:r>
      <w:r w:rsidR="00715F84" w:rsidRPr="00916E52">
        <w:rPr>
          <w:rFonts w:cs="Arial"/>
          <w:color w:val="0000FF"/>
          <w:szCs w:val="16"/>
          <w:lang w:eastAsia="en-US"/>
        </w:rPr>
        <w:noBreakHyphen/>
        <w:t>1</w:t>
      </w:r>
      <w:r w:rsidR="00715F84">
        <w:rPr>
          <w:rFonts w:cs="Arial"/>
          <w:color w:val="0000FF"/>
          <w:szCs w:val="16"/>
          <w:lang w:eastAsia="en-US"/>
        </w:rPr>
        <w:t>71585</w:t>
      </w:r>
      <w:r w:rsidR="00715F84">
        <w:rPr>
          <w:lang w:eastAsia="en-US"/>
        </w:rPr>
        <w:t>.</w:t>
      </w:r>
      <w:r>
        <w:t xml:space="preserve"> </w:t>
      </w:r>
      <w:r w:rsidR="00715F84">
        <w:t xml:space="preserve">Reviewed and </w:t>
      </w:r>
      <w:r w:rsidR="00CD494C">
        <w:rPr>
          <w:color w:val="FF0000"/>
        </w:rPr>
        <w:t>agreed</w:t>
      </w:r>
      <w:r w:rsidR="00CD494C">
        <w:t xml:space="preserve"> in parallel session</w:t>
      </w:r>
      <w:r w:rsidR="00715F84">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170992</w:t>
      </w:r>
      <w:r w:rsidRPr="009579BB">
        <w:t xml:space="preserve"> </w:t>
      </w:r>
      <w:r>
        <w:t xml:space="preserve">(P-CR) TS 23.502: Procedure of NF service discovery. (Source: Huawei, </w:t>
      </w:r>
      <w:r w:rsidRPr="009579BB">
        <w:rPr>
          <w:noProof/>
        </w:rPr>
        <w:t>HiSilicon</w:t>
      </w:r>
      <w:r>
        <w:t>).</w:t>
      </w:r>
      <w:r>
        <w:br/>
      </w:r>
      <w:r w:rsidRPr="009579BB">
        <w:rPr>
          <w:b/>
        </w:rPr>
        <w:t>Abstract:</w:t>
      </w:r>
      <w:r w:rsidRPr="009579BB">
        <w:t xml:space="preserve"> </w:t>
      </w:r>
      <w:r>
        <w:t>This contribution proposes the procedure of service discovery and the identified NF service.</w:t>
      </w:r>
    </w:p>
    <w:p w:rsidR="002550E9" w:rsidRPr="009579BB" w:rsidRDefault="002550E9" w:rsidP="002550E9">
      <w:pPr>
        <w:keepNext/>
        <w:keepLines/>
      </w:pPr>
      <w:r>
        <w:rPr>
          <w:b/>
        </w:rPr>
        <w:t>Discussion and conclusion:</w:t>
      </w:r>
    </w:p>
    <w:p w:rsidR="00365E9C" w:rsidRPr="00365E9C" w:rsidRDefault="00365E9C" w:rsidP="00365E9C">
      <w:pPr>
        <w:keepLines/>
      </w:pPr>
      <w:r>
        <w:t xml:space="preserve">Revised in parallel session to </w:t>
      </w:r>
      <w:r w:rsidRPr="00365E9C">
        <w:rPr>
          <w:color w:val="0000FF"/>
        </w:rPr>
        <w:t>TD S2</w:t>
      </w:r>
      <w:r w:rsidRPr="00365E9C">
        <w:rPr>
          <w:color w:val="0000FF"/>
        </w:rPr>
        <w:noBreakHyphen/>
      </w:r>
      <w:r>
        <w:rPr>
          <w:color w:val="0000FF"/>
        </w:rPr>
        <w:t>171364</w:t>
      </w:r>
      <w:r>
        <w:t>.</w:t>
      </w:r>
      <w:r w:rsidR="00715F84">
        <w:t xml:space="preserve"> There were a number of issues raised and this was left for further off-line discussion and revised in </w:t>
      </w:r>
      <w:r w:rsidR="00715F84" w:rsidRPr="00916E52">
        <w:rPr>
          <w:rFonts w:cs="Arial"/>
          <w:color w:val="0000FF"/>
          <w:szCs w:val="16"/>
          <w:lang w:eastAsia="en-US"/>
        </w:rPr>
        <w:t>TD S2</w:t>
      </w:r>
      <w:r w:rsidR="00715F84" w:rsidRPr="00916E52">
        <w:rPr>
          <w:rFonts w:cs="Arial"/>
          <w:color w:val="0000FF"/>
          <w:szCs w:val="16"/>
          <w:lang w:eastAsia="en-US"/>
        </w:rPr>
        <w:noBreakHyphen/>
        <w:t>1</w:t>
      </w:r>
      <w:r w:rsidR="00715F84">
        <w:rPr>
          <w:rFonts w:cs="Arial"/>
          <w:color w:val="0000FF"/>
          <w:szCs w:val="16"/>
          <w:lang w:eastAsia="en-US"/>
        </w:rPr>
        <w:t>71586</w:t>
      </w:r>
      <w:r w:rsidR="00715F84">
        <w:t>.</w:t>
      </w:r>
      <w:r>
        <w:t xml:space="preserve"> </w:t>
      </w:r>
      <w:r w:rsidR="00715F84">
        <w:t xml:space="preserve">Reviewed and </w:t>
      </w:r>
      <w:r w:rsidR="00CD494C">
        <w:rPr>
          <w:color w:val="FF0000"/>
        </w:rPr>
        <w:t>agreed</w:t>
      </w:r>
      <w:r w:rsidR="00CD494C">
        <w:t xml:space="preserve"> in parallel session</w:t>
      </w:r>
      <w:r w:rsidR="00715F84">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170993</w:t>
      </w:r>
      <w:r w:rsidRPr="009579BB">
        <w:t xml:space="preserve"> </w:t>
      </w:r>
      <w:r>
        <w:t xml:space="preserve">(P-CR) TS 23.502: Services provided by Network functions of SMF/AMF/UDM. (Source: Huawei, </w:t>
      </w:r>
      <w:r w:rsidRPr="009579BB">
        <w:rPr>
          <w:noProof/>
        </w:rPr>
        <w:t>HiSilicon</w:t>
      </w:r>
      <w:r>
        <w:t>).</w:t>
      </w:r>
      <w:r>
        <w:br/>
      </w:r>
      <w:r w:rsidRPr="009579BB">
        <w:rPr>
          <w:b/>
        </w:rPr>
        <w:t>Abstract:</w:t>
      </w:r>
      <w:r w:rsidRPr="009579BB">
        <w:t xml:space="preserve"> </w:t>
      </w:r>
      <w:r>
        <w:t>This contribution proposes the service based flows of SMF/AMF/UDM to TS 23.502.</w:t>
      </w:r>
    </w:p>
    <w:p w:rsidR="002550E9" w:rsidRPr="009579BB" w:rsidRDefault="002550E9" w:rsidP="002550E9">
      <w:pPr>
        <w:keepNext/>
        <w:keepLines/>
      </w:pPr>
      <w:r>
        <w:rPr>
          <w:b/>
        </w:rPr>
        <w:t>Discussion and conclusion:</w:t>
      </w:r>
    </w:p>
    <w:p w:rsidR="00365E9C" w:rsidRPr="00365E9C" w:rsidRDefault="00365E9C" w:rsidP="00365E9C">
      <w:pPr>
        <w:keepLines/>
      </w:pPr>
      <w:r>
        <w:t xml:space="preserve">Revised in parallel session to </w:t>
      </w:r>
      <w:r w:rsidRPr="00365E9C">
        <w:rPr>
          <w:color w:val="0000FF"/>
        </w:rPr>
        <w:t>TD S2</w:t>
      </w:r>
      <w:r w:rsidRPr="00365E9C">
        <w:rPr>
          <w:color w:val="0000FF"/>
        </w:rPr>
        <w:noBreakHyphen/>
      </w:r>
      <w:r>
        <w:rPr>
          <w:color w:val="0000FF"/>
        </w:rPr>
        <w:t>171365</w:t>
      </w:r>
      <w:r>
        <w:t xml:space="preserve">. </w:t>
      </w:r>
      <w:r w:rsidR="00715F84">
        <w:t xml:space="preserve">There were a number of issues raised and this was left for further off-line discussion and revised in </w:t>
      </w:r>
      <w:r w:rsidR="00715F84" w:rsidRPr="00916E52">
        <w:rPr>
          <w:rFonts w:cs="Arial"/>
          <w:color w:val="0000FF"/>
          <w:szCs w:val="16"/>
          <w:lang w:eastAsia="en-US"/>
        </w:rPr>
        <w:t>TD S2</w:t>
      </w:r>
      <w:r w:rsidR="00715F84" w:rsidRPr="00916E52">
        <w:rPr>
          <w:rFonts w:cs="Arial"/>
          <w:color w:val="0000FF"/>
          <w:szCs w:val="16"/>
          <w:lang w:eastAsia="en-US"/>
        </w:rPr>
        <w:noBreakHyphen/>
        <w:t>1</w:t>
      </w:r>
      <w:r w:rsidR="00715F84">
        <w:rPr>
          <w:rFonts w:cs="Arial"/>
          <w:color w:val="0000FF"/>
          <w:szCs w:val="16"/>
          <w:lang w:eastAsia="en-US"/>
        </w:rPr>
        <w:t>71587</w:t>
      </w:r>
      <w:r w:rsidR="00715F84">
        <w:t xml:space="preserve">. Reviewed and </w:t>
      </w:r>
      <w:r w:rsidR="00CD494C">
        <w:rPr>
          <w:color w:val="FF0000"/>
        </w:rPr>
        <w:t>agreed</w:t>
      </w:r>
      <w:r w:rsidR="00CD494C">
        <w:t xml:space="preserve"> in parallel session</w:t>
      </w:r>
      <w:r w:rsidR="00715F84">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171081</w:t>
      </w:r>
      <w:r w:rsidRPr="009579BB">
        <w:t xml:space="preserve"> </w:t>
      </w:r>
      <w:r>
        <w:t>(P-CR) High-level description for external exposure via NEF. (Source: Samsung).</w:t>
      </w:r>
      <w:r>
        <w:br/>
      </w:r>
      <w:r w:rsidRPr="009579BB">
        <w:rPr>
          <w:b/>
        </w:rPr>
        <w:t>Abstract:</w:t>
      </w:r>
      <w:r w:rsidRPr="009579BB">
        <w:t xml:space="preserve"> </w:t>
      </w:r>
      <w:r>
        <w:t>Propose to adopt SCEF features into NEF. NEF has external exposure functionality which can be based on SCEF features and possibly to be extended.</w:t>
      </w:r>
    </w:p>
    <w:p w:rsidR="002550E9" w:rsidRPr="009579BB" w:rsidRDefault="002550E9" w:rsidP="002550E9">
      <w:pPr>
        <w:keepNext/>
        <w:keepLines/>
      </w:pPr>
      <w:r>
        <w:rPr>
          <w:b/>
        </w:rPr>
        <w:t>Discussion and conclusion:</w:t>
      </w:r>
    </w:p>
    <w:p w:rsidR="00365E9C" w:rsidRPr="00365E9C" w:rsidRDefault="002550E9" w:rsidP="00365E9C">
      <w:pPr>
        <w:keepLines/>
      </w:pPr>
      <w:r>
        <w:t xml:space="preserve">Moved from 6.5.1 to 6.5.11. </w:t>
      </w:r>
      <w:r w:rsidR="00365E9C">
        <w:t xml:space="preserve">Revised in parallel session to </w:t>
      </w:r>
      <w:r w:rsidR="00365E9C" w:rsidRPr="00365E9C">
        <w:rPr>
          <w:color w:val="0000FF"/>
        </w:rPr>
        <w:t>TD S2</w:t>
      </w:r>
      <w:r w:rsidR="00365E9C" w:rsidRPr="00365E9C">
        <w:rPr>
          <w:color w:val="0000FF"/>
        </w:rPr>
        <w:noBreakHyphen/>
      </w:r>
      <w:r w:rsidR="00365E9C">
        <w:rPr>
          <w:color w:val="0000FF"/>
        </w:rPr>
        <w:t>171366</w:t>
      </w:r>
      <w:r w:rsidR="00365E9C">
        <w:t xml:space="preserve">. </w:t>
      </w:r>
      <w:r w:rsidR="00715F84">
        <w:t xml:space="preserve">Reviewed and </w:t>
      </w:r>
      <w:r w:rsidR="00CD494C">
        <w:rPr>
          <w:color w:val="FF0000"/>
        </w:rPr>
        <w:t>agreed</w:t>
      </w:r>
      <w:r w:rsidR="00CD494C">
        <w:t xml:space="preserve"> in parallel session</w:t>
      </w:r>
      <w:r w:rsidR="00715F84">
        <w:t xml:space="preserve">. </w:t>
      </w:r>
      <w:r w:rsidR="00CD494C">
        <w:t xml:space="preserve">This was removed from block approval for further review. This was revised off-line in </w:t>
      </w:r>
      <w:r w:rsidR="00CD494C" w:rsidRPr="00916E52">
        <w:rPr>
          <w:rFonts w:cs="Arial"/>
          <w:color w:val="0000FF"/>
          <w:szCs w:val="16"/>
          <w:lang w:eastAsia="en-US"/>
        </w:rPr>
        <w:t>TD S2</w:t>
      </w:r>
      <w:r w:rsidR="00CD494C" w:rsidRPr="00916E52">
        <w:rPr>
          <w:rFonts w:cs="Arial"/>
          <w:color w:val="0000FF"/>
          <w:szCs w:val="16"/>
          <w:lang w:eastAsia="en-US"/>
        </w:rPr>
        <w:noBreakHyphen/>
        <w:t>1</w:t>
      </w:r>
      <w:r w:rsidR="00CD494C">
        <w:rPr>
          <w:rFonts w:cs="Arial"/>
          <w:color w:val="0000FF"/>
          <w:szCs w:val="16"/>
          <w:lang w:eastAsia="en-US"/>
        </w:rPr>
        <w:t>71616</w:t>
      </w:r>
      <w:r w:rsidR="00CD494C">
        <w:t>.</w:t>
      </w:r>
      <w:r w:rsidR="00CD494C">
        <w:rPr>
          <w:lang w:eastAsia="en-US"/>
        </w:rPr>
        <w:t xml:space="preserve"> This was reviewed and </w:t>
      </w:r>
      <w:r w:rsidR="00CD494C" w:rsidRPr="00CD494C">
        <w:rPr>
          <w:color w:val="FF0000"/>
          <w:lang w:eastAsia="en-US"/>
        </w:rPr>
        <w:t>approved</w:t>
      </w:r>
      <w:r w:rsidR="00CD494C">
        <w:rPr>
          <w:lang w:eastAsia="en-US"/>
        </w:rPr>
        <w:t>.</w:t>
      </w:r>
    </w:p>
    <w:p w:rsidR="002550E9" w:rsidRDefault="002550E9" w:rsidP="002550E9">
      <w:pPr>
        <w:pStyle w:val="Heading2"/>
      </w:pPr>
      <w:bookmarkStart w:id="28" w:name="_Toc477526578"/>
      <w:r>
        <w:t>6.6</w:t>
      </w:r>
      <w:r>
        <w:tab/>
        <w:t>Study on Enhanced Isolated E-UTRAN Operation for Public Safety (FS_IOPS_LB)</w:t>
      </w:r>
      <w:bookmarkEnd w:id="28"/>
    </w:p>
    <w:p w:rsidR="002550E9" w:rsidRDefault="002550E9" w:rsidP="002550E9">
      <w:pPr>
        <w:pStyle w:val="H6"/>
        <w:pBdr>
          <w:left w:val="single" w:sz="4" w:space="4" w:color="auto"/>
          <w:bottom w:val="single" w:sz="4" w:space="1" w:color="auto"/>
          <w:right w:val="single" w:sz="4" w:space="4" w:color="auto"/>
        </w:pBdr>
        <w:rPr>
          <w:color w:val="0000FF"/>
        </w:rPr>
      </w:pPr>
      <w:r>
        <w:rPr>
          <w:color w:val="0000FF"/>
        </w:rPr>
        <w:t>This agenda item was convened by Puneet Jain (Intel).</w:t>
      </w:r>
    </w:p>
    <w:p w:rsidR="002550E9" w:rsidRDefault="002550E9" w:rsidP="002550E9">
      <w:pPr>
        <w:pStyle w:val="NormTop"/>
      </w:pPr>
      <w:r>
        <w:rPr>
          <w:color w:val="0000FF"/>
        </w:rPr>
        <w:t>TD S2</w:t>
      </w:r>
      <w:r>
        <w:rPr>
          <w:color w:val="0000FF"/>
        </w:rPr>
        <w:noBreakHyphen/>
        <w:t>170896</w:t>
      </w:r>
      <w:r w:rsidRPr="00AE030D">
        <w:t xml:space="preserve"> </w:t>
      </w:r>
      <w:r>
        <w:t>(P-CR) IOPS solution. (Source: Ericsson).</w:t>
      </w:r>
      <w:r>
        <w:br/>
      </w:r>
      <w:r w:rsidRPr="00AE030D">
        <w:rPr>
          <w:b/>
        </w:rPr>
        <w:t>Abstract:</w:t>
      </w:r>
      <w:r w:rsidRPr="00AE030D">
        <w:t xml:space="preserve"> </w:t>
      </w:r>
      <w:r>
        <w:t>An alternative solution for IOPS_LB.</w:t>
      </w:r>
    </w:p>
    <w:p w:rsidR="002550E9" w:rsidRPr="00AE030D" w:rsidRDefault="002550E9" w:rsidP="002550E9">
      <w:pPr>
        <w:keepNext/>
        <w:keepLines/>
      </w:pPr>
      <w:r>
        <w:rPr>
          <w:b/>
        </w:rPr>
        <w:t>Discussion and conclusion:</w:t>
      </w:r>
    </w:p>
    <w:p w:rsidR="00365E9C" w:rsidRPr="00365E9C" w:rsidRDefault="00365E9C" w:rsidP="00365E9C">
      <w:pPr>
        <w:keepLines/>
      </w:pPr>
      <w:r>
        <w:t xml:space="preserve">Revised in parallel session to </w:t>
      </w:r>
      <w:r w:rsidRPr="00365E9C">
        <w:rPr>
          <w:color w:val="0000FF"/>
        </w:rPr>
        <w:t>TD S2</w:t>
      </w:r>
      <w:r w:rsidRPr="00365E9C">
        <w:rPr>
          <w:color w:val="0000FF"/>
        </w:rPr>
        <w:noBreakHyphen/>
      </w:r>
      <w:r>
        <w:rPr>
          <w:color w:val="0000FF"/>
        </w:rPr>
        <w:t>171362</w:t>
      </w:r>
      <w:r>
        <w:t xml:space="preserve">. </w:t>
      </w:r>
      <w:r w:rsidR="00715F84" w:rsidRPr="00715F84">
        <w:rPr>
          <w:color w:val="FF0000"/>
        </w:rPr>
        <w:t>Agreed</w:t>
      </w:r>
      <w:r w:rsidR="00715F84">
        <w:t xml:space="preserve"> in parallel session</w:t>
      </w:r>
      <w:r>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171200</w:t>
      </w:r>
      <w:r w:rsidRPr="00AE030D">
        <w:t xml:space="preserve"> </w:t>
      </w:r>
      <w:r>
        <w:t>(P-CR) Solution 2 clarification. (Source: Orange).</w:t>
      </w:r>
      <w:r>
        <w:br/>
      </w:r>
      <w:r w:rsidRPr="00AE030D">
        <w:rPr>
          <w:b/>
        </w:rPr>
        <w:t>Abstract:</w:t>
      </w:r>
      <w:r w:rsidRPr="00AE030D">
        <w:t xml:space="preserve"> </w:t>
      </w:r>
      <w:r>
        <w:t>This contribution tries to clarify several aspects of Solution 2.</w:t>
      </w:r>
    </w:p>
    <w:p w:rsidR="002550E9" w:rsidRPr="00AE030D" w:rsidRDefault="002550E9" w:rsidP="002550E9">
      <w:pPr>
        <w:keepNext/>
        <w:keepLines/>
      </w:pPr>
      <w:r>
        <w:rPr>
          <w:b/>
        </w:rPr>
        <w:t>Discussion and conclusion:</w:t>
      </w:r>
    </w:p>
    <w:p w:rsidR="002550E9" w:rsidRPr="00365E9C" w:rsidRDefault="00715F84" w:rsidP="002550E9">
      <w:pPr>
        <w:keepLines/>
      </w:pPr>
      <w:r w:rsidRPr="00715F84">
        <w:rPr>
          <w:color w:val="FF0000"/>
        </w:rPr>
        <w:t>Agreed</w:t>
      </w:r>
      <w:r>
        <w:t xml:space="preserve"> in parallel session</w:t>
      </w:r>
      <w:r w:rsidR="00365E9C">
        <w:t>.</w:t>
      </w:r>
      <w:r w:rsidR="00CD494C">
        <w:t xml:space="preserve"> This was </w:t>
      </w:r>
      <w:r w:rsidR="00CD494C" w:rsidRPr="00CD494C">
        <w:rPr>
          <w:color w:val="FF0000"/>
        </w:rPr>
        <w:t>block approved</w:t>
      </w:r>
      <w:r w:rsidR="00CD494C">
        <w:t>.</w:t>
      </w:r>
    </w:p>
    <w:p w:rsidR="002550E9" w:rsidRDefault="002550E9" w:rsidP="002550E9">
      <w:pPr>
        <w:pStyle w:val="Heading2"/>
      </w:pPr>
      <w:bookmarkStart w:id="29" w:name="_Toc477526579"/>
      <w:r>
        <w:t>6.7</w:t>
      </w:r>
      <w:r>
        <w:tab/>
        <w:t>Study on Complementary Features for Voice services over WLAN (</w:t>
      </w:r>
      <w:r w:rsidRPr="00860DC1">
        <w:rPr>
          <w:noProof/>
        </w:rPr>
        <w:t>FS_VoWLAN</w:t>
      </w:r>
      <w:r>
        <w:t>)</w:t>
      </w:r>
      <w:bookmarkEnd w:id="29"/>
    </w:p>
    <w:p w:rsidR="002550E9" w:rsidRDefault="002550E9" w:rsidP="002550E9">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2550E9" w:rsidRDefault="002550E9" w:rsidP="002550E9">
      <w:pPr>
        <w:pStyle w:val="NormTop"/>
      </w:pPr>
      <w:r>
        <w:rPr>
          <w:color w:val="0000FF"/>
        </w:rPr>
        <w:t>TD S2</w:t>
      </w:r>
      <w:r>
        <w:rPr>
          <w:color w:val="0000FF"/>
        </w:rPr>
        <w:noBreakHyphen/>
        <w:t>170788</w:t>
      </w:r>
      <w:r w:rsidRPr="00860DC1">
        <w:t xml:space="preserve"> </w:t>
      </w:r>
      <w:r>
        <w:t>(P-CR) Update to Architectural Considerations. (Source: Ericsson).</w:t>
      </w:r>
      <w:r>
        <w:br/>
      </w:r>
      <w:r w:rsidRPr="00860DC1">
        <w:rPr>
          <w:b/>
        </w:rPr>
        <w:t>Abstract:</w:t>
      </w:r>
      <w:r w:rsidRPr="00860DC1">
        <w:t xml:space="preserve"> </w:t>
      </w:r>
      <w:r>
        <w:t>This document proposes an update to architectural considerations in section 4.</w:t>
      </w:r>
    </w:p>
    <w:p w:rsidR="002550E9" w:rsidRPr="00860DC1" w:rsidRDefault="002550E9" w:rsidP="002550E9">
      <w:pPr>
        <w:keepNext/>
        <w:keepLines/>
      </w:pPr>
      <w:r>
        <w:rPr>
          <w:b/>
        </w:rPr>
        <w:t>Discussion and conclusion:</w:t>
      </w:r>
    </w:p>
    <w:p w:rsidR="002550E9" w:rsidRPr="00881E43" w:rsidRDefault="00881E43" w:rsidP="002550E9">
      <w:pPr>
        <w:keepLines/>
      </w:pPr>
      <w:r>
        <w:t xml:space="preserve">Merged into </w:t>
      </w:r>
      <w:r w:rsidRPr="00881E43">
        <w:rPr>
          <w:color w:val="0000FF"/>
        </w:rPr>
        <w:t>TD S2</w:t>
      </w:r>
      <w:r w:rsidRPr="00881E43">
        <w:rPr>
          <w:color w:val="0000FF"/>
        </w:rPr>
        <w:noBreakHyphen/>
        <w:t>171256</w:t>
      </w:r>
      <w:r>
        <w:t>.</w:t>
      </w:r>
    </w:p>
    <w:p w:rsidR="002550E9" w:rsidRDefault="002550E9" w:rsidP="002550E9">
      <w:pPr>
        <w:pStyle w:val="NormTop"/>
      </w:pPr>
      <w:r>
        <w:rPr>
          <w:color w:val="0000FF"/>
        </w:rPr>
        <w:lastRenderedPageBreak/>
        <w:t>TD S2</w:t>
      </w:r>
      <w:r>
        <w:rPr>
          <w:color w:val="0000FF"/>
        </w:rPr>
        <w:noBreakHyphen/>
        <w:t>171103</w:t>
      </w:r>
      <w:r w:rsidRPr="00860DC1">
        <w:t xml:space="preserve"> </w:t>
      </w:r>
      <w:r>
        <w:t xml:space="preserve">(P-CR) </w:t>
      </w:r>
      <w:r w:rsidRPr="00860DC1">
        <w:rPr>
          <w:noProof/>
        </w:rPr>
        <w:t>VoWLAN</w:t>
      </w:r>
      <w:r>
        <w:t xml:space="preserve"> architectural assumptions and requirements. (Source: Nokia, Alcatel-Lucent Shanghai Bell).</w:t>
      </w:r>
      <w:r>
        <w:br/>
      </w:r>
      <w:r w:rsidRPr="00860DC1">
        <w:rPr>
          <w:b/>
        </w:rPr>
        <w:t>Abstract:</w:t>
      </w:r>
      <w:r w:rsidRPr="00860DC1">
        <w:t xml:space="preserve"> </w:t>
      </w:r>
      <w:r>
        <w:t>This P-CR provides text for architectural assumptions and requirements in TR 23.751.</w:t>
      </w:r>
    </w:p>
    <w:p w:rsidR="00042070" w:rsidRPr="00042070" w:rsidRDefault="00042070" w:rsidP="00042070">
      <w:pPr>
        <w:keepNext/>
        <w:rPr>
          <w:i/>
        </w:rPr>
      </w:pPr>
      <w:r w:rsidRPr="00042070">
        <w:rPr>
          <w:i/>
        </w:rPr>
        <w:t>Parallel comment: Fix the meeting number on the cover. Fix typo: 'happens'.</w:t>
      </w:r>
    </w:p>
    <w:p w:rsidR="002550E9" w:rsidRPr="00860DC1" w:rsidRDefault="002550E9" w:rsidP="002550E9">
      <w:pPr>
        <w:keepNext/>
        <w:keepLines/>
      </w:pPr>
      <w:r>
        <w:rPr>
          <w:b/>
        </w:rPr>
        <w:t>Discussion and conclusion:</w:t>
      </w:r>
    </w:p>
    <w:p w:rsidR="002550E9" w:rsidRPr="00881E43" w:rsidRDefault="00881E43" w:rsidP="002550E9">
      <w:pPr>
        <w:keepLines/>
      </w:pPr>
      <w:r>
        <w:t>Revised in parallel session, merging</w:t>
      </w:r>
      <w:r w:rsidRPr="00881E43">
        <w:rPr>
          <w:color w:val="0000FF"/>
        </w:rPr>
        <w:t xml:space="preserve"> </w:t>
      </w:r>
      <w:r>
        <w:rPr>
          <w:color w:val="0000FF"/>
        </w:rPr>
        <w:t>TD S2</w:t>
      </w:r>
      <w:r>
        <w:rPr>
          <w:color w:val="0000FF"/>
        </w:rPr>
        <w:noBreakHyphen/>
        <w:t>170788</w:t>
      </w:r>
      <w:r>
        <w:t xml:space="preserve">, to </w:t>
      </w:r>
      <w:r w:rsidRPr="00881E43">
        <w:rPr>
          <w:color w:val="0000FF"/>
        </w:rPr>
        <w:t>TD S2</w:t>
      </w:r>
      <w:r w:rsidRPr="00881E43">
        <w:rPr>
          <w:color w:val="0000FF"/>
        </w:rPr>
        <w:noBreakHyphen/>
        <w:t>171256</w:t>
      </w:r>
      <w:r>
        <w:t xml:space="preserve">. </w:t>
      </w:r>
      <w:r w:rsidR="00042070">
        <w:t xml:space="preserve">Revised in parallel session to </w:t>
      </w:r>
      <w:r w:rsidR="00042070" w:rsidRPr="00881E43">
        <w:rPr>
          <w:color w:val="0000FF"/>
        </w:rPr>
        <w:t>TD S2</w:t>
      </w:r>
      <w:r w:rsidR="00042070" w:rsidRPr="00881E43">
        <w:rPr>
          <w:color w:val="0000FF"/>
        </w:rPr>
        <w:noBreakHyphen/>
      </w:r>
      <w:r w:rsidR="00042070">
        <w:rPr>
          <w:color w:val="0000FF"/>
        </w:rPr>
        <w:t>171321</w:t>
      </w:r>
      <w:r w:rsidR="00042070">
        <w:t>. Agreed in parallel session.</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170784</w:t>
      </w:r>
      <w:r w:rsidRPr="00860DC1">
        <w:t xml:space="preserve"> </w:t>
      </w:r>
      <w:r>
        <w:t>(P-CR) Update to Solution 3 - EPS Bearer Deactivation Procedure. (Source: Ericsson).</w:t>
      </w:r>
      <w:r>
        <w:br/>
      </w:r>
      <w:r w:rsidRPr="00860DC1">
        <w:rPr>
          <w:b/>
        </w:rPr>
        <w:t>Abstract:</w:t>
      </w:r>
      <w:r w:rsidRPr="00860DC1">
        <w:t xml:space="preserve"> </w:t>
      </w:r>
      <w:r>
        <w:t>This document introduces EPS bearer deactivation procedure and removes the editor note associated with that.</w:t>
      </w:r>
    </w:p>
    <w:p w:rsidR="002550E9" w:rsidRPr="00860DC1" w:rsidRDefault="002550E9" w:rsidP="002550E9">
      <w:pPr>
        <w:keepNext/>
        <w:keepLines/>
      </w:pPr>
      <w:r>
        <w:rPr>
          <w:b/>
        </w:rPr>
        <w:t>Discussion and conclusion:</w:t>
      </w:r>
    </w:p>
    <w:p w:rsidR="002550E9" w:rsidRPr="00881E43" w:rsidRDefault="00715F84" w:rsidP="002550E9">
      <w:pPr>
        <w:keepLines/>
      </w:pPr>
      <w:r w:rsidRPr="00715F84">
        <w:rPr>
          <w:color w:val="FF0000"/>
        </w:rPr>
        <w:t>Agreed</w:t>
      </w:r>
      <w:r>
        <w:t xml:space="preserve"> in parallel session</w:t>
      </w:r>
      <w:r w:rsidR="00881E43">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170785</w:t>
      </w:r>
      <w:r w:rsidRPr="00860DC1">
        <w:t xml:space="preserve"> </w:t>
      </w:r>
      <w:r>
        <w:t>(P-CR) Update to Solution 3 - Handling lack of UE support for Multiple SA. (Source: Ericsson).</w:t>
      </w:r>
      <w:r>
        <w:br/>
      </w:r>
      <w:r w:rsidRPr="00860DC1">
        <w:rPr>
          <w:b/>
        </w:rPr>
        <w:t>Abstract:</w:t>
      </w:r>
      <w:r w:rsidRPr="00860DC1">
        <w:t xml:space="preserve"> </w:t>
      </w:r>
      <w:r>
        <w:t xml:space="preserve">This document describes the handling in case the UE does not support multiple SA, and removes the editor note associated with that. It also resolves the editor note related to </w:t>
      </w:r>
      <w:r w:rsidRPr="00860DC1">
        <w:rPr>
          <w:noProof/>
        </w:rPr>
        <w:t>ePDG</w:t>
      </w:r>
      <w:r>
        <w:t xml:space="preserve"> handling of TFTs.</w:t>
      </w:r>
    </w:p>
    <w:p w:rsidR="002550E9" w:rsidRPr="00860DC1" w:rsidRDefault="002550E9" w:rsidP="002550E9">
      <w:pPr>
        <w:keepNext/>
        <w:keepLines/>
      </w:pPr>
      <w:r>
        <w:rPr>
          <w:b/>
        </w:rPr>
        <w:t>Discussion and conclusion:</w:t>
      </w:r>
    </w:p>
    <w:p w:rsidR="002550E9" w:rsidRPr="00881E43" w:rsidRDefault="00881E43" w:rsidP="002550E9">
      <w:pPr>
        <w:keepLines/>
      </w:pPr>
      <w:r>
        <w:t xml:space="preserve">Revised in parallel session to </w:t>
      </w:r>
      <w:r w:rsidRPr="00881E43">
        <w:rPr>
          <w:color w:val="0000FF"/>
        </w:rPr>
        <w:t>TD S2</w:t>
      </w:r>
      <w:r w:rsidRPr="00881E43">
        <w:rPr>
          <w:color w:val="0000FF"/>
        </w:rPr>
        <w:noBreakHyphen/>
        <w:t>171257</w:t>
      </w:r>
      <w:r>
        <w:t xml:space="preserve">. </w:t>
      </w:r>
      <w:r w:rsidR="00042070">
        <w:t>Agreed in parallel session.</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170786</w:t>
      </w:r>
      <w:r w:rsidRPr="00860DC1">
        <w:t xml:space="preserve"> </w:t>
      </w:r>
      <w:r>
        <w:t xml:space="preserve">(P-CR) Update to Solution 3 - Sending </w:t>
      </w:r>
      <w:r w:rsidRPr="00860DC1">
        <w:rPr>
          <w:noProof/>
        </w:rPr>
        <w:t>QoS</w:t>
      </w:r>
      <w:r>
        <w:t xml:space="preserve"> Bearer Info to UE. (Source: Ericsson).</w:t>
      </w:r>
      <w:r>
        <w:br/>
      </w:r>
      <w:r w:rsidRPr="00860DC1">
        <w:rPr>
          <w:b/>
        </w:rPr>
        <w:t>Abstract:</w:t>
      </w:r>
      <w:r w:rsidRPr="00860DC1">
        <w:t xml:space="preserve"> </w:t>
      </w:r>
      <w:r>
        <w:t xml:space="preserve">This document proposes an update to solution 3 to enable and that is for the </w:t>
      </w:r>
      <w:r w:rsidRPr="00860DC1">
        <w:rPr>
          <w:noProof/>
        </w:rPr>
        <w:t>ePDG</w:t>
      </w:r>
      <w:r>
        <w:t xml:space="preserve"> to send </w:t>
      </w:r>
      <w:r w:rsidRPr="00042070">
        <w:rPr>
          <w:noProof/>
        </w:rPr>
        <w:t>QoS</w:t>
      </w:r>
      <w:r>
        <w:t xml:space="preserve"> information along with the TFTs to the UE. This is done so that UE can do admission control and possibly reserve resources in the access network and also to mark.</w:t>
      </w:r>
    </w:p>
    <w:p w:rsidR="002550E9" w:rsidRPr="00860DC1" w:rsidRDefault="002550E9" w:rsidP="002550E9">
      <w:pPr>
        <w:keepNext/>
        <w:keepLines/>
      </w:pPr>
      <w:r>
        <w:rPr>
          <w:b/>
        </w:rPr>
        <w:t>Discussion and conclusion:</w:t>
      </w:r>
    </w:p>
    <w:p w:rsidR="00881E43" w:rsidRPr="00881E43" w:rsidRDefault="00881E43" w:rsidP="00881E43">
      <w:pPr>
        <w:keepLines/>
      </w:pPr>
      <w:r>
        <w:t xml:space="preserve">Revised in parallel session to </w:t>
      </w:r>
      <w:r w:rsidRPr="00881E43">
        <w:rPr>
          <w:color w:val="0000FF"/>
        </w:rPr>
        <w:t>TD S2</w:t>
      </w:r>
      <w:r w:rsidRPr="00881E43">
        <w:rPr>
          <w:color w:val="0000FF"/>
        </w:rPr>
        <w:noBreakHyphen/>
      </w:r>
      <w:r>
        <w:rPr>
          <w:color w:val="0000FF"/>
        </w:rPr>
        <w:t>171258</w:t>
      </w:r>
      <w:r>
        <w:t xml:space="preserve">. </w:t>
      </w:r>
      <w:r w:rsidR="00042070">
        <w:t>Agreed in parallel session.</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170787</w:t>
      </w:r>
      <w:r w:rsidRPr="00860DC1">
        <w:t xml:space="preserve"> </w:t>
      </w:r>
      <w:r>
        <w:t>(P-CR) Update to Solution 3 - Handover behaviour. (Source: Ericsson).</w:t>
      </w:r>
      <w:r>
        <w:br/>
      </w:r>
      <w:r w:rsidRPr="00860DC1">
        <w:rPr>
          <w:b/>
        </w:rPr>
        <w:t>Abstract:</w:t>
      </w:r>
      <w:r w:rsidRPr="00860DC1">
        <w:t xml:space="preserve"> </w:t>
      </w:r>
      <w:r>
        <w:t>This document proposes an update to solution 3 to clarify the network and UE behaviour at mobility between E-UTRAN and WLAN.</w:t>
      </w:r>
    </w:p>
    <w:p w:rsidR="002550E9" w:rsidRPr="00860DC1" w:rsidRDefault="002550E9" w:rsidP="002550E9">
      <w:pPr>
        <w:keepNext/>
        <w:keepLines/>
      </w:pPr>
      <w:r>
        <w:rPr>
          <w:b/>
        </w:rPr>
        <w:t>Discussion and conclusion:</w:t>
      </w:r>
    </w:p>
    <w:p w:rsidR="00881E43" w:rsidRPr="00881E43" w:rsidRDefault="00715F84" w:rsidP="00881E43">
      <w:pPr>
        <w:keepLines/>
      </w:pPr>
      <w:r w:rsidRPr="00715F84">
        <w:rPr>
          <w:color w:val="FF0000"/>
        </w:rPr>
        <w:t>Agreed</w:t>
      </w:r>
      <w:r>
        <w:t xml:space="preserve"> in parallel session</w:t>
      </w:r>
      <w:r w:rsidR="00881E43">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171104</w:t>
      </w:r>
      <w:r w:rsidRPr="00860DC1">
        <w:t xml:space="preserve"> </w:t>
      </w:r>
      <w:r>
        <w:t xml:space="preserve">(P-CR) Solution to Key Issue #: 2 </w:t>
      </w:r>
      <w:r w:rsidRPr="00860DC1">
        <w:rPr>
          <w:noProof/>
        </w:rPr>
        <w:t>QoS</w:t>
      </w:r>
      <w:r>
        <w:t xml:space="preserve"> differentiation in the user plane for trusted WLAN. (Source: Nokia, Alcatel-Lucent Shanghai Bell).</w:t>
      </w:r>
      <w:r>
        <w:br/>
      </w:r>
      <w:r w:rsidRPr="00860DC1">
        <w:rPr>
          <w:b/>
        </w:rPr>
        <w:t>Abstract:</w:t>
      </w:r>
      <w:r w:rsidRPr="00860DC1">
        <w:t xml:space="preserve"> </w:t>
      </w:r>
      <w:r>
        <w:t>This P-CR proposes a solution based on DSCP mapping that allows the user plane to support QoS differentiation.</w:t>
      </w:r>
    </w:p>
    <w:p w:rsidR="002550E9" w:rsidRPr="00860DC1" w:rsidRDefault="002550E9" w:rsidP="002550E9">
      <w:pPr>
        <w:keepNext/>
        <w:keepLines/>
      </w:pPr>
      <w:r>
        <w:rPr>
          <w:b/>
        </w:rPr>
        <w:t>Discussion and conclusion:</w:t>
      </w:r>
    </w:p>
    <w:p w:rsidR="00881E43" w:rsidRPr="00881E43" w:rsidRDefault="00715F84" w:rsidP="00881E43">
      <w:pPr>
        <w:keepLines/>
      </w:pPr>
      <w:r w:rsidRPr="00715F84">
        <w:rPr>
          <w:color w:val="FF0000"/>
        </w:rPr>
        <w:t>Agreed</w:t>
      </w:r>
      <w:r>
        <w:t xml:space="preserve"> in parallel session</w:t>
      </w:r>
      <w:r w:rsidR="00881E43">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171105</w:t>
      </w:r>
      <w:r w:rsidRPr="00860DC1">
        <w:t xml:space="preserve"> </w:t>
      </w:r>
      <w:r>
        <w:t>(P-CR) Solution to Key Issue #4 using WLCP for sending TFTs to UE for trusted WLAN. (Source: Nokia, Alcatel-Lucent Shanghai Bell).</w:t>
      </w:r>
      <w:r>
        <w:br/>
      </w:r>
      <w:r w:rsidRPr="00860DC1">
        <w:rPr>
          <w:b/>
        </w:rPr>
        <w:t>Abstract:</w:t>
      </w:r>
      <w:r w:rsidRPr="00860DC1">
        <w:t xml:space="preserve"> </w:t>
      </w:r>
      <w:r>
        <w:t>This P-CR proposes a solution using WLCP protocol for sending the TFTs the UE needs to use for uplink traffic in the trusted WLAN case.</w:t>
      </w:r>
    </w:p>
    <w:p w:rsidR="00042070" w:rsidRPr="00042070" w:rsidRDefault="00042070" w:rsidP="00042070">
      <w:pPr>
        <w:keepNext/>
        <w:rPr>
          <w:i/>
        </w:rPr>
      </w:pPr>
      <w:r w:rsidRPr="00042070">
        <w:rPr>
          <w:i/>
        </w:rPr>
        <w:t>Parallel comment: Fix the meeting number on the cover.</w:t>
      </w:r>
    </w:p>
    <w:p w:rsidR="002550E9" w:rsidRPr="00860DC1" w:rsidRDefault="002550E9" w:rsidP="002550E9">
      <w:pPr>
        <w:keepNext/>
        <w:keepLines/>
      </w:pPr>
      <w:r>
        <w:rPr>
          <w:b/>
        </w:rPr>
        <w:t>Discussion and conclusion:</w:t>
      </w:r>
    </w:p>
    <w:p w:rsidR="00042070" w:rsidRPr="00881E43" w:rsidRDefault="00881E43" w:rsidP="00042070">
      <w:pPr>
        <w:keepLines/>
      </w:pPr>
      <w:r>
        <w:t xml:space="preserve">Revised in parallel session to </w:t>
      </w:r>
      <w:r w:rsidRPr="00881E43">
        <w:rPr>
          <w:color w:val="0000FF"/>
        </w:rPr>
        <w:t>TD S2</w:t>
      </w:r>
      <w:r w:rsidRPr="00881E43">
        <w:rPr>
          <w:color w:val="0000FF"/>
        </w:rPr>
        <w:noBreakHyphen/>
      </w:r>
      <w:r>
        <w:rPr>
          <w:color w:val="0000FF"/>
        </w:rPr>
        <w:t>171259</w:t>
      </w:r>
      <w:r>
        <w:t xml:space="preserve">. </w:t>
      </w:r>
      <w:r w:rsidR="00042070">
        <w:t xml:space="preserve">Revised in parallel session to </w:t>
      </w:r>
      <w:r w:rsidR="00042070" w:rsidRPr="00881E43">
        <w:rPr>
          <w:color w:val="0000FF"/>
        </w:rPr>
        <w:t>TD S2</w:t>
      </w:r>
      <w:r w:rsidR="00042070" w:rsidRPr="00881E43">
        <w:rPr>
          <w:color w:val="0000FF"/>
        </w:rPr>
        <w:noBreakHyphen/>
      </w:r>
      <w:r w:rsidR="00042070">
        <w:rPr>
          <w:color w:val="0000FF"/>
        </w:rPr>
        <w:t>171322</w:t>
      </w:r>
      <w:r w:rsidR="00042070">
        <w:t>.</w:t>
      </w:r>
      <w:r>
        <w:rPr>
          <w:lang w:eastAsia="en-US"/>
        </w:rPr>
        <w:t xml:space="preserve"> </w:t>
      </w:r>
      <w:r w:rsidR="00042070" w:rsidRPr="00715F84">
        <w:rPr>
          <w:color w:val="FF0000"/>
        </w:rPr>
        <w:t>Agreed</w:t>
      </w:r>
      <w:r w:rsidR="00042070">
        <w:t xml:space="preserve"> in parallel session.</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170789</w:t>
      </w:r>
      <w:r w:rsidRPr="00860DC1">
        <w:t xml:space="preserve"> </w:t>
      </w:r>
      <w:r>
        <w:t>(P-CR) Evaluation of Solution 3. (Source: Ericsson).</w:t>
      </w:r>
      <w:r>
        <w:br/>
      </w:r>
      <w:r w:rsidRPr="00860DC1">
        <w:rPr>
          <w:b/>
        </w:rPr>
        <w:t>Abstract:</w:t>
      </w:r>
      <w:r w:rsidRPr="00860DC1">
        <w:t xml:space="preserve"> </w:t>
      </w:r>
      <w:r>
        <w:t>This document includes an evaluation for solution 3.</w:t>
      </w:r>
    </w:p>
    <w:p w:rsidR="002550E9" w:rsidRPr="00860DC1" w:rsidRDefault="002550E9" w:rsidP="002550E9">
      <w:pPr>
        <w:keepNext/>
        <w:keepLines/>
      </w:pPr>
      <w:r>
        <w:rPr>
          <w:b/>
        </w:rPr>
        <w:t>Discussion and conclusion:</w:t>
      </w:r>
    </w:p>
    <w:p w:rsidR="00881E43" w:rsidRPr="00881E43" w:rsidRDefault="00881E43" w:rsidP="00881E43">
      <w:pPr>
        <w:keepLines/>
      </w:pPr>
      <w:r>
        <w:t xml:space="preserve">Revised in parallel session to </w:t>
      </w:r>
      <w:r w:rsidRPr="00881E43">
        <w:rPr>
          <w:color w:val="0000FF"/>
        </w:rPr>
        <w:t>TD S2</w:t>
      </w:r>
      <w:r w:rsidRPr="00881E43">
        <w:rPr>
          <w:color w:val="0000FF"/>
        </w:rPr>
        <w:noBreakHyphen/>
      </w:r>
      <w:r>
        <w:rPr>
          <w:color w:val="0000FF"/>
        </w:rPr>
        <w:t>171260</w:t>
      </w:r>
      <w:r>
        <w:t>.</w:t>
      </w:r>
      <w:r w:rsidR="00042070" w:rsidRPr="00042070">
        <w:t xml:space="preserve"> </w:t>
      </w:r>
      <w:r w:rsidR="00042070">
        <w:t xml:space="preserve">Revised in parallel session to </w:t>
      </w:r>
      <w:r w:rsidR="00042070" w:rsidRPr="00881E43">
        <w:rPr>
          <w:color w:val="0000FF"/>
        </w:rPr>
        <w:t>TD S2</w:t>
      </w:r>
      <w:r w:rsidR="00042070" w:rsidRPr="00881E43">
        <w:rPr>
          <w:color w:val="0000FF"/>
        </w:rPr>
        <w:noBreakHyphen/>
      </w:r>
      <w:r w:rsidR="00042070">
        <w:rPr>
          <w:color w:val="0000FF"/>
        </w:rPr>
        <w:t>171308</w:t>
      </w:r>
      <w:r w:rsidR="00042070">
        <w:t>.</w:t>
      </w:r>
      <w:r>
        <w:t xml:space="preserve"> </w:t>
      </w:r>
      <w:r w:rsidR="00042070" w:rsidRPr="00715F84">
        <w:rPr>
          <w:color w:val="FF0000"/>
        </w:rPr>
        <w:t>Agreed</w:t>
      </w:r>
      <w:r w:rsidR="00042070">
        <w:t xml:space="preserve"> in parallel session.</w:t>
      </w:r>
      <w:r w:rsidR="00CD494C">
        <w:t xml:space="preserve"> This was </w:t>
      </w:r>
      <w:r w:rsidR="00CD494C" w:rsidRPr="00CD494C">
        <w:rPr>
          <w:color w:val="FF0000"/>
        </w:rPr>
        <w:t>block approved</w:t>
      </w:r>
      <w:r w:rsidR="00CD494C">
        <w:t>.</w:t>
      </w:r>
    </w:p>
    <w:p w:rsidR="000552F9" w:rsidRDefault="000552F9" w:rsidP="000552F9">
      <w:pPr>
        <w:pStyle w:val="Heading2"/>
      </w:pPr>
      <w:bookmarkStart w:id="30" w:name="_Toc477526580"/>
      <w:r>
        <w:lastRenderedPageBreak/>
        <w:t>6.8</w:t>
      </w:r>
      <w:r>
        <w:tab/>
        <w:t xml:space="preserve">Study for enhanced </w:t>
      </w:r>
      <w:r w:rsidRPr="000552F9">
        <w:rPr>
          <w:noProof/>
        </w:rPr>
        <w:t>VoLTE</w:t>
      </w:r>
      <w:r>
        <w:t xml:space="preserve"> performance (</w:t>
      </w:r>
      <w:r w:rsidRPr="000552F9">
        <w:rPr>
          <w:noProof/>
        </w:rPr>
        <w:t>FS_eVoLP</w:t>
      </w:r>
      <w:r>
        <w:t>)</w:t>
      </w:r>
      <w:bookmarkEnd w:id="30"/>
    </w:p>
    <w:p w:rsidR="00BF2073" w:rsidRDefault="00BF2073" w:rsidP="00BF2073">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0552F9" w:rsidRDefault="000552F9" w:rsidP="000552F9">
      <w:pPr>
        <w:keepNext/>
        <w:keepLines/>
      </w:pPr>
      <w:r>
        <w:rPr>
          <w:color w:val="0000FF"/>
        </w:rPr>
        <w:t>TD S2</w:t>
      </w:r>
      <w:r>
        <w:rPr>
          <w:color w:val="0000FF"/>
        </w:rPr>
        <w:noBreakHyphen/>
        <w:t>170838</w:t>
      </w:r>
      <w:r w:rsidRPr="004602F6">
        <w:t xml:space="preserve"> </w:t>
      </w:r>
      <w:r>
        <w:t xml:space="preserve">(P-CR) Architectural requirements for </w:t>
      </w:r>
      <w:r w:rsidRPr="004602F6">
        <w:rPr>
          <w:noProof/>
        </w:rPr>
        <w:t>FS_eVoLP</w:t>
      </w:r>
      <w:r>
        <w:t>. (Source: Intel).</w:t>
      </w:r>
      <w:r>
        <w:br/>
      </w:r>
      <w:r w:rsidRPr="004602F6">
        <w:rPr>
          <w:b/>
        </w:rPr>
        <w:t>Abstract:</w:t>
      </w:r>
      <w:r w:rsidRPr="004602F6">
        <w:t xml:space="preserve"> </w:t>
      </w:r>
      <w:r>
        <w:t xml:space="preserve">This contribution proposes some new architectural requirements for </w:t>
      </w:r>
      <w:r w:rsidRPr="004602F6">
        <w:rPr>
          <w:noProof/>
        </w:rPr>
        <w:t>FS_eVoLP</w:t>
      </w:r>
      <w:r>
        <w:t xml:space="preserve"> in 23.759.</w:t>
      </w:r>
    </w:p>
    <w:p w:rsidR="000552F9" w:rsidRPr="004602F6" w:rsidRDefault="000552F9" w:rsidP="000552F9">
      <w:pPr>
        <w:keepNext/>
        <w:keepLines/>
      </w:pPr>
      <w:r>
        <w:rPr>
          <w:b/>
        </w:rPr>
        <w:t>Discussion and conclusion:</w:t>
      </w:r>
    </w:p>
    <w:p w:rsidR="000552F9" w:rsidRDefault="00715F84" w:rsidP="000552F9">
      <w:pPr>
        <w:keepLines/>
      </w:pPr>
      <w:r w:rsidRPr="00715F84">
        <w:rPr>
          <w:color w:val="0000FF"/>
        </w:rPr>
        <w:t>Noted</w:t>
      </w:r>
      <w:r>
        <w:t xml:space="preserve"> in parallel session</w:t>
      </w:r>
      <w:r w:rsidR="00922194">
        <w:t>.</w:t>
      </w:r>
    </w:p>
    <w:p w:rsidR="006250FA" w:rsidRDefault="006250FA" w:rsidP="006250FA">
      <w:pPr>
        <w:keepNext/>
        <w:keepLines/>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71306</w:t>
      </w:r>
      <w:r w:rsidRPr="00916E52">
        <w:rPr>
          <w:lang w:eastAsia="en-US"/>
        </w:rPr>
        <w:t xml:space="preserve"> </w:t>
      </w:r>
      <w:r>
        <w:rPr>
          <w:lang w:eastAsia="en-US"/>
        </w:rPr>
        <w:t xml:space="preserve">(LS OUT) [DRAFT] LS on </w:t>
      </w:r>
      <w:r w:rsidRPr="00042070">
        <w:rPr>
          <w:noProof/>
          <w:lang w:eastAsia="en-US"/>
        </w:rPr>
        <w:t>eVoLP</w:t>
      </w:r>
      <w:r>
        <w:rPr>
          <w:lang w:eastAsia="en-US"/>
        </w:rPr>
        <w:t xml:space="preserve"> parameters. (To: RAN WG2, SA WG4. CC: RAN WG3).</w:t>
      </w:r>
    </w:p>
    <w:p w:rsidR="00042070" w:rsidRPr="00042070" w:rsidRDefault="00042070" w:rsidP="00042070">
      <w:pPr>
        <w:keepNext/>
        <w:keepLines/>
        <w:rPr>
          <w:i/>
          <w:lang w:eastAsia="en-US"/>
        </w:rPr>
      </w:pPr>
      <w:r w:rsidRPr="00042070">
        <w:rPr>
          <w:i/>
          <w:lang w:eastAsia="en-US"/>
        </w:rPr>
        <w:t>Parallel comment: Remove Draft from cover.</w:t>
      </w:r>
    </w:p>
    <w:p w:rsidR="006250FA" w:rsidRDefault="006250FA" w:rsidP="006250FA">
      <w:pPr>
        <w:keepNext/>
        <w:keepLines/>
        <w:rPr>
          <w:b/>
          <w:lang w:eastAsia="en-US"/>
        </w:rPr>
      </w:pPr>
      <w:r w:rsidRPr="006250FA">
        <w:rPr>
          <w:b/>
          <w:lang w:eastAsia="en-US"/>
        </w:rPr>
        <w:t>Discussion and conclusion:</w:t>
      </w:r>
    </w:p>
    <w:p w:rsidR="006250FA" w:rsidRPr="006250FA" w:rsidRDefault="006250FA" w:rsidP="006250FA">
      <w:pPr>
        <w:keepLines/>
      </w:pPr>
      <w:r>
        <w:t xml:space="preserve">Created in parallel session. </w:t>
      </w:r>
      <w:r w:rsidR="00042070">
        <w:t xml:space="preserve">Revised in parallel session to </w:t>
      </w:r>
      <w:r w:rsidR="00042070" w:rsidRPr="00922194">
        <w:rPr>
          <w:color w:val="0000FF"/>
        </w:rPr>
        <w:t>TD S2</w:t>
      </w:r>
      <w:r w:rsidR="00042070" w:rsidRPr="00922194">
        <w:rPr>
          <w:color w:val="0000FF"/>
        </w:rPr>
        <w:noBreakHyphen/>
      </w:r>
      <w:r w:rsidR="00042070">
        <w:rPr>
          <w:color w:val="0000FF"/>
        </w:rPr>
        <w:t>171323</w:t>
      </w:r>
      <w:r w:rsidR="00042070">
        <w:t>. Agreed in parallel session.</w:t>
      </w:r>
      <w:r w:rsidR="00CD494C">
        <w:t xml:space="preserve"> This was </w:t>
      </w:r>
      <w:r w:rsidR="00CD494C" w:rsidRPr="00CD494C">
        <w:rPr>
          <w:color w:val="FF0000"/>
        </w:rPr>
        <w:t>block approved</w:t>
      </w:r>
      <w:r w:rsidR="00CD494C">
        <w:t>.</w:t>
      </w:r>
    </w:p>
    <w:p w:rsidR="000552F9" w:rsidRDefault="000552F9" w:rsidP="000552F9">
      <w:pPr>
        <w:pStyle w:val="NormTop"/>
      </w:pPr>
      <w:r>
        <w:rPr>
          <w:color w:val="0000FF"/>
        </w:rPr>
        <w:t>TD S2</w:t>
      </w:r>
      <w:r>
        <w:rPr>
          <w:color w:val="0000FF"/>
        </w:rPr>
        <w:noBreakHyphen/>
        <w:t>170781</w:t>
      </w:r>
      <w:r w:rsidRPr="004602F6">
        <w:t xml:space="preserve"> </w:t>
      </w:r>
      <w:r>
        <w:t>(P-CR) Robustness Index - UE centric solution - Solution for Key issue 1. (Source: Ericsson).</w:t>
      </w:r>
      <w:r>
        <w:br/>
      </w:r>
      <w:r w:rsidRPr="004602F6">
        <w:rPr>
          <w:b/>
        </w:rPr>
        <w:t>Abstract:</w:t>
      </w:r>
      <w:r w:rsidRPr="004602F6">
        <w:t xml:space="preserve"> </w:t>
      </w:r>
      <w:r>
        <w:t xml:space="preserve">This document proposes a robustness index (RI) to be exchanged between the UE and </w:t>
      </w:r>
      <w:r w:rsidRPr="004602F6">
        <w:rPr>
          <w:noProof/>
        </w:rPr>
        <w:t>eNB</w:t>
      </w:r>
      <w:r>
        <w:t xml:space="preserve"> per traffic flow, where each RI maps to a different SRVCC threshold. A similar mapping exists between various codec configurations and the RI.</w:t>
      </w:r>
    </w:p>
    <w:p w:rsidR="000552F9" w:rsidRPr="004602F6" w:rsidRDefault="000552F9" w:rsidP="000552F9">
      <w:pPr>
        <w:keepNext/>
        <w:keepLines/>
      </w:pPr>
      <w:r>
        <w:rPr>
          <w:b/>
        </w:rPr>
        <w:t>Discussion and conclusion:</w:t>
      </w:r>
    </w:p>
    <w:p w:rsidR="00922194" w:rsidRPr="00922194" w:rsidRDefault="00922194" w:rsidP="00922194">
      <w:pPr>
        <w:keepLines/>
      </w:pPr>
      <w:r>
        <w:t xml:space="preserve">Revised in parallel session to </w:t>
      </w:r>
      <w:r w:rsidRPr="00922194">
        <w:rPr>
          <w:color w:val="0000FF"/>
        </w:rPr>
        <w:t>TD S2</w:t>
      </w:r>
      <w:r w:rsidRPr="00922194">
        <w:rPr>
          <w:color w:val="0000FF"/>
        </w:rPr>
        <w:noBreakHyphen/>
        <w:t>17128</w:t>
      </w:r>
      <w:r>
        <w:rPr>
          <w:color w:val="0000FF"/>
        </w:rPr>
        <w:t>4</w:t>
      </w:r>
      <w:r>
        <w:t xml:space="preserve">. </w:t>
      </w:r>
      <w:r w:rsidR="00042070">
        <w:t>Agreed in parallel session.</w:t>
      </w:r>
      <w:r w:rsidR="00CD494C">
        <w:t xml:space="preserve"> This was </w:t>
      </w:r>
      <w:r w:rsidR="00CD494C" w:rsidRPr="00CD494C">
        <w:rPr>
          <w:color w:val="FF0000"/>
        </w:rPr>
        <w:t>block approved</w:t>
      </w:r>
      <w:r w:rsidR="00CD494C">
        <w:t>.</w:t>
      </w:r>
    </w:p>
    <w:p w:rsidR="000552F9" w:rsidRDefault="000552F9" w:rsidP="000552F9">
      <w:pPr>
        <w:pStyle w:val="NormTop"/>
      </w:pPr>
      <w:r>
        <w:rPr>
          <w:color w:val="0000FF"/>
        </w:rPr>
        <w:t>TD S2</w:t>
      </w:r>
      <w:r>
        <w:rPr>
          <w:color w:val="0000FF"/>
        </w:rPr>
        <w:noBreakHyphen/>
        <w:t>170782</w:t>
      </w:r>
      <w:r w:rsidRPr="004602F6">
        <w:t xml:space="preserve"> </w:t>
      </w:r>
      <w:r>
        <w:t>(P-CR) Robustness Index - Network centric solution - Solution for Key issue 1. (Source: Ericsson).</w:t>
      </w:r>
      <w:r>
        <w:br/>
      </w:r>
      <w:r w:rsidRPr="004602F6">
        <w:rPr>
          <w:b/>
        </w:rPr>
        <w:t>Abstract:</w:t>
      </w:r>
      <w:r w:rsidRPr="004602F6">
        <w:t xml:space="preserve"> </w:t>
      </w:r>
      <w:r>
        <w:t xml:space="preserve">This document proposes a network centric solution for enabling the </w:t>
      </w:r>
      <w:r w:rsidRPr="004602F6">
        <w:rPr>
          <w:noProof/>
        </w:rPr>
        <w:t>eNB</w:t>
      </w:r>
      <w:r>
        <w:t xml:space="preserve"> to detect the used codec and apply a corresponding configured SRVCC threshold for the detected codec configuration.</w:t>
      </w:r>
    </w:p>
    <w:p w:rsidR="000552F9" w:rsidRPr="004602F6" w:rsidRDefault="000552F9" w:rsidP="000552F9">
      <w:pPr>
        <w:keepNext/>
        <w:keepLines/>
      </w:pPr>
      <w:r>
        <w:rPr>
          <w:b/>
        </w:rPr>
        <w:t>Discussion and conclusion:</w:t>
      </w:r>
    </w:p>
    <w:p w:rsidR="000552F9" w:rsidRPr="00922194" w:rsidRDefault="00922194" w:rsidP="000552F9">
      <w:pPr>
        <w:keepLines/>
      </w:pPr>
      <w:r>
        <w:t xml:space="preserve">Revised in parallel session to </w:t>
      </w:r>
      <w:r w:rsidRPr="00922194">
        <w:rPr>
          <w:color w:val="0000FF"/>
        </w:rPr>
        <w:t>TD S2</w:t>
      </w:r>
      <w:r w:rsidRPr="00922194">
        <w:rPr>
          <w:color w:val="0000FF"/>
        </w:rPr>
        <w:noBreakHyphen/>
        <w:t>171285</w:t>
      </w:r>
      <w:r>
        <w:t xml:space="preserve">. </w:t>
      </w:r>
      <w:r w:rsidR="00042070">
        <w:t>Agreed in parallel session.</w:t>
      </w:r>
      <w:r w:rsidR="00CD494C">
        <w:t xml:space="preserve"> This was </w:t>
      </w:r>
      <w:r w:rsidR="00CD494C" w:rsidRPr="00CD494C">
        <w:rPr>
          <w:color w:val="FF0000"/>
        </w:rPr>
        <w:t>block approved</w:t>
      </w:r>
      <w:r w:rsidR="00CD494C">
        <w:t>.</w:t>
      </w:r>
    </w:p>
    <w:p w:rsidR="000552F9" w:rsidRDefault="000552F9" w:rsidP="000552F9">
      <w:pPr>
        <w:pStyle w:val="NormTop"/>
      </w:pPr>
      <w:r>
        <w:rPr>
          <w:color w:val="0000FF"/>
        </w:rPr>
        <w:t>TD S2</w:t>
      </w:r>
      <w:r>
        <w:rPr>
          <w:color w:val="0000FF"/>
        </w:rPr>
        <w:noBreakHyphen/>
        <w:t>170839</w:t>
      </w:r>
      <w:r w:rsidRPr="004602F6">
        <w:t xml:space="preserve"> </w:t>
      </w:r>
      <w:r>
        <w:t xml:space="preserve">(P-CR) Solution for Key Issue #1 of </w:t>
      </w:r>
      <w:r w:rsidRPr="004602F6">
        <w:rPr>
          <w:noProof/>
        </w:rPr>
        <w:t>FS_eVoLP</w:t>
      </w:r>
      <w:r>
        <w:t>. (Source: Intel).</w:t>
      </w:r>
      <w:r>
        <w:br/>
      </w:r>
      <w:r w:rsidRPr="004602F6">
        <w:rPr>
          <w:b/>
        </w:rPr>
        <w:t>Abstract:</w:t>
      </w:r>
      <w:r w:rsidRPr="004602F6">
        <w:t xml:space="preserve"> </w:t>
      </w:r>
      <w:r>
        <w:t xml:space="preserve">This contribution proposes solution for key issue #1 of </w:t>
      </w:r>
      <w:r w:rsidRPr="004602F6">
        <w:rPr>
          <w:noProof/>
        </w:rPr>
        <w:t>FS_eVoLP</w:t>
      </w:r>
      <w:r>
        <w:t xml:space="preserve"> in 23.759.</w:t>
      </w:r>
    </w:p>
    <w:p w:rsidR="000552F9" w:rsidRPr="004602F6" w:rsidRDefault="000552F9" w:rsidP="000552F9">
      <w:pPr>
        <w:keepNext/>
        <w:keepLines/>
      </w:pPr>
      <w:r>
        <w:rPr>
          <w:b/>
        </w:rPr>
        <w:t>Discussion and conclusion:</w:t>
      </w:r>
    </w:p>
    <w:p w:rsidR="00922194" w:rsidRPr="00922194" w:rsidRDefault="00922194" w:rsidP="00922194">
      <w:pPr>
        <w:keepLines/>
      </w:pPr>
      <w:r>
        <w:t xml:space="preserve">Revised in parallel session, merging </w:t>
      </w:r>
      <w:r w:rsidRPr="00922194">
        <w:rPr>
          <w:color w:val="0000FF"/>
        </w:rPr>
        <w:t>TD S2</w:t>
      </w:r>
      <w:r w:rsidRPr="00922194">
        <w:rPr>
          <w:color w:val="0000FF"/>
        </w:rPr>
        <w:noBreakHyphen/>
        <w:t>170865</w:t>
      </w:r>
      <w:r>
        <w:t xml:space="preserve">, </w:t>
      </w:r>
      <w:r w:rsidRPr="00922194">
        <w:rPr>
          <w:color w:val="0000FF"/>
        </w:rPr>
        <w:t>TD S2</w:t>
      </w:r>
      <w:r w:rsidRPr="00922194">
        <w:rPr>
          <w:color w:val="0000FF"/>
        </w:rPr>
        <w:noBreakHyphen/>
        <w:t>170866</w:t>
      </w:r>
      <w:r>
        <w:t xml:space="preserve"> , </w:t>
      </w:r>
      <w:r w:rsidRPr="00922194">
        <w:rPr>
          <w:color w:val="0000FF"/>
        </w:rPr>
        <w:t>TD S2</w:t>
      </w:r>
      <w:r w:rsidRPr="00922194">
        <w:rPr>
          <w:color w:val="0000FF"/>
        </w:rPr>
        <w:noBreakHyphen/>
        <w:t>170883</w:t>
      </w:r>
      <w:r>
        <w:t xml:space="preserve"> and </w:t>
      </w:r>
      <w:r w:rsidRPr="00922194">
        <w:rPr>
          <w:color w:val="0000FF"/>
        </w:rPr>
        <w:t>TD S2</w:t>
      </w:r>
      <w:r w:rsidRPr="00922194">
        <w:rPr>
          <w:color w:val="0000FF"/>
        </w:rPr>
        <w:noBreakHyphen/>
        <w:t>171175</w:t>
      </w:r>
      <w:r>
        <w:t xml:space="preserve"> to </w:t>
      </w:r>
      <w:r w:rsidRPr="00922194">
        <w:rPr>
          <w:color w:val="0000FF"/>
        </w:rPr>
        <w:t>TD S2</w:t>
      </w:r>
      <w:r w:rsidRPr="00922194">
        <w:rPr>
          <w:color w:val="0000FF"/>
        </w:rPr>
        <w:noBreakHyphen/>
        <w:t>17128</w:t>
      </w:r>
      <w:r>
        <w:rPr>
          <w:color w:val="0000FF"/>
        </w:rPr>
        <w:t>6</w:t>
      </w:r>
      <w:r>
        <w:t xml:space="preserve">. </w:t>
      </w:r>
      <w:r w:rsidR="00042070">
        <w:t xml:space="preserve">Revised in parallel session to </w:t>
      </w:r>
      <w:r w:rsidR="00042070" w:rsidRPr="00922194">
        <w:rPr>
          <w:color w:val="0000FF"/>
        </w:rPr>
        <w:t>TD S2</w:t>
      </w:r>
      <w:r w:rsidR="00042070" w:rsidRPr="00922194">
        <w:rPr>
          <w:color w:val="0000FF"/>
        </w:rPr>
        <w:noBreakHyphen/>
      </w:r>
      <w:r w:rsidR="00042070">
        <w:rPr>
          <w:color w:val="0000FF"/>
        </w:rPr>
        <w:t>171324</w:t>
      </w:r>
      <w:r w:rsidR="00042070">
        <w:t>.</w:t>
      </w:r>
      <w:r>
        <w:rPr>
          <w:lang w:eastAsia="en-US"/>
        </w:rPr>
        <w:t xml:space="preserve"> </w:t>
      </w:r>
      <w:r w:rsidR="00042070">
        <w:t>Agreed in parallel session.</w:t>
      </w:r>
      <w:r w:rsidR="00CD494C">
        <w:t xml:space="preserve"> This was </w:t>
      </w:r>
      <w:r w:rsidR="00CD494C" w:rsidRPr="00CD494C">
        <w:rPr>
          <w:color w:val="FF0000"/>
        </w:rPr>
        <w:t>block approved</w:t>
      </w:r>
      <w:r w:rsidR="00CD494C">
        <w:t>.</w:t>
      </w:r>
    </w:p>
    <w:p w:rsidR="000552F9" w:rsidRDefault="000552F9" w:rsidP="000552F9">
      <w:pPr>
        <w:pStyle w:val="NormTop"/>
      </w:pPr>
      <w:r>
        <w:rPr>
          <w:color w:val="0000FF"/>
        </w:rPr>
        <w:t>TD S2</w:t>
      </w:r>
      <w:r>
        <w:rPr>
          <w:color w:val="0000FF"/>
        </w:rPr>
        <w:noBreakHyphen/>
        <w:t>170865</w:t>
      </w:r>
      <w:r w:rsidRPr="004602F6">
        <w:t xml:space="preserve"> </w:t>
      </w:r>
      <w:r>
        <w:t xml:space="preserve">(P-CR) RAN service awareness based solution for key issue 1. (Source: Huawei, </w:t>
      </w:r>
      <w:r w:rsidRPr="004602F6">
        <w:rPr>
          <w:noProof/>
        </w:rPr>
        <w:t>HiSilicon</w:t>
      </w:r>
      <w:r>
        <w:t>).</w:t>
      </w:r>
      <w:r>
        <w:br/>
      </w:r>
      <w:r w:rsidRPr="004602F6">
        <w:rPr>
          <w:b/>
        </w:rPr>
        <w:t>Abstract:</w:t>
      </w:r>
      <w:r w:rsidRPr="004602F6">
        <w:t xml:space="preserve"> </w:t>
      </w:r>
      <w:r>
        <w:t>This paper explores solution for key issue 1 based on RAN service awareness.</w:t>
      </w:r>
    </w:p>
    <w:p w:rsidR="000552F9" w:rsidRPr="004602F6" w:rsidRDefault="000552F9" w:rsidP="000552F9">
      <w:pPr>
        <w:keepNext/>
        <w:keepLines/>
      </w:pPr>
      <w:r>
        <w:rPr>
          <w:b/>
        </w:rPr>
        <w:t>Discussion and conclusion:</w:t>
      </w:r>
    </w:p>
    <w:p w:rsidR="000552F9" w:rsidRPr="00922194" w:rsidRDefault="00922194" w:rsidP="000552F9">
      <w:pPr>
        <w:keepLines/>
      </w:pPr>
      <w:r>
        <w:t xml:space="preserve">Merged into </w:t>
      </w:r>
      <w:r w:rsidRPr="00922194">
        <w:rPr>
          <w:color w:val="0000FF"/>
        </w:rPr>
        <w:t>TD S2</w:t>
      </w:r>
      <w:r w:rsidRPr="00922194">
        <w:rPr>
          <w:color w:val="0000FF"/>
        </w:rPr>
        <w:noBreakHyphen/>
        <w:t>171286</w:t>
      </w:r>
      <w:r>
        <w:t>.</w:t>
      </w:r>
    </w:p>
    <w:p w:rsidR="000552F9" w:rsidRDefault="000552F9" w:rsidP="000552F9">
      <w:pPr>
        <w:pStyle w:val="NormTop"/>
      </w:pPr>
      <w:r>
        <w:rPr>
          <w:color w:val="0000FF"/>
        </w:rPr>
        <w:t>TD S2</w:t>
      </w:r>
      <w:r>
        <w:rPr>
          <w:color w:val="0000FF"/>
        </w:rPr>
        <w:noBreakHyphen/>
        <w:t>170866</w:t>
      </w:r>
      <w:r w:rsidRPr="004602F6">
        <w:t xml:space="preserve"> </w:t>
      </w:r>
      <w:r>
        <w:t xml:space="preserve">(P-CR) RAN non-service awareness based solution for key issue 1. (Source: Huawei, </w:t>
      </w:r>
      <w:r w:rsidRPr="004602F6">
        <w:rPr>
          <w:noProof/>
        </w:rPr>
        <w:t>HiSilicon</w:t>
      </w:r>
      <w:r>
        <w:t>).</w:t>
      </w:r>
      <w:r>
        <w:br/>
      </w:r>
      <w:r w:rsidRPr="004602F6">
        <w:rPr>
          <w:b/>
        </w:rPr>
        <w:t>Abstract:</w:t>
      </w:r>
      <w:r w:rsidRPr="004602F6">
        <w:t xml:space="preserve"> </w:t>
      </w:r>
      <w:r>
        <w:t>This paper explores solution for the key issue 1 based on RAN non-service awareness.</w:t>
      </w:r>
    </w:p>
    <w:p w:rsidR="000552F9" w:rsidRPr="004602F6" w:rsidRDefault="000552F9" w:rsidP="000552F9">
      <w:pPr>
        <w:keepNext/>
        <w:keepLines/>
      </w:pPr>
      <w:r>
        <w:rPr>
          <w:b/>
        </w:rPr>
        <w:t>Discussion and conclusion:</w:t>
      </w:r>
    </w:p>
    <w:p w:rsidR="00922194" w:rsidRPr="00922194" w:rsidRDefault="00922194" w:rsidP="00922194">
      <w:pPr>
        <w:keepLines/>
      </w:pPr>
      <w:r>
        <w:t xml:space="preserve">Merged into </w:t>
      </w:r>
      <w:r w:rsidRPr="00922194">
        <w:rPr>
          <w:color w:val="0000FF"/>
        </w:rPr>
        <w:t>TD S2</w:t>
      </w:r>
      <w:r w:rsidRPr="00922194">
        <w:rPr>
          <w:color w:val="0000FF"/>
        </w:rPr>
        <w:noBreakHyphen/>
        <w:t>171286</w:t>
      </w:r>
      <w:r>
        <w:t>.</w:t>
      </w:r>
    </w:p>
    <w:p w:rsidR="000552F9" w:rsidRDefault="000552F9" w:rsidP="000552F9">
      <w:pPr>
        <w:pStyle w:val="NormTop"/>
      </w:pPr>
      <w:r>
        <w:rPr>
          <w:color w:val="0000FF"/>
        </w:rPr>
        <w:t>TD S2</w:t>
      </w:r>
      <w:r>
        <w:rPr>
          <w:color w:val="0000FF"/>
        </w:rPr>
        <w:noBreakHyphen/>
        <w:t>170883</w:t>
      </w:r>
      <w:r w:rsidRPr="004602F6">
        <w:t xml:space="preserve"> </w:t>
      </w:r>
      <w:r>
        <w:t>(P-CR) Signalling mechanisms to provide RAN awareness of codec information. (Source: Qualcomm Incorporated).</w:t>
      </w:r>
      <w:r>
        <w:br/>
      </w:r>
      <w:r w:rsidRPr="004602F6">
        <w:rPr>
          <w:b/>
        </w:rPr>
        <w:t>Abstract:</w:t>
      </w:r>
      <w:r w:rsidRPr="004602F6">
        <w:t xml:space="preserve"> </w:t>
      </w:r>
      <w:r>
        <w:t>Proposes 2 methods for signalling codec-specific parameters to RAN and identifies benefits for providing RAN awareness of codec information.</w:t>
      </w:r>
    </w:p>
    <w:p w:rsidR="000552F9" w:rsidRPr="004602F6" w:rsidRDefault="000552F9" w:rsidP="000552F9">
      <w:pPr>
        <w:keepNext/>
        <w:keepLines/>
      </w:pPr>
      <w:r>
        <w:rPr>
          <w:b/>
        </w:rPr>
        <w:t>Discussion and conclusion:</w:t>
      </w:r>
    </w:p>
    <w:p w:rsidR="00922194" w:rsidRPr="00922194" w:rsidRDefault="00922194" w:rsidP="00922194">
      <w:pPr>
        <w:keepLines/>
      </w:pPr>
      <w:r>
        <w:t xml:space="preserve">Merged into </w:t>
      </w:r>
      <w:r w:rsidRPr="00922194">
        <w:rPr>
          <w:color w:val="0000FF"/>
        </w:rPr>
        <w:t>TD S2</w:t>
      </w:r>
      <w:r w:rsidRPr="00922194">
        <w:rPr>
          <w:color w:val="0000FF"/>
        </w:rPr>
        <w:noBreakHyphen/>
        <w:t>171286</w:t>
      </w:r>
      <w:r>
        <w:t>.</w:t>
      </w:r>
    </w:p>
    <w:p w:rsidR="00922194" w:rsidRDefault="00922194" w:rsidP="00922194">
      <w:pPr>
        <w:pStyle w:val="NormTop"/>
      </w:pPr>
      <w:r>
        <w:rPr>
          <w:color w:val="0000FF"/>
        </w:rPr>
        <w:lastRenderedPageBreak/>
        <w:t>TD S2</w:t>
      </w:r>
      <w:r>
        <w:rPr>
          <w:color w:val="0000FF"/>
        </w:rPr>
        <w:noBreakHyphen/>
        <w:t>171175</w:t>
      </w:r>
      <w:r w:rsidRPr="004602F6">
        <w:t xml:space="preserve"> </w:t>
      </w:r>
      <w:r>
        <w:t>(P-CR) Generic 'bias factor' for handover threshold to RAN. (Source: Nokia).</w:t>
      </w:r>
      <w:r>
        <w:br/>
      </w:r>
      <w:r w:rsidRPr="004602F6">
        <w:rPr>
          <w:b/>
        </w:rPr>
        <w:t>Abstract:</w:t>
      </w:r>
      <w:r w:rsidRPr="004602F6">
        <w:t xml:space="preserve"> </w:t>
      </w:r>
      <w:r>
        <w:t>This contribution proposes a solution to assist RAN on HO decision adjustment.</w:t>
      </w:r>
    </w:p>
    <w:p w:rsidR="00922194" w:rsidRPr="004602F6" w:rsidRDefault="00922194" w:rsidP="00922194">
      <w:pPr>
        <w:keepNext/>
        <w:keepLines/>
      </w:pPr>
      <w:r>
        <w:rPr>
          <w:b/>
        </w:rPr>
        <w:t>Discussion and conclusion:</w:t>
      </w:r>
    </w:p>
    <w:p w:rsidR="00922194" w:rsidRPr="00922194" w:rsidRDefault="00922194" w:rsidP="00922194">
      <w:pPr>
        <w:keepLines/>
      </w:pPr>
      <w:r>
        <w:t xml:space="preserve">Merged into </w:t>
      </w:r>
      <w:r w:rsidRPr="00922194">
        <w:rPr>
          <w:color w:val="0000FF"/>
        </w:rPr>
        <w:t>TD S2</w:t>
      </w:r>
      <w:r w:rsidRPr="00922194">
        <w:rPr>
          <w:color w:val="0000FF"/>
        </w:rPr>
        <w:noBreakHyphen/>
        <w:t>171286</w:t>
      </w:r>
      <w:r>
        <w:t>.</w:t>
      </w:r>
    </w:p>
    <w:p w:rsidR="000552F9" w:rsidRDefault="000552F9" w:rsidP="000552F9">
      <w:pPr>
        <w:pStyle w:val="NormTop"/>
      </w:pPr>
      <w:r>
        <w:rPr>
          <w:color w:val="0000FF"/>
        </w:rPr>
        <w:t>TD S2</w:t>
      </w:r>
      <w:r>
        <w:rPr>
          <w:color w:val="0000FF"/>
        </w:rPr>
        <w:noBreakHyphen/>
        <w:t>170867</w:t>
      </w:r>
      <w:r w:rsidRPr="004602F6">
        <w:t xml:space="preserve"> </w:t>
      </w:r>
      <w:r>
        <w:t xml:space="preserve">(P-CR) RAN non-service awareness based solution for key issue 2. (Source: Huawei, </w:t>
      </w:r>
      <w:r w:rsidRPr="004602F6">
        <w:rPr>
          <w:noProof/>
        </w:rPr>
        <w:t>HiSilicon</w:t>
      </w:r>
      <w:r>
        <w:t>).</w:t>
      </w:r>
      <w:r>
        <w:br/>
      </w:r>
      <w:r w:rsidRPr="004602F6">
        <w:rPr>
          <w:b/>
        </w:rPr>
        <w:t>Abstract:</w:t>
      </w:r>
      <w:r w:rsidRPr="004602F6">
        <w:t xml:space="preserve"> </w:t>
      </w:r>
      <w:r>
        <w:t>This contribution is proposed to give solutions to the key issue 2 based on RAN non-service awareness.</w:t>
      </w:r>
    </w:p>
    <w:p w:rsidR="000552F9" w:rsidRPr="004602F6" w:rsidRDefault="000552F9" w:rsidP="000552F9">
      <w:pPr>
        <w:keepNext/>
        <w:keepLines/>
      </w:pPr>
      <w:r>
        <w:rPr>
          <w:b/>
        </w:rPr>
        <w:t>Discussion and conclusion:</w:t>
      </w:r>
    </w:p>
    <w:p w:rsidR="000552F9" w:rsidRPr="004602F6" w:rsidRDefault="00FC0C0E" w:rsidP="000552F9">
      <w:pPr>
        <w:keepLines/>
      </w:pPr>
      <w:r>
        <w:t xml:space="preserve">This was </w:t>
      </w:r>
      <w:r w:rsidRPr="00FC0C0E">
        <w:rPr>
          <w:color w:val="0000FF"/>
        </w:rPr>
        <w:t>not handled</w:t>
      </w:r>
      <w:r>
        <w:t>.</w:t>
      </w:r>
    </w:p>
    <w:p w:rsidR="000552F9" w:rsidRDefault="000552F9" w:rsidP="000552F9">
      <w:pPr>
        <w:pStyle w:val="NormTop"/>
      </w:pPr>
      <w:r>
        <w:rPr>
          <w:color w:val="0000FF"/>
        </w:rPr>
        <w:t>TD S2</w:t>
      </w:r>
      <w:r>
        <w:rPr>
          <w:color w:val="0000FF"/>
        </w:rPr>
        <w:noBreakHyphen/>
        <w:t>170868</w:t>
      </w:r>
      <w:r w:rsidRPr="004602F6">
        <w:t xml:space="preserve"> </w:t>
      </w:r>
      <w:r>
        <w:t xml:space="preserve">(P-CR) RAN service awareness based solution for key issue 2. (Source: Huawei, </w:t>
      </w:r>
      <w:r w:rsidRPr="004602F6">
        <w:rPr>
          <w:noProof/>
        </w:rPr>
        <w:t>HiSilicon</w:t>
      </w:r>
      <w:r>
        <w:t>).</w:t>
      </w:r>
      <w:r>
        <w:br/>
      </w:r>
      <w:r w:rsidRPr="004602F6">
        <w:rPr>
          <w:b/>
        </w:rPr>
        <w:t>Abstract:</w:t>
      </w:r>
      <w:r w:rsidRPr="004602F6">
        <w:t xml:space="preserve"> </w:t>
      </w:r>
      <w:r>
        <w:t>This contribution is proposed to give solutions to the key issue 2 based on RAN service awareness.</w:t>
      </w:r>
    </w:p>
    <w:p w:rsidR="000552F9" w:rsidRPr="004602F6" w:rsidRDefault="000552F9" w:rsidP="000552F9">
      <w:pPr>
        <w:keepNext/>
        <w:keepLines/>
      </w:pPr>
      <w:r>
        <w:rPr>
          <w:b/>
        </w:rPr>
        <w:t>Discussion and conclusion:</w:t>
      </w:r>
    </w:p>
    <w:p w:rsidR="000552F9" w:rsidRPr="004602F6" w:rsidRDefault="00FC0C0E" w:rsidP="000552F9">
      <w:pPr>
        <w:keepLines/>
      </w:pPr>
      <w:r>
        <w:t xml:space="preserve">This was </w:t>
      </w:r>
      <w:r w:rsidRPr="00FC0C0E">
        <w:rPr>
          <w:color w:val="0000FF"/>
        </w:rPr>
        <w:t>not handled</w:t>
      </w:r>
      <w:r>
        <w:t>.</w:t>
      </w:r>
    </w:p>
    <w:p w:rsidR="000552F9" w:rsidRDefault="000552F9" w:rsidP="000552F9">
      <w:pPr>
        <w:pStyle w:val="NormTop"/>
      </w:pPr>
      <w:r>
        <w:rPr>
          <w:color w:val="0000FF"/>
        </w:rPr>
        <w:t>TD S2</w:t>
      </w:r>
      <w:r>
        <w:rPr>
          <w:color w:val="0000FF"/>
        </w:rPr>
        <w:noBreakHyphen/>
        <w:t>171097</w:t>
      </w:r>
      <w:r w:rsidRPr="004602F6">
        <w:t xml:space="preserve"> </w:t>
      </w:r>
      <w:r>
        <w:t xml:space="preserve">(P-CR) IMS </w:t>
      </w:r>
      <w:r w:rsidRPr="004602F6">
        <w:rPr>
          <w:noProof/>
        </w:rPr>
        <w:t>transcoding</w:t>
      </w:r>
      <w:r>
        <w:t xml:space="preserve"> solution in the call establishment. (Source: ZTE).</w:t>
      </w:r>
      <w:r>
        <w:br/>
      </w:r>
      <w:r w:rsidRPr="004602F6">
        <w:rPr>
          <w:b/>
        </w:rPr>
        <w:t>Abstract:</w:t>
      </w:r>
      <w:r w:rsidRPr="004602F6">
        <w:t xml:space="preserve"> </w:t>
      </w:r>
      <w:r>
        <w:t>This contribution proposes a solution to enable the UE using EVS/AMR-WB when it supports it.</w:t>
      </w:r>
    </w:p>
    <w:p w:rsidR="000552F9" w:rsidRPr="004602F6" w:rsidRDefault="000552F9" w:rsidP="000552F9">
      <w:pPr>
        <w:keepNext/>
        <w:keepLines/>
      </w:pPr>
      <w:r>
        <w:rPr>
          <w:b/>
        </w:rPr>
        <w:t>Discussion and conclusion:</w:t>
      </w:r>
    </w:p>
    <w:p w:rsidR="000552F9" w:rsidRPr="004602F6" w:rsidRDefault="00FC0C0E" w:rsidP="000552F9">
      <w:pPr>
        <w:keepLines/>
      </w:pPr>
      <w:r>
        <w:t xml:space="preserve">This was </w:t>
      </w:r>
      <w:r w:rsidRPr="00FC0C0E">
        <w:rPr>
          <w:color w:val="0000FF"/>
        </w:rPr>
        <w:t>not handled</w:t>
      </w:r>
      <w:r>
        <w:t>.</w:t>
      </w:r>
    </w:p>
    <w:p w:rsidR="000552F9" w:rsidRDefault="000552F9" w:rsidP="000552F9">
      <w:pPr>
        <w:pStyle w:val="NormTop"/>
      </w:pPr>
      <w:r>
        <w:rPr>
          <w:color w:val="0000FF"/>
        </w:rPr>
        <w:t>TD S2</w:t>
      </w:r>
      <w:r>
        <w:rPr>
          <w:color w:val="0000FF"/>
        </w:rPr>
        <w:noBreakHyphen/>
        <w:t>171032</w:t>
      </w:r>
      <w:r w:rsidRPr="004602F6">
        <w:t xml:space="preserve"> </w:t>
      </w:r>
      <w:r>
        <w:t xml:space="preserve">(P-CR) Key issue on RAN information sending to PS core and IMS for </w:t>
      </w:r>
      <w:r w:rsidRPr="004602F6">
        <w:rPr>
          <w:noProof/>
        </w:rPr>
        <w:t>VoLTE</w:t>
      </w:r>
      <w:r>
        <w:t xml:space="preserve"> performance improvement. (Source: China Mobile).</w:t>
      </w:r>
      <w:r>
        <w:br/>
      </w:r>
      <w:r w:rsidRPr="004602F6">
        <w:rPr>
          <w:b/>
        </w:rPr>
        <w:t>Abstract:</w:t>
      </w:r>
      <w:r w:rsidRPr="004602F6">
        <w:t xml:space="preserve"> </w:t>
      </w:r>
      <w:r>
        <w:t xml:space="preserve">This contribution proposes to add new Key Issue on sending RAN related information to PS core and IMS to improve </w:t>
      </w:r>
      <w:r w:rsidRPr="004602F6">
        <w:rPr>
          <w:noProof/>
        </w:rPr>
        <w:t>VoLTE</w:t>
      </w:r>
      <w:r>
        <w:t xml:space="preserve"> performance.</w:t>
      </w:r>
    </w:p>
    <w:p w:rsidR="000552F9" w:rsidRPr="004602F6" w:rsidRDefault="000552F9" w:rsidP="000552F9">
      <w:pPr>
        <w:keepNext/>
        <w:keepLines/>
      </w:pPr>
      <w:r>
        <w:rPr>
          <w:b/>
        </w:rPr>
        <w:t>Discussion and conclusion:</w:t>
      </w:r>
    </w:p>
    <w:p w:rsidR="000552F9" w:rsidRPr="004602F6" w:rsidRDefault="000552F9" w:rsidP="000552F9">
      <w:pPr>
        <w:keepLines/>
      </w:pPr>
      <w:r w:rsidRPr="004602F6">
        <w:rPr>
          <w:color w:val="FF0000"/>
        </w:rPr>
        <w:t>LATE DOC</w:t>
      </w:r>
      <w:r>
        <w:t xml:space="preserve">: Rx 08/02, 06:50. </w:t>
      </w:r>
      <w:r w:rsidR="00715F84" w:rsidRPr="00715F84">
        <w:rPr>
          <w:color w:val="0000FF"/>
        </w:rPr>
        <w:t>Noted</w:t>
      </w:r>
      <w:r w:rsidR="00715F84">
        <w:t xml:space="preserve"> in parallel session</w:t>
      </w:r>
      <w:r w:rsidR="00922194">
        <w:t>.</w:t>
      </w:r>
    </w:p>
    <w:p w:rsidR="002550E9" w:rsidRDefault="002550E9" w:rsidP="002550E9">
      <w:pPr>
        <w:pStyle w:val="Heading2"/>
      </w:pPr>
      <w:bookmarkStart w:id="31" w:name="_Toc477526581"/>
      <w:r>
        <w:t>6.9</w:t>
      </w:r>
      <w:r>
        <w:tab/>
        <w:t>Study on unlicensed spectrum offloading system enhancements (FS_USOS)</w:t>
      </w:r>
      <w:bookmarkEnd w:id="31"/>
    </w:p>
    <w:p w:rsidR="002550E9" w:rsidRDefault="002550E9" w:rsidP="002550E9">
      <w:pPr>
        <w:pStyle w:val="H6"/>
        <w:pBdr>
          <w:left w:val="single" w:sz="8" w:space="4" w:color="auto"/>
          <w:bottom w:val="single" w:sz="8" w:space="1" w:color="auto"/>
          <w:right w:val="single" w:sz="8" w:space="4" w:color="auto"/>
        </w:pBdr>
        <w:rPr>
          <w:color w:val="0000FF"/>
        </w:rPr>
      </w:pPr>
      <w:r>
        <w:rPr>
          <w:color w:val="0000FF"/>
        </w:rPr>
        <w:t>This agenda item was convened by Krisztian Kiss (Apple).</w:t>
      </w:r>
    </w:p>
    <w:p w:rsidR="002550E9" w:rsidRDefault="002550E9" w:rsidP="002550E9">
      <w:pPr>
        <w:pStyle w:val="NormTop"/>
      </w:pPr>
      <w:r>
        <w:rPr>
          <w:color w:val="0000FF"/>
        </w:rPr>
        <w:t>TD S2</w:t>
      </w:r>
      <w:r>
        <w:rPr>
          <w:color w:val="0000FF"/>
        </w:rPr>
        <w:noBreakHyphen/>
        <w:t>170771</w:t>
      </w:r>
      <w:r w:rsidRPr="00B059E4">
        <w:t xml:space="preserve"> </w:t>
      </w:r>
      <w:r>
        <w:t>(DISCUSSION) Key issue on Access Restriction feature handling in EPS. (Source: NEC).</w:t>
      </w:r>
      <w:r>
        <w:br/>
      </w:r>
      <w:r w:rsidRPr="00B059E4">
        <w:rPr>
          <w:b/>
        </w:rPr>
        <w:t>Abstract:</w:t>
      </w:r>
      <w:r w:rsidRPr="00B059E4">
        <w:t xml:space="preserve"> </w:t>
      </w:r>
      <w:r>
        <w:t>This paper proposes a key issue for Access Restriction feature handling in EPS.</w:t>
      </w:r>
    </w:p>
    <w:p w:rsidR="002550E9" w:rsidRPr="00B059E4" w:rsidRDefault="002550E9" w:rsidP="002550E9">
      <w:pPr>
        <w:keepNext/>
        <w:keepLines/>
      </w:pPr>
      <w:r>
        <w:rPr>
          <w:b/>
        </w:rPr>
        <w:t>Discussion and conclusion:</w:t>
      </w:r>
    </w:p>
    <w:p w:rsidR="002550E9" w:rsidRPr="00924EC7" w:rsidRDefault="00924EC7" w:rsidP="002550E9">
      <w:pPr>
        <w:keepLines/>
      </w:pPr>
      <w:r>
        <w:t xml:space="preserve">Revised in parallel session to </w:t>
      </w:r>
      <w:r w:rsidRPr="00924EC7">
        <w:rPr>
          <w:color w:val="0000FF"/>
        </w:rPr>
        <w:t>TD S2</w:t>
      </w:r>
      <w:r w:rsidRPr="00924EC7">
        <w:rPr>
          <w:color w:val="0000FF"/>
        </w:rPr>
        <w:noBreakHyphen/>
        <w:t>171246</w:t>
      </w:r>
      <w:r>
        <w:t>.</w:t>
      </w:r>
      <w:r w:rsidR="00367661" w:rsidRPr="00367661">
        <w:t xml:space="preserve"> </w:t>
      </w:r>
      <w:r w:rsidR="00367661">
        <w:t xml:space="preserve">Revised in parallel session to </w:t>
      </w:r>
      <w:r w:rsidR="00367661" w:rsidRPr="00924EC7">
        <w:rPr>
          <w:color w:val="0000FF"/>
        </w:rPr>
        <w:t>TD S2</w:t>
      </w:r>
      <w:r w:rsidR="00367661" w:rsidRPr="00924EC7">
        <w:rPr>
          <w:color w:val="0000FF"/>
        </w:rPr>
        <w:noBreakHyphen/>
      </w:r>
      <w:r w:rsidR="00367661">
        <w:rPr>
          <w:color w:val="0000FF"/>
        </w:rPr>
        <w:t>171296</w:t>
      </w:r>
      <w:r w:rsidR="00367661">
        <w:t>.</w:t>
      </w:r>
      <w:r>
        <w:t xml:space="preserve"> </w:t>
      </w:r>
      <w:r w:rsidR="00042070">
        <w:t xml:space="preserve">This was reviewed and </w:t>
      </w:r>
      <w:r w:rsidR="00042070">
        <w:rPr>
          <w:color w:val="FF0000"/>
        </w:rPr>
        <w:t>approved</w:t>
      </w:r>
      <w:r w:rsidR="00042070">
        <w:t>.</w:t>
      </w:r>
    </w:p>
    <w:p w:rsidR="002550E9" w:rsidRDefault="002550E9" w:rsidP="002550E9">
      <w:pPr>
        <w:pStyle w:val="NormTop"/>
      </w:pPr>
      <w:r>
        <w:rPr>
          <w:color w:val="0000FF"/>
        </w:rPr>
        <w:t>TD S2</w:t>
      </w:r>
      <w:r>
        <w:rPr>
          <w:color w:val="0000FF"/>
        </w:rPr>
        <w:noBreakHyphen/>
        <w:t>171056</w:t>
      </w:r>
      <w:r w:rsidRPr="00B059E4">
        <w:t xml:space="preserve"> </w:t>
      </w:r>
      <w:r>
        <w:t xml:space="preserve">(P-CR) Adding a key issue 'Unlicensed spectrum handling in PCC'. (Source: Huawei, </w:t>
      </w:r>
      <w:r w:rsidRPr="00B059E4">
        <w:rPr>
          <w:noProof/>
        </w:rPr>
        <w:t>HiSilicon</w:t>
      </w:r>
      <w:r>
        <w:t>).</w:t>
      </w:r>
      <w:r>
        <w:br/>
      </w:r>
      <w:r w:rsidRPr="00B059E4">
        <w:rPr>
          <w:b/>
        </w:rPr>
        <w:t>Abstract:</w:t>
      </w:r>
      <w:r w:rsidRPr="00B059E4">
        <w:t xml:space="preserve"> </w:t>
      </w:r>
      <w:r>
        <w:t>This contribution propose to study the unlicensed spectrum handling in PCC.</w:t>
      </w:r>
    </w:p>
    <w:p w:rsidR="002550E9" w:rsidRPr="00B059E4" w:rsidRDefault="002550E9" w:rsidP="002550E9">
      <w:pPr>
        <w:keepNext/>
        <w:keepLines/>
      </w:pPr>
      <w:r>
        <w:rPr>
          <w:b/>
        </w:rPr>
        <w:t>Discussion and conclusion:</w:t>
      </w:r>
    </w:p>
    <w:p w:rsidR="00924EC7" w:rsidRPr="00924EC7" w:rsidRDefault="00924EC7" w:rsidP="00924EC7">
      <w:pPr>
        <w:keepLines/>
      </w:pPr>
      <w:r>
        <w:t xml:space="preserve">Revised in parallel session to </w:t>
      </w:r>
      <w:r w:rsidRPr="00924EC7">
        <w:rPr>
          <w:color w:val="0000FF"/>
        </w:rPr>
        <w:t>TD S2</w:t>
      </w:r>
      <w:r w:rsidRPr="00924EC7">
        <w:rPr>
          <w:color w:val="0000FF"/>
        </w:rPr>
        <w:noBreakHyphen/>
      </w:r>
      <w:r>
        <w:rPr>
          <w:color w:val="0000FF"/>
        </w:rPr>
        <w:t>171247</w:t>
      </w:r>
      <w:r>
        <w:t>.</w:t>
      </w:r>
      <w:r w:rsidR="00367661" w:rsidRPr="00367661">
        <w:t xml:space="preserve"> </w:t>
      </w:r>
      <w:r w:rsidR="00367661">
        <w:t xml:space="preserve">Revised in parallel session to </w:t>
      </w:r>
      <w:r w:rsidR="00367661" w:rsidRPr="00924EC7">
        <w:rPr>
          <w:color w:val="0000FF"/>
        </w:rPr>
        <w:t>TD S2</w:t>
      </w:r>
      <w:r w:rsidR="00367661" w:rsidRPr="00924EC7">
        <w:rPr>
          <w:color w:val="0000FF"/>
        </w:rPr>
        <w:noBreakHyphen/>
      </w:r>
      <w:r w:rsidR="00367661">
        <w:rPr>
          <w:color w:val="0000FF"/>
        </w:rPr>
        <w:t>171297</w:t>
      </w:r>
      <w:r w:rsidR="00367661">
        <w:t xml:space="preserve">. </w:t>
      </w:r>
      <w:r w:rsidR="00715F84" w:rsidRPr="00715F84">
        <w:rPr>
          <w:color w:val="FF0000"/>
        </w:rPr>
        <w:t>Agreed</w:t>
      </w:r>
      <w:r w:rsidR="00715F84">
        <w:t xml:space="preserve"> in parallel session</w:t>
      </w:r>
      <w:r w:rsidR="00367661">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171128</w:t>
      </w:r>
      <w:r w:rsidRPr="00B059E4">
        <w:t xml:space="preserve"> </w:t>
      </w:r>
      <w:r>
        <w:t xml:space="preserve">(DISCUSSION) Key issue on information for WLAN </w:t>
      </w:r>
      <w:r w:rsidRPr="00B059E4">
        <w:rPr>
          <w:noProof/>
        </w:rPr>
        <w:t>offloadability</w:t>
      </w:r>
      <w:r>
        <w:t xml:space="preserve"> evaluation. (Source: ATR).</w:t>
      </w:r>
      <w:r>
        <w:br/>
      </w:r>
      <w:r w:rsidRPr="00B059E4">
        <w:rPr>
          <w:b/>
        </w:rPr>
        <w:t>Abstract:</w:t>
      </w:r>
      <w:r w:rsidRPr="00B059E4">
        <w:t xml:space="preserve"> </w:t>
      </w:r>
      <w:r>
        <w:t xml:space="preserve">Proposes a key issue on information for WLAN </w:t>
      </w:r>
      <w:r w:rsidRPr="00B059E4">
        <w:rPr>
          <w:noProof/>
        </w:rPr>
        <w:t>offloadability</w:t>
      </w:r>
      <w:r>
        <w:t xml:space="preserve"> evaluation on LWA/LWIP environment.</w:t>
      </w:r>
    </w:p>
    <w:p w:rsidR="002550E9" w:rsidRPr="00B059E4" w:rsidRDefault="002550E9" w:rsidP="002550E9">
      <w:pPr>
        <w:keepNext/>
        <w:keepLines/>
      </w:pPr>
      <w:r>
        <w:rPr>
          <w:b/>
        </w:rPr>
        <w:t>Discussion and conclusion:</w:t>
      </w:r>
    </w:p>
    <w:p w:rsidR="00924EC7" w:rsidRPr="00924EC7" w:rsidRDefault="00924EC7" w:rsidP="00924EC7">
      <w:pPr>
        <w:keepLines/>
      </w:pPr>
      <w:r>
        <w:t xml:space="preserve">Revised in parallel session to </w:t>
      </w:r>
      <w:r w:rsidRPr="00924EC7">
        <w:rPr>
          <w:color w:val="0000FF"/>
        </w:rPr>
        <w:t>TD S2</w:t>
      </w:r>
      <w:r w:rsidRPr="00924EC7">
        <w:rPr>
          <w:color w:val="0000FF"/>
        </w:rPr>
        <w:noBreakHyphen/>
      </w:r>
      <w:r>
        <w:rPr>
          <w:color w:val="0000FF"/>
        </w:rPr>
        <w:t>171248</w:t>
      </w:r>
      <w:r>
        <w:t xml:space="preserve">. </w:t>
      </w:r>
      <w:r w:rsidR="00715F84" w:rsidRPr="00715F84">
        <w:rPr>
          <w:color w:val="0000FF"/>
        </w:rPr>
        <w:t>Noted</w:t>
      </w:r>
      <w:r w:rsidR="00715F84">
        <w:t xml:space="preserve"> in parallel session</w:t>
      </w:r>
      <w:r w:rsidR="00367661">
        <w:t>.</w:t>
      </w:r>
    </w:p>
    <w:p w:rsidR="002550E9" w:rsidRDefault="002550E9" w:rsidP="002550E9">
      <w:pPr>
        <w:pStyle w:val="NormTop"/>
      </w:pPr>
      <w:r>
        <w:rPr>
          <w:color w:val="0000FF"/>
        </w:rPr>
        <w:lastRenderedPageBreak/>
        <w:t>TD S2</w:t>
      </w:r>
      <w:r>
        <w:rPr>
          <w:color w:val="0000FF"/>
        </w:rPr>
        <w:noBreakHyphen/>
        <w:t>170772</w:t>
      </w:r>
      <w:r w:rsidRPr="00B059E4">
        <w:t xml:space="preserve"> </w:t>
      </w:r>
      <w:r>
        <w:t>(DISCUSSION) Solution to Key issue #1: Use of RAT type IE per bearer for unlicensed spectrum identification. (Source: NEC).</w:t>
      </w:r>
      <w:r>
        <w:br/>
      </w:r>
      <w:r w:rsidRPr="00B059E4">
        <w:rPr>
          <w:b/>
        </w:rPr>
        <w:t>Abstract:</w:t>
      </w:r>
      <w:r w:rsidRPr="00B059E4">
        <w:t xml:space="preserve"> </w:t>
      </w:r>
      <w:r>
        <w:t>This paper proposes a solution to key issue 1. This solution uses RAT type parameter to identify unlicensed spectrum per bearer basis in EPS.</w:t>
      </w:r>
    </w:p>
    <w:p w:rsidR="002550E9" w:rsidRPr="00B059E4" w:rsidRDefault="002550E9" w:rsidP="002550E9">
      <w:pPr>
        <w:keepNext/>
        <w:keepLines/>
      </w:pPr>
      <w:r>
        <w:rPr>
          <w:b/>
        </w:rPr>
        <w:t>Discussion and conclusion:</w:t>
      </w:r>
    </w:p>
    <w:p w:rsidR="00924EC7" w:rsidRPr="00924EC7" w:rsidRDefault="00924EC7" w:rsidP="00924EC7">
      <w:pPr>
        <w:keepLines/>
      </w:pPr>
      <w:r>
        <w:t xml:space="preserve">Revised in parallel session to </w:t>
      </w:r>
      <w:r w:rsidRPr="00924EC7">
        <w:rPr>
          <w:color w:val="0000FF"/>
        </w:rPr>
        <w:t>TD S2</w:t>
      </w:r>
      <w:r w:rsidRPr="00924EC7">
        <w:rPr>
          <w:color w:val="0000FF"/>
        </w:rPr>
        <w:noBreakHyphen/>
      </w:r>
      <w:r>
        <w:rPr>
          <w:color w:val="0000FF"/>
        </w:rPr>
        <w:t>171249</w:t>
      </w:r>
      <w:r>
        <w:t>.</w:t>
      </w:r>
      <w:r w:rsidR="00367661" w:rsidRPr="00367661">
        <w:t xml:space="preserve"> </w:t>
      </w:r>
      <w:r w:rsidR="00367661">
        <w:t xml:space="preserve">Revised in parallel session to </w:t>
      </w:r>
      <w:r w:rsidR="00367661" w:rsidRPr="00924EC7">
        <w:rPr>
          <w:color w:val="0000FF"/>
        </w:rPr>
        <w:t>TD S2</w:t>
      </w:r>
      <w:r w:rsidR="00367661" w:rsidRPr="00924EC7">
        <w:rPr>
          <w:color w:val="0000FF"/>
        </w:rPr>
        <w:noBreakHyphen/>
      </w:r>
      <w:r w:rsidR="00367661">
        <w:rPr>
          <w:color w:val="0000FF"/>
        </w:rPr>
        <w:t>171298</w:t>
      </w:r>
      <w:r w:rsidR="00367661">
        <w:t>.</w:t>
      </w:r>
      <w:r>
        <w:t xml:space="preserve"> </w:t>
      </w:r>
      <w:r w:rsidR="00042070">
        <w:t xml:space="preserve">A number of corrections were needed and this was further discussed off-line and revised in </w:t>
      </w:r>
      <w:r w:rsidR="00042070" w:rsidRPr="00916E52">
        <w:rPr>
          <w:rFonts w:cs="Arial"/>
          <w:color w:val="0000FF"/>
          <w:szCs w:val="16"/>
          <w:lang w:eastAsia="en-US"/>
        </w:rPr>
        <w:t>TD S2</w:t>
      </w:r>
      <w:r w:rsidR="00042070" w:rsidRPr="00916E52">
        <w:rPr>
          <w:rFonts w:cs="Arial"/>
          <w:color w:val="0000FF"/>
          <w:szCs w:val="16"/>
          <w:lang w:eastAsia="en-US"/>
        </w:rPr>
        <w:noBreakHyphen/>
        <w:t>1</w:t>
      </w:r>
      <w:r w:rsidR="00042070">
        <w:rPr>
          <w:rFonts w:cs="Arial"/>
          <w:color w:val="0000FF"/>
          <w:szCs w:val="16"/>
          <w:lang w:eastAsia="en-US"/>
        </w:rPr>
        <w:t>71605</w:t>
      </w:r>
      <w:r w:rsidR="00042070">
        <w:t xml:space="preserve">. </w:t>
      </w:r>
      <w:r w:rsidR="00CD494C">
        <w:t xml:space="preserve">This was reviewed and </w:t>
      </w:r>
      <w:r w:rsidR="00CD494C">
        <w:rPr>
          <w:color w:val="FF0000"/>
        </w:rPr>
        <w:t>approved</w:t>
      </w:r>
      <w:r w:rsidR="00CD494C">
        <w:t>.</w:t>
      </w:r>
    </w:p>
    <w:p w:rsidR="002550E9" w:rsidRDefault="002550E9" w:rsidP="002550E9">
      <w:pPr>
        <w:pStyle w:val="NormTop"/>
      </w:pPr>
      <w:r>
        <w:rPr>
          <w:color w:val="0000FF"/>
        </w:rPr>
        <w:t>TD S2</w:t>
      </w:r>
      <w:r>
        <w:rPr>
          <w:color w:val="0000FF"/>
        </w:rPr>
        <w:noBreakHyphen/>
        <w:t>170885</w:t>
      </w:r>
      <w:r w:rsidRPr="00B059E4">
        <w:t xml:space="preserve"> </w:t>
      </w:r>
      <w:r>
        <w:t>(P-CR) Secondary RAT reporting to CN. (Source: Qualcomm Incorporated, KDDI).</w:t>
      </w:r>
      <w:r>
        <w:br/>
      </w:r>
      <w:r w:rsidRPr="00B059E4">
        <w:rPr>
          <w:b/>
        </w:rPr>
        <w:t>Abstract:</w:t>
      </w:r>
      <w:r w:rsidRPr="00B059E4">
        <w:t xml:space="preserve"> </w:t>
      </w:r>
      <w:r>
        <w:t>Proposes a solution for secondary RAT reporting to CN.</w:t>
      </w:r>
    </w:p>
    <w:p w:rsidR="00367661" w:rsidRPr="00367661" w:rsidRDefault="00367661" w:rsidP="00367661">
      <w:pPr>
        <w:keepNext/>
        <w:rPr>
          <w:i/>
        </w:rPr>
      </w:pPr>
      <w:r w:rsidRPr="00367661">
        <w:rPr>
          <w:i/>
        </w:rPr>
        <w:t>Parallel comment: Change 'triggers' to 'conditions' in step 3 and EN.</w:t>
      </w:r>
    </w:p>
    <w:p w:rsidR="002550E9" w:rsidRPr="00B059E4" w:rsidRDefault="002550E9" w:rsidP="002550E9">
      <w:pPr>
        <w:keepNext/>
        <w:keepLines/>
      </w:pPr>
      <w:r>
        <w:rPr>
          <w:b/>
        </w:rPr>
        <w:t>Discussion and conclusion:</w:t>
      </w:r>
    </w:p>
    <w:p w:rsidR="00924EC7" w:rsidRPr="00924EC7" w:rsidRDefault="00924EC7" w:rsidP="00924EC7">
      <w:pPr>
        <w:keepLines/>
      </w:pPr>
      <w:r>
        <w:t xml:space="preserve">Revised in parallel session to </w:t>
      </w:r>
      <w:r w:rsidRPr="00924EC7">
        <w:rPr>
          <w:color w:val="0000FF"/>
        </w:rPr>
        <w:t>TD S2</w:t>
      </w:r>
      <w:r w:rsidRPr="00924EC7">
        <w:rPr>
          <w:color w:val="0000FF"/>
        </w:rPr>
        <w:noBreakHyphen/>
      </w:r>
      <w:r>
        <w:rPr>
          <w:color w:val="0000FF"/>
        </w:rPr>
        <w:t>171250</w:t>
      </w:r>
      <w:r>
        <w:t>.</w:t>
      </w:r>
      <w:r w:rsidR="00367661" w:rsidRPr="00367661">
        <w:t xml:space="preserve"> </w:t>
      </w:r>
      <w:r w:rsidR="00367661">
        <w:t xml:space="preserve">Revised in parallel session to </w:t>
      </w:r>
      <w:r w:rsidR="00367661" w:rsidRPr="00924EC7">
        <w:rPr>
          <w:color w:val="0000FF"/>
        </w:rPr>
        <w:t>TD S2</w:t>
      </w:r>
      <w:r w:rsidR="00367661" w:rsidRPr="00924EC7">
        <w:rPr>
          <w:color w:val="0000FF"/>
        </w:rPr>
        <w:noBreakHyphen/>
      </w:r>
      <w:r w:rsidR="00367661">
        <w:rPr>
          <w:color w:val="0000FF"/>
        </w:rPr>
        <w:t>171299</w:t>
      </w:r>
      <w:r w:rsidR="00367661">
        <w:t>.</w:t>
      </w:r>
      <w:r>
        <w:t xml:space="preserve"> </w:t>
      </w:r>
      <w:r w:rsidR="00715F84" w:rsidRPr="00715F84">
        <w:rPr>
          <w:color w:val="FF0000"/>
        </w:rPr>
        <w:t>Agreed</w:t>
      </w:r>
      <w:r w:rsidR="00715F84">
        <w:t xml:space="preserve"> in parallel session</w:t>
      </w:r>
      <w:r w:rsidR="00367661">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171106</w:t>
      </w:r>
      <w:r w:rsidRPr="00B059E4">
        <w:t xml:space="preserve"> </w:t>
      </w:r>
      <w:r>
        <w:t xml:space="preserve">(P-CR) P-CR to TR 23.729: Solution for licensed </w:t>
      </w:r>
      <w:r w:rsidRPr="00B059E4">
        <w:rPr>
          <w:noProof/>
        </w:rPr>
        <w:t>vs</w:t>
      </w:r>
      <w:r>
        <w:t xml:space="preserve"> unlicensed spectrum differentiated charging. (Source: Nokia, Alcatel-Lucent Shanghai Bell).</w:t>
      </w:r>
      <w:r>
        <w:br/>
      </w:r>
      <w:r w:rsidRPr="00B059E4">
        <w:rPr>
          <w:b/>
        </w:rPr>
        <w:t>Abstract:</w:t>
      </w:r>
      <w:r w:rsidRPr="00B059E4">
        <w:t xml:space="preserve"> </w:t>
      </w:r>
      <w:r>
        <w:t>This P-CR to TR 23.729 is intended to provide a solution for differentiated 3GPP access charging from unlicensed spectrum access charging. This solution covers key issues #3 and #4 and addresses both split and switched bearer modes.</w:t>
      </w:r>
    </w:p>
    <w:p w:rsidR="002550E9" w:rsidRPr="00B059E4" w:rsidRDefault="002550E9" w:rsidP="002550E9">
      <w:pPr>
        <w:keepNext/>
        <w:keepLines/>
      </w:pPr>
      <w:r>
        <w:rPr>
          <w:b/>
        </w:rPr>
        <w:t>Discussion and conclusion:</w:t>
      </w:r>
    </w:p>
    <w:p w:rsidR="00924EC7" w:rsidRPr="00924EC7" w:rsidRDefault="00924EC7" w:rsidP="00924EC7">
      <w:pPr>
        <w:keepLines/>
      </w:pPr>
      <w:r>
        <w:t xml:space="preserve">Revised in parallel session to </w:t>
      </w:r>
      <w:r w:rsidRPr="00924EC7">
        <w:rPr>
          <w:color w:val="0000FF"/>
        </w:rPr>
        <w:t>TD S2</w:t>
      </w:r>
      <w:r w:rsidRPr="00924EC7">
        <w:rPr>
          <w:color w:val="0000FF"/>
        </w:rPr>
        <w:noBreakHyphen/>
      </w:r>
      <w:r>
        <w:rPr>
          <w:color w:val="0000FF"/>
        </w:rPr>
        <w:t>171251</w:t>
      </w:r>
      <w:r>
        <w:t>.</w:t>
      </w:r>
      <w:r w:rsidR="00367661" w:rsidRPr="00367661">
        <w:t xml:space="preserve"> </w:t>
      </w:r>
      <w:r w:rsidR="00367661">
        <w:t xml:space="preserve">Revised in parallel session to </w:t>
      </w:r>
      <w:r w:rsidR="00367661" w:rsidRPr="00924EC7">
        <w:rPr>
          <w:color w:val="0000FF"/>
        </w:rPr>
        <w:t>TD S2</w:t>
      </w:r>
      <w:r w:rsidR="00367661" w:rsidRPr="00924EC7">
        <w:rPr>
          <w:color w:val="0000FF"/>
        </w:rPr>
        <w:noBreakHyphen/>
      </w:r>
      <w:r w:rsidR="00367661">
        <w:rPr>
          <w:color w:val="0000FF"/>
        </w:rPr>
        <w:t>171300</w:t>
      </w:r>
      <w:r w:rsidR="00367661">
        <w:t>.</w:t>
      </w:r>
      <w:r>
        <w:t xml:space="preserve"> </w:t>
      </w:r>
      <w:r w:rsidR="00715F84" w:rsidRPr="00715F84">
        <w:rPr>
          <w:color w:val="FF0000"/>
        </w:rPr>
        <w:t>Agreed</w:t>
      </w:r>
      <w:r w:rsidR="00715F84">
        <w:t xml:space="preserve"> in parallel session</w:t>
      </w:r>
      <w:r w:rsidR="00367661">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170892</w:t>
      </w:r>
      <w:r w:rsidRPr="00B059E4">
        <w:t xml:space="preserve"> </w:t>
      </w:r>
      <w:r>
        <w:t>(P-CR) Solution to USOS key issue #1. (Source: Ericsson).</w:t>
      </w:r>
      <w:r>
        <w:br/>
      </w:r>
      <w:r w:rsidRPr="00B059E4">
        <w:rPr>
          <w:b/>
        </w:rPr>
        <w:t>Abstract:</w:t>
      </w:r>
      <w:r w:rsidRPr="00B059E4">
        <w:t xml:space="preserve"> </w:t>
      </w:r>
      <w:r>
        <w:t>This paper proposes a solution for key issue 1.</w:t>
      </w:r>
    </w:p>
    <w:p w:rsidR="002550E9" w:rsidRPr="00B059E4" w:rsidRDefault="002550E9" w:rsidP="002550E9">
      <w:pPr>
        <w:keepNext/>
        <w:keepLines/>
      </w:pPr>
      <w:r>
        <w:rPr>
          <w:b/>
        </w:rPr>
        <w:t>Discussion and conclusion:</w:t>
      </w:r>
    </w:p>
    <w:p w:rsidR="00924EC7" w:rsidRPr="00924EC7" w:rsidRDefault="00924EC7" w:rsidP="00924EC7">
      <w:pPr>
        <w:keepLines/>
      </w:pPr>
      <w:r>
        <w:t xml:space="preserve">Revised in parallel session to </w:t>
      </w:r>
      <w:r w:rsidRPr="00924EC7">
        <w:rPr>
          <w:color w:val="0000FF"/>
        </w:rPr>
        <w:t>TD S2</w:t>
      </w:r>
      <w:r w:rsidRPr="00924EC7">
        <w:rPr>
          <w:color w:val="0000FF"/>
        </w:rPr>
        <w:noBreakHyphen/>
      </w:r>
      <w:r>
        <w:rPr>
          <w:color w:val="0000FF"/>
        </w:rPr>
        <w:t>171252</w:t>
      </w:r>
      <w:r>
        <w:t xml:space="preserve">. </w:t>
      </w:r>
      <w:r w:rsidR="00715F84" w:rsidRPr="00715F84">
        <w:rPr>
          <w:color w:val="FF0000"/>
        </w:rPr>
        <w:t>Agreed</w:t>
      </w:r>
      <w:r w:rsidR="00715F84">
        <w:t xml:space="preserve"> in parallel session</w:t>
      </w:r>
      <w:r w:rsidR="00367661">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170863</w:t>
      </w:r>
      <w:r w:rsidRPr="00B059E4">
        <w:t xml:space="preserve"> </w:t>
      </w:r>
      <w:r>
        <w:t xml:space="preserve">(DISCUSSION) Solution to Key issue #X: Enforce Access Restriction at the </w:t>
      </w:r>
      <w:r w:rsidRPr="00042070">
        <w:rPr>
          <w:noProof/>
        </w:rPr>
        <w:t>eNB</w:t>
      </w:r>
      <w:r>
        <w:t>. (Source: NEC).</w:t>
      </w:r>
      <w:r>
        <w:br/>
      </w:r>
      <w:r w:rsidRPr="00B059E4">
        <w:rPr>
          <w:b/>
        </w:rPr>
        <w:t>Abstract:</w:t>
      </w:r>
      <w:r w:rsidRPr="00B059E4">
        <w:t xml:space="preserve"> </w:t>
      </w:r>
      <w:r>
        <w:t xml:space="preserve">This paper proposes a solution to key issue on Access Restriction. This solution proposes to enforce Access Restriction at the </w:t>
      </w:r>
      <w:r w:rsidRPr="00B059E4">
        <w:rPr>
          <w:noProof/>
        </w:rPr>
        <w:t>eNB</w:t>
      </w:r>
      <w:r>
        <w:t>.</w:t>
      </w:r>
    </w:p>
    <w:p w:rsidR="002550E9" w:rsidRPr="00B059E4" w:rsidRDefault="002550E9" w:rsidP="002550E9">
      <w:pPr>
        <w:keepNext/>
        <w:keepLines/>
      </w:pPr>
      <w:r>
        <w:rPr>
          <w:b/>
        </w:rPr>
        <w:t>Discussion and conclusion:</w:t>
      </w:r>
    </w:p>
    <w:p w:rsidR="002550E9" w:rsidRPr="00924EC7" w:rsidRDefault="00715F84" w:rsidP="002550E9">
      <w:pPr>
        <w:keepLines/>
      </w:pPr>
      <w:r w:rsidRPr="00715F84">
        <w:rPr>
          <w:color w:val="0000FF"/>
        </w:rPr>
        <w:t>Noted</w:t>
      </w:r>
      <w:r>
        <w:t xml:space="preserve"> in parallel session</w:t>
      </w:r>
      <w:r w:rsidR="00924EC7">
        <w:t>.</w:t>
      </w:r>
    </w:p>
    <w:p w:rsidR="002550E9" w:rsidRDefault="002550E9" w:rsidP="002550E9">
      <w:pPr>
        <w:pStyle w:val="NormTop"/>
      </w:pPr>
      <w:r>
        <w:rPr>
          <w:color w:val="0000FF"/>
        </w:rPr>
        <w:t>TD S2</w:t>
      </w:r>
      <w:r>
        <w:rPr>
          <w:color w:val="0000FF"/>
        </w:rPr>
        <w:noBreakHyphen/>
        <w:t>170864</w:t>
      </w:r>
      <w:r w:rsidRPr="00B059E4">
        <w:t xml:space="preserve"> </w:t>
      </w:r>
      <w:r>
        <w:t>(DISCUSSION) Solution to Key issue #3: Unlicensed data usage reporting activation/deactivation taking node capability into account. (Source: NEC).</w:t>
      </w:r>
      <w:r>
        <w:br/>
      </w:r>
      <w:r w:rsidRPr="00B059E4">
        <w:rPr>
          <w:b/>
        </w:rPr>
        <w:t>Abstract:</w:t>
      </w:r>
      <w:r w:rsidRPr="00B059E4">
        <w:t xml:space="preserve"> </w:t>
      </w:r>
      <w:r>
        <w:t>This paper proposes a solution to key issue 3. This solution provide unlicensed data usage reporting activation/deactivation taking node capability into account.</w:t>
      </w:r>
    </w:p>
    <w:p w:rsidR="002550E9" w:rsidRPr="00B059E4" w:rsidRDefault="002550E9" w:rsidP="002550E9">
      <w:pPr>
        <w:keepNext/>
        <w:keepLines/>
      </w:pPr>
      <w:r>
        <w:rPr>
          <w:b/>
        </w:rPr>
        <w:t>Discussion and conclusion:</w:t>
      </w:r>
    </w:p>
    <w:p w:rsidR="00924EC7" w:rsidRPr="00924EC7" w:rsidRDefault="00924EC7" w:rsidP="00924EC7">
      <w:pPr>
        <w:keepLines/>
      </w:pPr>
      <w:r>
        <w:t xml:space="preserve">Revised in parallel session (as a P-CR) to </w:t>
      </w:r>
      <w:r w:rsidRPr="00924EC7">
        <w:rPr>
          <w:color w:val="0000FF"/>
        </w:rPr>
        <w:t>TD S2</w:t>
      </w:r>
      <w:r w:rsidRPr="00924EC7">
        <w:rPr>
          <w:color w:val="0000FF"/>
        </w:rPr>
        <w:noBreakHyphen/>
      </w:r>
      <w:r>
        <w:rPr>
          <w:color w:val="0000FF"/>
        </w:rPr>
        <w:t>171253</w:t>
      </w:r>
      <w:r>
        <w:t xml:space="preserve">. </w:t>
      </w:r>
      <w:r w:rsidR="00367661">
        <w:t xml:space="preserve">Revised in parallel session to </w:t>
      </w:r>
      <w:r w:rsidR="00367661" w:rsidRPr="00924EC7">
        <w:rPr>
          <w:color w:val="0000FF"/>
        </w:rPr>
        <w:t>TD S2</w:t>
      </w:r>
      <w:r w:rsidR="00367661" w:rsidRPr="00924EC7">
        <w:rPr>
          <w:color w:val="0000FF"/>
        </w:rPr>
        <w:noBreakHyphen/>
      </w:r>
      <w:r w:rsidR="00367661">
        <w:rPr>
          <w:color w:val="0000FF"/>
        </w:rPr>
        <w:t>171301</w:t>
      </w:r>
      <w:r w:rsidR="00367661">
        <w:t xml:space="preserve">. </w:t>
      </w:r>
      <w:r w:rsidR="00042070">
        <w:t xml:space="preserve">This was reviewed and </w:t>
      </w:r>
      <w:r w:rsidR="00042070">
        <w:rPr>
          <w:color w:val="FF0000"/>
        </w:rPr>
        <w:t>approved</w:t>
      </w:r>
      <w:r w:rsidR="00042070">
        <w:t>.</w:t>
      </w:r>
      <w:r>
        <w:rPr>
          <w:szCs w:val="16"/>
          <w:lang w:eastAsia="en-US"/>
        </w:rPr>
        <w:t xml:space="preserve"> </w:t>
      </w:r>
    </w:p>
    <w:p w:rsidR="002550E9" w:rsidRDefault="002550E9" w:rsidP="002550E9">
      <w:pPr>
        <w:pStyle w:val="NormTop"/>
      </w:pPr>
      <w:r>
        <w:rPr>
          <w:color w:val="0000FF"/>
        </w:rPr>
        <w:t>TD S2</w:t>
      </w:r>
      <w:r>
        <w:rPr>
          <w:color w:val="0000FF"/>
        </w:rPr>
        <w:noBreakHyphen/>
        <w:t>170884</w:t>
      </w:r>
      <w:r w:rsidRPr="00B059E4">
        <w:t xml:space="preserve"> </w:t>
      </w:r>
      <w:r>
        <w:t>(P-CR) Data volume collection in RAN reporting to CN. (Source: Qualcomm Incorporated).</w:t>
      </w:r>
      <w:r>
        <w:br/>
      </w:r>
      <w:r w:rsidRPr="00B059E4">
        <w:rPr>
          <w:b/>
        </w:rPr>
        <w:t>Abstract:</w:t>
      </w:r>
      <w:r w:rsidRPr="00B059E4">
        <w:t xml:space="preserve"> </w:t>
      </w:r>
      <w:r>
        <w:t>Proposes a solution for data volume collection in RAN and reporting to CN.</w:t>
      </w:r>
    </w:p>
    <w:p w:rsidR="002550E9" w:rsidRPr="00B059E4" w:rsidRDefault="002550E9" w:rsidP="002550E9">
      <w:pPr>
        <w:keepNext/>
        <w:keepLines/>
      </w:pPr>
      <w:r>
        <w:rPr>
          <w:b/>
        </w:rPr>
        <w:t>Discussion and conclusion:</w:t>
      </w:r>
    </w:p>
    <w:p w:rsidR="002550E9" w:rsidRPr="00B059E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171058</w:t>
      </w:r>
      <w:r w:rsidRPr="00B059E4">
        <w:t xml:space="preserve"> </w:t>
      </w:r>
      <w:r>
        <w:t xml:space="preserve">(P-CR) Solution to unlicensed spectrum handling in PCC. (Source: Huawei, </w:t>
      </w:r>
      <w:r w:rsidRPr="00B059E4">
        <w:rPr>
          <w:noProof/>
        </w:rPr>
        <w:t>HiSilicon</w:t>
      </w:r>
      <w:r>
        <w:t>).</w:t>
      </w:r>
      <w:r>
        <w:br/>
      </w:r>
      <w:r w:rsidRPr="00B059E4">
        <w:rPr>
          <w:b/>
        </w:rPr>
        <w:t>Abstract:</w:t>
      </w:r>
      <w:r w:rsidRPr="00B059E4">
        <w:t xml:space="preserve"> </w:t>
      </w:r>
      <w:r>
        <w:t>This contribution propose to use the enhanced Charging Rules for both unlicensed spectrum access and licensed spectrum access when LAA or LWA/LWIP is used.</w:t>
      </w:r>
    </w:p>
    <w:p w:rsidR="002550E9" w:rsidRPr="00B059E4" w:rsidRDefault="002550E9" w:rsidP="002550E9">
      <w:pPr>
        <w:keepNext/>
        <w:keepLines/>
      </w:pPr>
      <w:r>
        <w:rPr>
          <w:b/>
        </w:rPr>
        <w:t>Discussion and conclusion:</w:t>
      </w:r>
    </w:p>
    <w:p w:rsidR="002550E9" w:rsidRPr="00B059E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lastRenderedPageBreak/>
        <w:t>TD S2</w:t>
      </w:r>
      <w:r>
        <w:rPr>
          <w:color w:val="0000FF"/>
        </w:rPr>
        <w:noBreakHyphen/>
        <w:t>171059</w:t>
      </w:r>
      <w:r w:rsidRPr="00B059E4">
        <w:t xml:space="preserve"> </w:t>
      </w:r>
      <w:r>
        <w:t xml:space="preserve">(P-CR) Solution to granularity of data reporting and data reporting mechanisms. (Source: Huawei, </w:t>
      </w:r>
      <w:r w:rsidRPr="00B059E4">
        <w:rPr>
          <w:noProof/>
        </w:rPr>
        <w:t>HiSilicon</w:t>
      </w:r>
      <w:r>
        <w:t>).</w:t>
      </w:r>
      <w:r>
        <w:br/>
      </w:r>
      <w:r w:rsidRPr="00B059E4">
        <w:rPr>
          <w:b/>
        </w:rPr>
        <w:t>Abstract:</w:t>
      </w:r>
      <w:r w:rsidRPr="00B059E4">
        <w:t xml:space="preserve"> </w:t>
      </w:r>
      <w:r>
        <w:t>This contribution contains the solution to granularity of data usage reporting for key issue 1, 3 and data usage reporting mechanisms for key issue 4.</w:t>
      </w:r>
    </w:p>
    <w:p w:rsidR="002550E9" w:rsidRPr="00B059E4" w:rsidRDefault="002550E9" w:rsidP="002550E9">
      <w:pPr>
        <w:keepNext/>
        <w:keepLines/>
      </w:pPr>
      <w:r>
        <w:rPr>
          <w:b/>
        </w:rPr>
        <w:t>Discussion and conclusion:</w:t>
      </w:r>
    </w:p>
    <w:p w:rsidR="002550E9" w:rsidRPr="00B059E4" w:rsidRDefault="00FC0C0E" w:rsidP="002550E9">
      <w:pPr>
        <w:keepLines/>
      </w:pPr>
      <w:r>
        <w:t xml:space="preserve">This was </w:t>
      </w:r>
      <w:r w:rsidRPr="00FC0C0E">
        <w:rPr>
          <w:color w:val="0000FF"/>
        </w:rPr>
        <w:t>not handled</w:t>
      </w:r>
      <w:r>
        <w:t>.</w:t>
      </w:r>
    </w:p>
    <w:p w:rsidR="002550E9" w:rsidRDefault="002550E9" w:rsidP="002550E9">
      <w:pPr>
        <w:pStyle w:val="NormTop"/>
      </w:pPr>
      <w:r>
        <w:rPr>
          <w:color w:val="0000FF"/>
        </w:rPr>
        <w:t>TD S2</w:t>
      </w:r>
      <w:r>
        <w:rPr>
          <w:color w:val="0000FF"/>
        </w:rPr>
        <w:noBreakHyphen/>
        <w:t>171127</w:t>
      </w:r>
      <w:r w:rsidRPr="00B059E4">
        <w:t xml:space="preserve"> </w:t>
      </w:r>
      <w:r>
        <w:t>(P-CR) Unlicensed spectrum identification handling for IMS. (Source: NEC).</w:t>
      </w:r>
      <w:r>
        <w:br/>
      </w:r>
      <w:r w:rsidRPr="00B059E4">
        <w:rPr>
          <w:b/>
        </w:rPr>
        <w:t>Abstract:</w:t>
      </w:r>
      <w:r w:rsidRPr="00B059E4">
        <w:t xml:space="preserve"> </w:t>
      </w:r>
      <w:r>
        <w:t>Proposes a solution for Key Issue #2: Unlicensed spectrum identification handling for IMS.</w:t>
      </w:r>
    </w:p>
    <w:p w:rsidR="002550E9" w:rsidRPr="00B059E4" w:rsidRDefault="002550E9" w:rsidP="002550E9">
      <w:pPr>
        <w:keepNext/>
        <w:keepLines/>
      </w:pPr>
      <w:r>
        <w:rPr>
          <w:b/>
        </w:rPr>
        <w:t>Discussion and conclusion:</w:t>
      </w:r>
    </w:p>
    <w:p w:rsidR="002550E9" w:rsidRPr="00B059E4" w:rsidRDefault="00FC0C0E" w:rsidP="002550E9">
      <w:pPr>
        <w:keepLines/>
      </w:pPr>
      <w:r>
        <w:t xml:space="preserve">This was </w:t>
      </w:r>
      <w:r w:rsidRPr="00FC0C0E">
        <w:rPr>
          <w:color w:val="0000FF"/>
        </w:rPr>
        <w:t>not handled</w:t>
      </w:r>
      <w:r>
        <w:t>.</w:t>
      </w:r>
    </w:p>
    <w:p w:rsidR="002550E9" w:rsidRDefault="002550E9" w:rsidP="002550E9">
      <w:pPr>
        <w:pStyle w:val="Heading2"/>
      </w:pPr>
      <w:bookmarkStart w:id="32" w:name="_Toc477526582"/>
      <w:r>
        <w:t>6.10</w:t>
      </w:r>
      <w:r>
        <w:tab/>
        <w:t>Study on architecture enhancements to ProSe UE-to-Network Relay (FS_REAR)</w:t>
      </w:r>
      <w:bookmarkEnd w:id="32"/>
    </w:p>
    <w:p w:rsidR="002550E9" w:rsidRPr="00371F18" w:rsidRDefault="002550E9" w:rsidP="002550E9">
      <w:pPr>
        <w:pStyle w:val="H6"/>
        <w:pBdr>
          <w:top w:val="single" w:sz="4" w:space="1" w:color="000000"/>
          <w:left w:val="single" w:sz="4" w:space="4" w:color="000000"/>
          <w:bottom w:val="single" w:sz="4" w:space="1" w:color="000000"/>
          <w:right w:val="single" w:sz="4" w:space="4" w:color="000000"/>
        </w:pBdr>
        <w:rPr>
          <w:color w:val="0000FF"/>
        </w:rPr>
      </w:pPr>
      <w:r w:rsidRPr="00371F18">
        <w:rPr>
          <w:color w:val="0000FF"/>
        </w:rPr>
        <w:t>This agenda item was convened by Dario Serafino Tonesi (Huawei).</w:t>
      </w:r>
    </w:p>
    <w:p w:rsidR="002550E9" w:rsidRDefault="002550E9" w:rsidP="002550E9">
      <w:pPr>
        <w:pStyle w:val="H6"/>
        <w:rPr>
          <w:color w:val="0000FF"/>
        </w:rPr>
      </w:pPr>
      <w:r>
        <w:rPr>
          <w:color w:val="0000FF"/>
        </w:rPr>
        <w:t>Architectural assumptions</w:t>
      </w:r>
    </w:p>
    <w:p w:rsidR="002550E9" w:rsidRDefault="002550E9" w:rsidP="002550E9">
      <w:pPr>
        <w:keepNext/>
        <w:keepLines/>
      </w:pPr>
      <w:r>
        <w:rPr>
          <w:color w:val="0000FF"/>
        </w:rPr>
        <w:t>TD S2</w:t>
      </w:r>
      <w:r>
        <w:rPr>
          <w:color w:val="0000FF"/>
        </w:rPr>
        <w:noBreakHyphen/>
        <w:t>170831</w:t>
      </w:r>
      <w:r w:rsidRPr="007C069E">
        <w:t xml:space="preserve"> </w:t>
      </w:r>
      <w:r>
        <w:t>(P-CR) Architectural assumptions and requirements for FS_REAR. (Source: Intel, Qualcomm Incorporated).</w:t>
      </w:r>
      <w:r>
        <w:br/>
      </w:r>
      <w:r w:rsidRPr="007C069E">
        <w:rPr>
          <w:b/>
        </w:rPr>
        <w:t>Abstract:</w:t>
      </w:r>
      <w:r w:rsidRPr="007C069E">
        <w:t xml:space="preserve"> </w:t>
      </w:r>
      <w:r>
        <w:t>This contribution proposes some new assumptions and requirements for FS_REAR in 23.733.</w:t>
      </w:r>
    </w:p>
    <w:p w:rsidR="002A2C82" w:rsidRPr="002A2C82" w:rsidRDefault="002A2C82" w:rsidP="002550E9">
      <w:pPr>
        <w:keepNext/>
        <w:keepLines/>
        <w:rPr>
          <w:i/>
        </w:rPr>
      </w:pPr>
      <w:r w:rsidRPr="002A2C82">
        <w:rPr>
          <w:i/>
        </w:rPr>
        <w:t>Parallel comment: Last two bullets of architecture requirements into key issue 5. Clarify offline 2nd bullet of architecture assumptions.</w:t>
      </w:r>
    </w:p>
    <w:p w:rsidR="00042070" w:rsidRPr="002A2C82" w:rsidRDefault="00042070" w:rsidP="00042070">
      <w:pPr>
        <w:keepNext/>
        <w:keepLines/>
        <w:rPr>
          <w:i/>
        </w:rPr>
      </w:pPr>
      <w:r w:rsidRPr="002A2C82">
        <w:rPr>
          <w:i/>
        </w:rPr>
        <w:t xml:space="preserve">Parallel comment: </w:t>
      </w:r>
      <w:r>
        <w:rPr>
          <w:i/>
        </w:rPr>
        <w:t>Remove 2nd sentence of last bullet before note.</w:t>
      </w:r>
    </w:p>
    <w:p w:rsidR="002550E9" w:rsidRPr="007C069E" w:rsidRDefault="002550E9" w:rsidP="002550E9">
      <w:pPr>
        <w:keepNext/>
        <w:keepLines/>
      </w:pPr>
      <w:r>
        <w:rPr>
          <w:b/>
        </w:rPr>
        <w:t>Discussion and conclusion:</w:t>
      </w:r>
    </w:p>
    <w:p w:rsidR="002550E9" w:rsidRPr="002A2C82" w:rsidRDefault="002A2C82" w:rsidP="002550E9">
      <w:pPr>
        <w:keepLines/>
      </w:pPr>
      <w:r>
        <w:t xml:space="preserve">Revised in parallel session, merging </w:t>
      </w:r>
      <w:r w:rsidRPr="002A2C82">
        <w:rPr>
          <w:color w:val="0000FF"/>
        </w:rPr>
        <w:t>TD S2</w:t>
      </w:r>
      <w:r w:rsidRPr="002A2C82">
        <w:rPr>
          <w:color w:val="0000FF"/>
        </w:rPr>
        <w:noBreakHyphen/>
        <w:t>171213</w:t>
      </w:r>
      <w:r>
        <w:t xml:space="preserve">, to </w:t>
      </w:r>
      <w:r w:rsidRPr="002A2C82">
        <w:rPr>
          <w:color w:val="0000FF"/>
        </w:rPr>
        <w:t>TD S2</w:t>
      </w:r>
      <w:r w:rsidRPr="002A2C82">
        <w:rPr>
          <w:color w:val="0000FF"/>
        </w:rPr>
        <w:noBreakHyphen/>
        <w:t>171213</w:t>
      </w:r>
      <w:r>
        <w:t xml:space="preserve">. </w:t>
      </w:r>
      <w:r w:rsidR="00042070">
        <w:t xml:space="preserve">Revised in parallel session to </w:t>
      </w:r>
      <w:r w:rsidR="00042070" w:rsidRPr="002A2C82">
        <w:rPr>
          <w:color w:val="0000FF"/>
        </w:rPr>
        <w:t>TD S2</w:t>
      </w:r>
      <w:r w:rsidR="00042070" w:rsidRPr="002A2C82">
        <w:rPr>
          <w:color w:val="0000FF"/>
        </w:rPr>
        <w:noBreakHyphen/>
      </w:r>
      <w:r w:rsidR="00042070">
        <w:rPr>
          <w:color w:val="0000FF"/>
        </w:rPr>
        <w:t>171570</w:t>
      </w:r>
      <w:r w:rsidR="00042070">
        <w:t xml:space="preserve">. </w:t>
      </w:r>
      <w:r w:rsidR="00042070" w:rsidRPr="00042070">
        <w:rPr>
          <w:color w:val="FF0000"/>
        </w:rPr>
        <w:t>Agreed</w:t>
      </w:r>
      <w:r w:rsidR="00042070">
        <w:t xml:space="preserve"> in parallel session.</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171157</w:t>
      </w:r>
      <w:r w:rsidRPr="007C069E">
        <w:t xml:space="preserve"> </w:t>
      </w:r>
      <w:r>
        <w:t>(P-CR) Architectural assumptions and requirements update. (Source: KPN).</w:t>
      </w:r>
      <w:r>
        <w:br/>
      </w:r>
      <w:r w:rsidRPr="007C069E">
        <w:rPr>
          <w:b/>
        </w:rPr>
        <w:t>Abstract:</w:t>
      </w:r>
      <w:r w:rsidRPr="007C069E">
        <w:t xml:space="preserve"> </w:t>
      </w:r>
      <w:r>
        <w:t xml:space="preserve">This paper proposes two new architectural assumptions for the </w:t>
      </w:r>
      <w:r w:rsidRPr="007C069E">
        <w:rPr>
          <w:noProof/>
        </w:rPr>
        <w:t>eRemote-UE's</w:t>
      </w:r>
      <w:r>
        <w:t xml:space="preserve"> connection to the network.</w:t>
      </w:r>
    </w:p>
    <w:p w:rsidR="002550E9" w:rsidRPr="007C069E" w:rsidRDefault="002550E9" w:rsidP="002550E9">
      <w:pPr>
        <w:keepNext/>
        <w:keepLines/>
      </w:pPr>
      <w:r>
        <w:rPr>
          <w:b/>
        </w:rPr>
        <w:t>Discussion and conclusion:</w:t>
      </w:r>
    </w:p>
    <w:p w:rsidR="002550E9" w:rsidRPr="002A2C82" w:rsidRDefault="002A2C82" w:rsidP="002550E9">
      <w:pPr>
        <w:keepLines/>
      </w:pPr>
      <w:r>
        <w:t xml:space="preserve">Merged into </w:t>
      </w:r>
      <w:r w:rsidRPr="002A2C82">
        <w:rPr>
          <w:color w:val="0000FF"/>
        </w:rPr>
        <w:t>TD S2</w:t>
      </w:r>
      <w:r w:rsidRPr="002A2C82">
        <w:rPr>
          <w:color w:val="0000FF"/>
        </w:rPr>
        <w:noBreakHyphen/>
        <w:t>171213</w:t>
      </w:r>
      <w:r>
        <w:t>.</w:t>
      </w:r>
    </w:p>
    <w:p w:rsidR="002550E9" w:rsidRDefault="002550E9" w:rsidP="002550E9">
      <w:pPr>
        <w:pStyle w:val="NormTop"/>
      </w:pPr>
      <w:r>
        <w:rPr>
          <w:color w:val="0000FF"/>
        </w:rPr>
        <w:t>TD S2</w:t>
      </w:r>
      <w:r>
        <w:rPr>
          <w:color w:val="0000FF"/>
        </w:rPr>
        <w:noBreakHyphen/>
        <w:t>170872</w:t>
      </w:r>
      <w:r w:rsidRPr="007C069E">
        <w:t xml:space="preserve"> </w:t>
      </w:r>
      <w:r>
        <w:t xml:space="preserve">(P-CR) </w:t>
      </w:r>
      <w:r w:rsidRPr="007C069E">
        <w:rPr>
          <w:noProof/>
        </w:rPr>
        <w:t xml:space="preserve">eRemote </w:t>
      </w:r>
      <w:r>
        <w:t>UE registration and MM procedure optimizations. (Source: Sony).</w:t>
      </w:r>
      <w:r>
        <w:br/>
      </w:r>
      <w:r w:rsidRPr="007C069E">
        <w:rPr>
          <w:b/>
        </w:rPr>
        <w:t>Abstract:</w:t>
      </w:r>
      <w:r w:rsidRPr="007C069E">
        <w:t xml:space="preserve"> </w:t>
      </w:r>
      <w:r>
        <w:t xml:space="preserve">Propose additions on the architecture assumptions to </w:t>
      </w:r>
      <w:r w:rsidRPr="007C069E">
        <w:rPr>
          <w:noProof/>
        </w:rPr>
        <w:t>eRemote-UE</w:t>
      </w:r>
      <w:r>
        <w:t xml:space="preserve"> and </w:t>
      </w:r>
      <w:r w:rsidRPr="007C069E">
        <w:rPr>
          <w:noProof/>
        </w:rPr>
        <w:t>eRelay-UE</w:t>
      </w:r>
      <w:r>
        <w:t xml:space="preserve"> MM procedures.</w:t>
      </w:r>
    </w:p>
    <w:p w:rsidR="002550E9" w:rsidRPr="007C069E" w:rsidRDefault="002550E9" w:rsidP="002550E9">
      <w:pPr>
        <w:keepNext/>
        <w:keepLines/>
      </w:pPr>
      <w:r>
        <w:rPr>
          <w:b/>
        </w:rPr>
        <w:t>Discussion and conclusion:</w:t>
      </w:r>
    </w:p>
    <w:p w:rsidR="002550E9" w:rsidRPr="002A2C82" w:rsidRDefault="00715F84" w:rsidP="002550E9">
      <w:pPr>
        <w:keepLines/>
      </w:pPr>
      <w:r w:rsidRPr="00715F84">
        <w:rPr>
          <w:color w:val="0000FF"/>
        </w:rPr>
        <w:t>Noted</w:t>
      </w:r>
      <w:r>
        <w:t xml:space="preserve"> in parallel session</w:t>
      </w:r>
      <w:r w:rsidR="002A2C82">
        <w:t>.</w:t>
      </w:r>
    </w:p>
    <w:p w:rsidR="002550E9" w:rsidRDefault="002550E9" w:rsidP="002550E9">
      <w:pPr>
        <w:pStyle w:val="H6"/>
        <w:rPr>
          <w:color w:val="0000FF"/>
        </w:rPr>
      </w:pPr>
      <w:r>
        <w:rPr>
          <w:color w:val="0000FF"/>
        </w:rPr>
        <w:t>Key Issues</w:t>
      </w:r>
    </w:p>
    <w:p w:rsidR="002550E9" w:rsidRDefault="002550E9" w:rsidP="002550E9">
      <w:pPr>
        <w:pStyle w:val="NormTop"/>
        <w:pBdr>
          <w:top w:val="none" w:sz="0" w:space="0" w:color="auto"/>
        </w:pBdr>
      </w:pPr>
      <w:r>
        <w:rPr>
          <w:color w:val="0000FF"/>
        </w:rPr>
        <w:t>TD S2</w:t>
      </w:r>
      <w:r>
        <w:rPr>
          <w:color w:val="0000FF"/>
        </w:rPr>
        <w:noBreakHyphen/>
        <w:t>170832</w:t>
      </w:r>
      <w:r w:rsidRPr="007C069E">
        <w:t xml:space="preserve"> </w:t>
      </w:r>
      <w:r>
        <w:t>(P-CR) Update to Key Issue #3. (Source: Intel).</w:t>
      </w:r>
      <w:r>
        <w:br/>
      </w:r>
      <w:r w:rsidRPr="007C069E">
        <w:rPr>
          <w:b/>
        </w:rPr>
        <w:t>Abstract:</w:t>
      </w:r>
      <w:r w:rsidRPr="007C069E">
        <w:t xml:space="preserve"> </w:t>
      </w:r>
      <w:r>
        <w:t>This contribution proposes to update key issue #3 for FS_REAR in 23.733.</w:t>
      </w:r>
    </w:p>
    <w:p w:rsidR="002A2C82" w:rsidRPr="002A2C82" w:rsidRDefault="002A2C82" w:rsidP="002A2C82">
      <w:pPr>
        <w:keepNext/>
        <w:rPr>
          <w:i/>
        </w:rPr>
      </w:pPr>
      <w:r w:rsidRPr="002A2C82">
        <w:rPr>
          <w:i/>
        </w:rPr>
        <w:t>Parallel comment: Change to editor's note + rewording.</w:t>
      </w:r>
    </w:p>
    <w:p w:rsidR="002550E9" w:rsidRPr="007C069E" w:rsidRDefault="002550E9" w:rsidP="002550E9">
      <w:pPr>
        <w:keepNext/>
        <w:keepLines/>
      </w:pPr>
      <w:r>
        <w:rPr>
          <w:b/>
        </w:rPr>
        <w:t>Discussion and conclusion:</w:t>
      </w:r>
    </w:p>
    <w:p w:rsidR="002550E9" w:rsidRPr="002A2C82" w:rsidRDefault="002A2C82" w:rsidP="002550E9">
      <w:pPr>
        <w:keepLines/>
      </w:pPr>
      <w:r>
        <w:t xml:space="preserve">Revised in parallel session to </w:t>
      </w:r>
      <w:r w:rsidRPr="002A2C82">
        <w:rPr>
          <w:color w:val="0000FF"/>
        </w:rPr>
        <w:t>TD S2</w:t>
      </w:r>
      <w:r w:rsidRPr="002A2C82">
        <w:rPr>
          <w:color w:val="0000FF"/>
        </w:rPr>
        <w:noBreakHyphen/>
        <w:t>171214</w:t>
      </w:r>
      <w:r>
        <w:t xml:space="preserve">. </w:t>
      </w:r>
      <w:r w:rsidR="00042070" w:rsidRPr="00042070">
        <w:rPr>
          <w:color w:val="FF0000"/>
        </w:rPr>
        <w:t>Agreed</w:t>
      </w:r>
      <w:r w:rsidR="00042070">
        <w:t xml:space="preserve"> in parallel session.</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170833</w:t>
      </w:r>
      <w:r w:rsidRPr="007C069E">
        <w:t xml:space="preserve"> </w:t>
      </w:r>
      <w:r>
        <w:t>(P-CR) Update to Key Issue #4. (Source: Intel, Qualcomm Incorporated).</w:t>
      </w:r>
      <w:r>
        <w:br/>
      </w:r>
      <w:r w:rsidRPr="007C069E">
        <w:rPr>
          <w:b/>
        </w:rPr>
        <w:t>Abstract:</w:t>
      </w:r>
      <w:r w:rsidRPr="007C069E">
        <w:t xml:space="preserve"> </w:t>
      </w:r>
      <w:r>
        <w:t>This contribution proposes to update key issue #4 for FS_REAR in 23.733.</w:t>
      </w:r>
    </w:p>
    <w:p w:rsidR="002A2C82" w:rsidRPr="002A2C82" w:rsidRDefault="002A2C82" w:rsidP="002A2C82">
      <w:pPr>
        <w:keepNext/>
        <w:rPr>
          <w:i/>
        </w:rPr>
      </w:pPr>
      <w:r w:rsidRPr="002A2C82">
        <w:rPr>
          <w:i/>
        </w:rPr>
        <w:t xml:space="preserve">Parallel comment: </w:t>
      </w:r>
      <w:r>
        <w:rPr>
          <w:i/>
        </w:rPr>
        <w:t>- Remove 'PDN connection' from title; - change 1st paragraph. Accordingly - remove 1st bullet - generalise 3rd bullet.</w:t>
      </w:r>
    </w:p>
    <w:p w:rsidR="002550E9" w:rsidRPr="007C069E" w:rsidRDefault="002550E9" w:rsidP="002550E9">
      <w:pPr>
        <w:keepNext/>
        <w:keepLines/>
      </w:pPr>
      <w:r>
        <w:rPr>
          <w:b/>
        </w:rPr>
        <w:t>Discussion and conclusion:</w:t>
      </w:r>
    </w:p>
    <w:p w:rsidR="002A2C82" w:rsidRPr="002A2C82" w:rsidRDefault="002A2C82" w:rsidP="002A2C82">
      <w:pPr>
        <w:keepLines/>
      </w:pPr>
      <w:r>
        <w:t xml:space="preserve">Revised in parallel session to </w:t>
      </w:r>
      <w:r w:rsidRPr="002A2C82">
        <w:rPr>
          <w:color w:val="0000FF"/>
        </w:rPr>
        <w:t>TD S2</w:t>
      </w:r>
      <w:r w:rsidRPr="002A2C82">
        <w:rPr>
          <w:color w:val="0000FF"/>
        </w:rPr>
        <w:noBreakHyphen/>
      </w:r>
      <w:r>
        <w:rPr>
          <w:color w:val="0000FF"/>
        </w:rPr>
        <w:t>171215</w:t>
      </w:r>
      <w:r>
        <w:t xml:space="preserve">. </w:t>
      </w:r>
      <w:r w:rsidR="00715F84" w:rsidRPr="00715F84">
        <w:rPr>
          <w:color w:val="FF0000"/>
        </w:rPr>
        <w:t>Agreed</w:t>
      </w:r>
      <w:r w:rsidR="00715F84">
        <w:t xml:space="preserve"> in parallel session</w:t>
      </w:r>
      <w:r>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lastRenderedPageBreak/>
        <w:t>TD S2</w:t>
      </w:r>
      <w:r>
        <w:rPr>
          <w:color w:val="0000FF"/>
        </w:rPr>
        <w:noBreakHyphen/>
        <w:t>170834</w:t>
      </w:r>
      <w:r w:rsidRPr="007C069E">
        <w:t xml:space="preserve"> </w:t>
      </w:r>
      <w:r>
        <w:t>(P-CR) Update to Key Issue #5. (Source: Intel).</w:t>
      </w:r>
      <w:r>
        <w:br/>
      </w:r>
      <w:r w:rsidRPr="007C069E">
        <w:rPr>
          <w:b/>
        </w:rPr>
        <w:t>Abstract:</w:t>
      </w:r>
      <w:r w:rsidRPr="007C069E">
        <w:t xml:space="preserve"> </w:t>
      </w:r>
      <w:r>
        <w:t>This contribution proposes to update key issue #5 for FS_REAR in 23.733.</w:t>
      </w:r>
    </w:p>
    <w:p w:rsidR="002A2C82" w:rsidRPr="002A2C82" w:rsidRDefault="002A2C82" w:rsidP="002A2C82">
      <w:pPr>
        <w:keepNext/>
        <w:rPr>
          <w:i/>
        </w:rPr>
      </w:pPr>
      <w:r w:rsidRPr="002A2C82">
        <w:rPr>
          <w:i/>
        </w:rPr>
        <w:t xml:space="preserve">Parallel comment: </w:t>
      </w:r>
      <w:r>
        <w:rPr>
          <w:i/>
        </w:rPr>
        <w:t>- Work on justification and clarify 2nd bullet.</w:t>
      </w:r>
    </w:p>
    <w:p w:rsidR="00042070" w:rsidRPr="002A2C82" w:rsidRDefault="00042070" w:rsidP="00042070">
      <w:pPr>
        <w:keepNext/>
        <w:rPr>
          <w:i/>
        </w:rPr>
      </w:pPr>
      <w:r w:rsidRPr="002A2C82">
        <w:rPr>
          <w:i/>
        </w:rPr>
        <w:t xml:space="preserve">Parallel comment: </w:t>
      </w:r>
      <w:r>
        <w:rPr>
          <w:i/>
        </w:rPr>
        <w:t>- Fixed co-signers list.</w:t>
      </w:r>
    </w:p>
    <w:p w:rsidR="002550E9" w:rsidRPr="007C069E" w:rsidRDefault="002550E9" w:rsidP="002550E9">
      <w:pPr>
        <w:keepNext/>
        <w:keepLines/>
      </w:pPr>
      <w:r>
        <w:rPr>
          <w:b/>
        </w:rPr>
        <w:t>Discussion and conclusion:</w:t>
      </w:r>
    </w:p>
    <w:p w:rsidR="002A2C82" w:rsidRPr="002A2C82" w:rsidRDefault="002A2C82" w:rsidP="002A2C82">
      <w:pPr>
        <w:keepLines/>
      </w:pPr>
      <w:r>
        <w:t xml:space="preserve">Revised in parallel session to </w:t>
      </w:r>
      <w:r w:rsidRPr="002A2C82">
        <w:rPr>
          <w:color w:val="0000FF"/>
        </w:rPr>
        <w:t>TD S2</w:t>
      </w:r>
      <w:r w:rsidRPr="002A2C82">
        <w:rPr>
          <w:color w:val="0000FF"/>
        </w:rPr>
        <w:noBreakHyphen/>
      </w:r>
      <w:r>
        <w:rPr>
          <w:color w:val="0000FF"/>
        </w:rPr>
        <w:t>171216</w:t>
      </w:r>
      <w:r>
        <w:t>.</w:t>
      </w:r>
      <w:r w:rsidR="00042070" w:rsidRPr="00042070">
        <w:t xml:space="preserve"> </w:t>
      </w:r>
      <w:r w:rsidR="00042070">
        <w:t xml:space="preserve">Revised in parallel session to </w:t>
      </w:r>
      <w:r w:rsidR="00042070" w:rsidRPr="002A2C82">
        <w:rPr>
          <w:color w:val="0000FF"/>
        </w:rPr>
        <w:t>TD S2</w:t>
      </w:r>
      <w:r w:rsidR="00042070" w:rsidRPr="002A2C82">
        <w:rPr>
          <w:color w:val="0000FF"/>
        </w:rPr>
        <w:noBreakHyphen/>
      </w:r>
      <w:r w:rsidR="00042070">
        <w:rPr>
          <w:color w:val="0000FF"/>
        </w:rPr>
        <w:t>171571</w:t>
      </w:r>
      <w:r w:rsidR="00042070">
        <w:t>.</w:t>
      </w:r>
      <w:r>
        <w:t xml:space="preserve"> </w:t>
      </w:r>
      <w:r w:rsidR="00042070" w:rsidRPr="00715F84">
        <w:rPr>
          <w:color w:val="FF0000"/>
        </w:rPr>
        <w:t>Agreed</w:t>
      </w:r>
      <w:r w:rsidR="00042070">
        <w:t xml:space="preserve"> in parallel session.</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170905</w:t>
      </w:r>
      <w:r w:rsidRPr="007C069E">
        <w:t xml:space="preserve"> </w:t>
      </w:r>
      <w:r>
        <w:t xml:space="preserve">(P-CR) New key issue: Access Control for </w:t>
      </w:r>
      <w:r w:rsidRPr="007C069E">
        <w:rPr>
          <w:noProof/>
        </w:rPr>
        <w:t>eRemote-UE</w:t>
      </w:r>
      <w:r>
        <w:t>. (Source: LG Electronics).</w:t>
      </w:r>
      <w:r>
        <w:br/>
      </w:r>
      <w:r w:rsidRPr="007C069E">
        <w:rPr>
          <w:b/>
        </w:rPr>
        <w:t>Abstract:</w:t>
      </w:r>
      <w:r w:rsidRPr="007C069E">
        <w:t xml:space="preserve"> </w:t>
      </w:r>
      <w:r>
        <w:t xml:space="preserve">This paper proposes a new key issue for Access Control for </w:t>
      </w:r>
      <w:r w:rsidRPr="007C069E">
        <w:rPr>
          <w:noProof/>
        </w:rPr>
        <w:t>eRemote-UE</w:t>
      </w:r>
      <w:r>
        <w:t>.</w:t>
      </w:r>
    </w:p>
    <w:p w:rsidR="002550E9" w:rsidRPr="007C069E" w:rsidRDefault="002550E9" w:rsidP="002550E9">
      <w:pPr>
        <w:keepNext/>
        <w:keepLines/>
      </w:pPr>
      <w:r>
        <w:rPr>
          <w:b/>
        </w:rPr>
        <w:t>Discussion and conclusion:</w:t>
      </w:r>
    </w:p>
    <w:p w:rsidR="002A2C82" w:rsidRPr="002A2C82" w:rsidRDefault="002A2C82" w:rsidP="002A2C82">
      <w:pPr>
        <w:keepLines/>
      </w:pPr>
      <w:r>
        <w:t xml:space="preserve">Revised in parallel session to </w:t>
      </w:r>
      <w:r w:rsidRPr="002A2C82">
        <w:rPr>
          <w:color w:val="0000FF"/>
        </w:rPr>
        <w:t>TD S2</w:t>
      </w:r>
      <w:r w:rsidRPr="002A2C82">
        <w:rPr>
          <w:color w:val="0000FF"/>
        </w:rPr>
        <w:noBreakHyphen/>
      </w:r>
      <w:r>
        <w:rPr>
          <w:color w:val="0000FF"/>
        </w:rPr>
        <w:t>171217</w:t>
      </w:r>
      <w:r>
        <w:t xml:space="preserve">. </w:t>
      </w:r>
      <w:r w:rsidR="00CC1F32">
        <w:t xml:space="preserve">This was </w:t>
      </w:r>
      <w:r w:rsidR="00CC1F32" w:rsidRPr="00CC1F32">
        <w:rPr>
          <w:color w:val="FF0000"/>
        </w:rPr>
        <w:t>withdrawn</w:t>
      </w:r>
      <w:r w:rsidR="00CC1F32">
        <w:t xml:space="preserve"> (not provided).</w:t>
      </w:r>
    </w:p>
    <w:p w:rsidR="002550E9" w:rsidRDefault="002550E9" w:rsidP="002550E9">
      <w:pPr>
        <w:pStyle w:val="NormTop"/>
      </w:pPr>
      <w:r>
        <w:rPr>
          <w:color w:val="0000FF"/>
        </w:rPr>
        <w:t>TD S2</w:t>
      </w:r>
      <w:r>
        <w:rPr>
          <w:color w:val="0000FF"/>
        </w:rPr>
        <w:noBreakHyphen/>
        <w:t>171176</w:t>
      </w:r>
      <w:r w:rsidRPr="007C069E">
        <w:t xml:space="preserve"> </w:t>
      </w:r>
      <w:r>
        <w:t xml:space="preserve">(P-CR) Addition to Key Issue #2 on </w:t>
      </w:r>
      <w:r w:rsidRPr="007C069E">
        <w:rPr>
          <w:noProof/>
        </w:rPr>
        <w:t>eRelay-UE</w:t>
      </w:r>
      <w:r>
        <w:t xml:space="preserve"> discovery and selection. (Source: ITRI).</w:t>
      </w:r>
      <w:r>
        <w:br/>
      </w:r>
      <w:r w:rsidRPr="007C069E">
        <w:rPr>
          <w:b/>
        </w:rPr>
        <w:t>Abstract:</w:t>
      </w:r>
      <w:r w:rsidRPr="007C069E">
        <w:t xml:space="preserve"> </w:t>
      </w:r>
      <w:r>
        <w:t>This paper proposes addition to key issue #2 related to discovery of non-3GPP accesses.</w:t>
      </w:r>
    </w:p>
    <w:p w:rsidR="002550E9" w:rsidRPr="007C069E" w:rsidRDefault="002550E9" w:rsidP="002550E9">
      <w:pPr>
        <w:keepNext/>
        <w:keepLines/>
      </w:pPr>
      <w:r>
        <w:rPr>
          <w:b/>
        </w:rPr>
        <w:t>Discussion and conclusion:</w:t>
      </w:r>
    </w:p>
    <w:p w:rsidR="002550E9" w:rsidRPr="002A2C82" w:rsidRDefault="00715F84" w:rsidP="002550E9">
      <w:pPr>
        <w:keepLines/>
      </w:pPr>
      <w:r w:rsidRPr="00715F84">
        <w:rPr>
          <w:color w:val="0000FF"/>
        </w:rPr>
        <w:t>Noted</w:t>
      </w:r>
      <w:r>
        <w:t xml:space="preserve"> in parallel session</w:t>
      </w:r>
      <w:r w:rsidR="002A2C82">
        <w:t>.</w:t>
      </w:r>
    </w:p>
    <w:p w:rsidR="002550E9" w:rsidRDefault="002550E9" w:rsidP="002550E9">
      <w:pPr>
        <w:pStyle w:val="H6"/>
        <w:rPr>
          <w:color w:val="0000FF"/>
        </w:rPr>
      </w:pPr>
      <w:r>
        <w:rPr>
          <w:color w:val="0000FF"/>
        </w:rPr>
        <w:t>Solutions to Key Issue #1</w:t>
      </w:r>
    </w:p>
    <w:p w:rsidR="002550E9" w:rsidRDefault="002550E9" w:rsidP="002550E9">
      <w:pPr>
        <w:pStyle w:val="NormTop"/>
        <w:pBdr>
          <w:top w:val="none" w:sz="0" w:space="0" w:color="auto"/>
        </w:pBdr>
      </w:pPr>
      <w:r>
        <w:rPr>
          <w:color w:val="0000FF"/>
        </w:rPr>
        <w:t>TD S2</w:t>
      </w:r>
      <w:r>
        <w:rPr>
          <w:color w:val="0000FF"/>
        </w:rPr>
        <w:noBreakHyphen/>
        <w:t>170835</w:t>
      </w:r>
      <w:r w:rsidRPr="007C069E">
        <w:t xml:space="preserve"> </w:t>
      </w:r>
      <w:r>
        <w:t>(P-CR) Solution to Key Issue #1. (Source: Intel).</w:t>
      </w:r>
      <w:r>
        <w:br/>
      </w:r>
      <w:r w:rsidRPr="007C069E">
        <w:rPr>
          <w:b/>
        </w:rPr>
        <w:t>Abstract:</w:t>
      </w:r>
      <w:r w:rsidRPr="007C069E">
        <w:t xml:space="preserve"> </w:t>
      </w:r>
      <w:r>
        <w:t>This contribution proposes solution to key issue #1 for FS_REAR in 23.733.</w:t>
      </w:r>
    </w:p>
    <w:p w:rsidR="002550E9" w:rsidRPr="007C069E" w:rsidRDefault="002550E9" w:rsidP="002550E9">
      <w:pPr>
        <w:keepNext/>
        <w:keepLines/>
      </w:pPr>
      <w:r>
        <w:rPr>
          <w:b/>
        </w:rPr>
        <w:t>Discussion and conclusion:</w:t>
      </w:r>
    </w:p>
    <w:p w:rsidR="002A2C82" w:rsidRPr="002A2C82" w:rsidRDefault="002A2C82" w:rsidP="002A2C82">
      <w:pPr>
        <w:keepLines/>
      </w:pPr>
      <w:r>
        <w:t xml:space="preserve">Revised in parallel session to </w:t>
      </w:r>
      <w:r w:rsidRPr="002A2C82">
        <w:rPr>
          <w:color w:val="0000FF"/>
        </w:rPr>
        <w:t>TD S2</w:t>
      </w:r>
      <w:r w:rsidRPr="002A2C82">
        <w:rPr>
          <w:color w:val="0000FF"/>
        </w:rPr>
        <w:noBreakHyphen/>
      </w:r>
      <w:r>
        <w:rPr>
          <w:color w:val="0000FF"/>
        </w:rPr>
        <w:t>171218</w:t>
      </w:r>
      <w:r>
        <w:t xml:space="preserve">. </w:t>
      </w:r>
      <w:r w:rsidR="00042070" w:rsidRPr="00715F84">
        <w:rPr>
          <w:color w:val="FF0000"/>
        </w:rPr>
        <w:t>Agreed</w:t>
      </w:r>
      <w:r w:rsidR="00042070">
        <w:t xml:space="preserve"> in parallel session.</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170995</w:t>
      </w:r>
      <w:r w:rsidRPr="007C069E">
        <w:t xml:space="preserve"> </w:t>
      </w:r>
      <w:r>
        <w:t xml:space="preserve">(P-CR) Solution on authentication and authorization for indirect 3GPP communication. (Source: Huawei, </w:t>
      </w:r>
      <w:r w:rsidRPr="007C069E">
        <w:rPr>
          <w:noProof/>
        </w:rPr>
        <w:t>HiSilicon</w:t>
      </w:r>
      <w:r>
        <w:t xml:space="preserve">). (Revision of </w:t>
      </w:r>
      <w:r>
        <w:rPr>
          <w:color w:val="0000FF"/>
        </w:rPr>
        <w:t>TD S2</w:t>
      </w:r>
      <w:r>
        <w:rPr>
          <w:color w:val="0000FF"/>
        </w:rPr>
        <w:noBreakHyphen/>
      </w:r>
      <w:r w:rsidRPr="007C069E">
        <w:rPr>
          <w:color w:val="0000FF"/>
        </w:rPr>
        <w:t>170090</w:t>
      </w:r>
      <w:r w:rsidRPr="007C069E">
        <w:t>).</w:t>
      </w:r>
      <w:r>
        <w:br/>
      </w:r>
      <w:r w:rsidRPr="007C069E">
        <w:rPr>
          <w:b/>
        </w:rPr>
        <w:t>Abstract:</w:t>
      </w:r>
      <w:r w:rsidRPr="007C069E">
        <w:t xml:space="preserve"> </w:t>
      </w:r>
      <w:r>
        <w:t>This paper proposes a solution for the key issue#1: Authentication and Authorization for indirect 3GPP communication.</w:t>
      </w:r>
    </w:p>
    <w:p w:rsidR="00042070" w:rsidRPr="00042070" w:rsidRDefault="00042070" w:rsidP="00042070">
      <w:pPr>
        <w:keepNext/>
        <w:rPr>
          <w:i/>
        </w:rPr>
      </w:pPr>
      <w:r w:rsidRPr="00042070">
        <w:rPr>
          <w:i/>
        </w:rPr>
        <w:t>Parallel comment: Fix step 0 in option B.</w:t>
      </w:r>
    </w:p>
    <w:p w:rsidR="002550E9" w:rsidRPr="007C069E" w:rsidRDefault="002550E9" w:rsidP="002550E9">
      <w:pPr>
        <w:keepNext/>
        <w:keepLines/>
      </w:pPr>
      <w:r>
        <w:rPr>
          <w:b/>
        </w:rPr>
        <w:t>Discussion and conclusion:</w:t>
      </w:r>
    </w:p>
    <w:p w:rsidR="002A2C82" w:rsidRPr="002A2C82" w:rsidRDefault="002A2C82" w:rsidP="002A2C82">
      <w:pPr>
        <w:keepLines/>
      </w:pPr>
      <w:r>
        <w:t xml:space="preserve">Revised in parallel session to </w:t>
      </w:r>
      <w:r w:rsidRPr="002A2C82">
        <w:rPr>
          <w:color w:val="0000FF"/>
        </w:rPr>
        <w:t>TD S2</w:t>
      </w:r>
      <w:r w:rsidRPr="002A2C82">
        <w:rPr>
          <w:color w:val="0000FF"/>
        </w:rPr>
        <w:noBreakHyphen/>
      </w:r>
      <w:r>
        <w:rPr>
          <w:color w:val="0000FF"/>
        </w:rPr>
        <w:t>171219</w:t>
      </w:r>
      <w:r>
        <w:t>.</w:t>
      </w:r>
      <w:r w:rsidR="00042070" w:rsidRPr="00042070">
        <w:t xml:space="preserve"> </w:t>
      </w:r>
      <w:r w:rsidR="00042070">
        <w:t xml:space="preserve">Revised in parallel session to </w:t>
      </w:r>
      <w:r w:rsidR="00042070" w:rsidRPr="002A2C82">
        <w:rPr>
          <w:color w:val="0000FF"/>
        </w:rPr>
        <w:t>TD S2</w:t>
      </w:r>
      <w:r w:rsidR="00042070" w:rsidRPr="002A2C82">
        <w:rPr>
          <w:color w:val="0000FF"/>
        </w:rPr>
        <w:noBreakHyphen/>
      </w:r>
      <w:r w:rsidR="00042070">
        <w:rPr>
          <w:color w:val="0000FF"/>
        </w:rPr>
        <w:t>171573</w:t>
      </w:r>
      <w:r w:rsidR="00042070">
        <w:t>.</w:t>
      </w:r>
      <w:r>
        <w:t xml:space="preserve"> </w:t>
      </w:r>
      <w:r w:rsidR="00042070">
        <w:t xml:space="preserve">Revised in parallel session to </w:t>
      </w:r>
      <w:r w:rsidR="00042070" w:rsidRPr="002A2C82">
        <w:rPr>
          <w:color w:val="0000FF"/>
        </w:rPr>
        <w:t>TD S2</w:t>
      </w:r>
      <w:r w:rsidR="00042070" w:rsidRPr="002A2C82">
        <w:rPr>
          <w:color w:val="0000FF"/>
        </w:rPr>
        <w:noBreakHyphen/>
      </w:r>
      <w:r w:rsidR="00042070">
        <w:rPr>
          <w:color w:val="0000FF"/>
        </w:rPr>
        <w:t>171578</w:t>
      </w:r>
      <w:r w:rsidR="00042070">
        <w:t>.</w:t>
      </w:r>
      <w:r>
        <w:rPr>
          <w:lang w:eastAsia="en-US"/>
        </w:rPr>
        <w:t xml:space="preserve"> </w:t>
      </w:r>
      <w:r w:rsidR="00042070" w:rsidRPr="00715F84">
        <w:rPr>
          <w:color w:val="FF0000"/>
        </w:rPr>
        <w:t>Agreed</w:t>
      </w:r>
      <w:r w:rsidR="00042070">
        <w:t xml:space="preserve"> in parallel session.</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171174</w:t>
      </w:r>
      <w:r w:rsidRPr="007C069E">
        <w:t xml:space="preserve"> </w:t>
      </w:r>
      <w:r>
        <w:t>(P-CR) Solution to key issue 1. (Source: Nokia).</w:t>
      </w:r>
      <w:r>
        <w:br/>
      </w:r>
      <w:r w:rsidRPr="007C069E">
        <w:rPr>
          <w:b/>
        </w:rPr>
        <w:t>Abstract:</w:t>
      </w:r>
      <w:r w:rsidRPr="007C069E">
        <w:t xml:space="preserve"> </w:t>
      </w:r>
      <w:r>
        <w:t>This contribution proposes a solution to key issue 1.</w:t>
      </w:r>
    </w:p>
    <w:p w:rsidR="00042070" w:rsidRPr="00042070" w:rsidRDefault="00042070" w:rsidP="00042070">
      <w:pPr>
        <w:keepNext/>
        <w:rPr>
          <w:i/>
        </w:rPr>
      </w:pPr>
      <w:r w:rsidRPr="00042070">
        <w:rPr>
          <w:i/>
        </w:rPr>
        <w:t xml:space="preserve">Parallel comment: </w:t>
      </w:r>
      <w:r>
        <w:rPr>
          <w:i/>
        </w:rPr>
        <w:t>- paired -&gt; associated - re-label bullets</w:t>
      </w:r>
    </w:p>
    <w:p w:rsidR="002550E9" w:rsidRPr="007C069E" w:rsidRDefault="002550E9" w:rsidP="002550E9">
      <w:pPr>
        <w:keepNext/>
        <w:keepLines/>
      </w:pPr>
      <w:r>
        <w:rPr>
          <w:b/>
        </w:rPr>
        <w:t>Discussion and conclusion:</w:t>
      </w:r>
    </w:p>
    <w:p w:rsidR="002A2C82" w:rsidRPr="002A2C82" w:rsidRDefault="002A2C82" w:rsidP="002A2C82">
      <w:pPr>
        <w:keepLines/>
      </w:pPr>
      <w:r>
        <w:t xml:space="preserve">Revised in parallel session to </w:t>
      </w:r>
      <w:r w:rsidRPr="002A2C82">
        <w:rPr>
          <w:color w:val="0000FF"/>
        </w:rPr>
        <w:t>TD S2</w:t>
      </w:r>
      <w:r w:rsidRPr="002A2C82">
        <w:rPr>
          <w:color w:val="0000FF"/>
        </w:rPr>
        <w:noBreakHyphen/>
      </w:r>
      <w:r>
        <w:rPr>
          <w:color w:val="0000FF"/>
        </w:rPr>
        <w:t>171220</w:t>
      </w:r>
      <w:r>
        <w:t xml:space="preserve">. </w:t>
      </w:r>
      <w:r w:rsidR="00042070">
        <w:t xml:space="preserve">Revised in parallel session to </w:t>
      </w:r>
      <w:r w:rsidR="00042070" w:rsidRPr="002A2C82">
        <w:rPr>
          <w:color w:val="0000FF"/>
        </w:rPr>
        <w:t>TD S2</w:t>
      </w:r>
      <w:r w:rsidR="00042070" w:rsidRPr="002A2C82">
        <w:rPr>
          <w:color w:val="0000FF"/>
        </w:rPr>
        <w:noBreakHyphen/>
      </w:r>
      <w:r w:rsidR="00042070">
        <w:rPr>
          <w:color w:val="0000FF"/>
        </w:rPr>
        <w:t>171572</w:t>
      </w:r>
      <w:r w:rsidR="00042070">
        <w:t>.</w:t>
      </w:r>
      <w:r>
        <w:rPr>
          <w:lang w:eastAsia="en-US"/>
        </w:rPr>
        <w:t xml:space="preserve"> </w:t>
      </w:r>
      <w:r w:rsidR="00042070" w:rsidRPr="00715F84">
        <w:rPr>
          <w:color w:val="FF0000"/>
        </w:rPr>
        <w:t>Agreed</w:t>
      </w:r>
      <w:r w:rsidR="00042070">
        <w:t xml:space="preserve"> in parallel session.</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171082</w:t>
      </w:r>
      <w:r w:rsidRPr="007C069E">
        <w:t xml:space="preserve"> </w:t>
      </w:r>
      <w:r>
        <w:t>(P-CR) Solution on authentication and authorization for indirect 3GPP communication. (Source: Samsung).</w:t>
      </w:r>
      <w:r>
        <w:br/>
      </w:r>
      <w:r w:rsidRPr="007C069E">
        <w:rPr>
          <w:b/>
        </w:rPr>
        <w:t>Abstract:</w:t>
      </w:r>
      <w:r w:rsidRPr="007C069E">
        <w:t xml:space="preserve"> </w:t>
      </w:r>
      <w:r>
        <w:t>It is proposed to capture a solution for the key issue#1.</w:t>
      </w:r>
    </w:p>
    <w:p w:rsidR="002550E9" w:rsidRPr="007C069E" w:rsidRDefault="002550E9" w:rsidP="002550E9">
      <w:pPr>
        <w:keepNext/>
        <w:keepLines/>
      </w:pPr>
      <w:r>
        <w:rPr>
          <w:b/>
        </w:rPr>
        <w:t>Discussion and conclusion:</w:t>
      </w:r>
    </w:p>
    <w:p w:rsidR="002A2C82" w:rsidRPr="002A2C82" w:rsidRDefault="002A2C82" w:rsidP="002A2C82">
      <w:pPr>
        <w:keepLines/>
      </w:pPr>
      <w:r>
        <w:t xml:space="preserve">Revised in parallel session to </w:t>
      </w:r>
      <w:r w:rsidRPr="002A2C82">
        <w:rPr>
          <w:color w:val="0000FF"/>
        </w:rPr>
        <w:t>TD S2</w:t>
      </w:r>
      <w:r w:rsidRPr="002A2C82">
        <w:rPr>
          <w:color w:val="0000FF"/>
        </w:rPr>
        <w:noBreakHyphen/>
      </w:r>
      <w:r>
        <w:rPr>
          <w:color w:val="0000FF"/>
        </w:rPr>
        <w:t>171221</w:t>
      </w:r>
      <w:r w:rsidR="00CC1F32">
        <w:t xml:space="preserve"> (</w:t>
      </w:r>
      <w:r w:rsidR="00CC1F32" w:rsidRPr="00CC1F32">
        <w:rPr>
          <w:color w:val="FF0000"/>
        </w:rPr>
        <w:t>withdrawn</w:t>
      </w:r>
      <w:r w:rsidR="00CC1F32">
        <w:t xml:space="preserve">). Merged into </w:t>
      </w:r>
      <w:r w:rsidR="00CC1F32" w:rsidRPr="00CC1F32">
        <w:rPr>
          <w:color w:val="0000FF"/>
        </w:rPr>
        <w:t>TD S2</w:t>
      </w:r>
      <w:r w:rsidR="00CC1F32" w:rsidRPr="00CC1F32">
        <w:rPr>
          <w:color w:val="0000FF"/>
        </w:rPr>
        <w:noBreakHyphen/>
        <w:t>171226</w:t>
      </w:r>
      <w:r w:rsidR="00CC1F32">
        <w:t>.</w:t>
      </w:r>
    </w:p>
    <w:p w:rsidR="002550E9" w:rsidRDefault="002550E9" w:rsidP="002550E9">
      <w:pPr>
        <w:pStyle w:val="H6"/>
        <w:rPr>
          <w:color w:val="0000FF"/>
        </w:rPr>
      </w:pPr>
      <w:r>
        <w:rPr>
          <w:color w:val="0000FF"/>
        </w:rPr>
        <w:lastRenderedPageBreak/>
        <w:t>Solutions to Key Issue #2</w:t>
      </w:r>
    </w:p>
    <w:p w:rsidR="002550E9" w:rsidRDefault="002550E9" w:rsidP="002550E9">
      <w:pPr>
        <w:pStyle w:val="NormTop"/>
        <w:pBdr>
          <w:top w:val="none" w:sz="0" w:space="0" w:color="auto"/>
        </w:pBdr>
      </w:pPr>
      <w:r>
        <w:rPr>
          <w:color w:val="0000FF"/>
        </w:rPr>
        <w:t>TD S2</w:t>
      </w:r>
      <w:r>
        <w:rPr>
          <w:color w:val="0000FF"/>
        </w:rPr>
        <w:noBreakHyphen/>
        <w:t>170978</w:t>
      </w:r>
      <w:r w:rsidRPr="007C069E">
        <w:t xml:space="preserve"> </w:t>
      </w:r>
      <w:r>
        <w:t xml:space="preserve">(P-CR) Solution for Key Issue 2 </w:t>
      </w:r>
      <w:r w:rsidRPr="007C069E">
        <w:rPr>
          <w:noProof/>
        </w:rPr>
        <w:t>eRelay-UE</w:t>
      </w:r>
      <w:r>
        <w:t xml:space="preserve"> Discovery and Selection. (Source: Huawei, </w:t>
      </w:r>
      <w:r w:rsidRPr="007C069E">
        <w:rPr>
          <w:noProof/>
        </w:rPr>
        <w:t>HiSilicon</w:t>
      </w:r>
      <w:r>
        <w:t>).</w:t>
      </w:r>
      <w:r>
        <w:br/>
      </w:r>
      <w:r w:rsidRPr="007C069E">
        <w:rPr>
          <w:b/>
        </w:rPr>
        <w:t>Abstract:</w:t>
      </w:r>
      <w:r w:rsidRPr="007C069E">
        <w:t xml:space="preserve"> </w:t>
      </w:r>
      <w:r>
        <w:t>This contribution proposes a solution for the Key Issue 2 (</w:t>
      </w:r>
      <w:r w:rsidRPr="007C069E">
        <w:rPr>
          <w:noProof/>
        </w:rPr>
        <w:t>eRelay-UE</w:t>
      </w:r>
      <w:r>
        <w:t xml:space="preserve"> Discovery).</w:t>
      </w:r>
    </w:p>
    <w:p w:rsidR="00042070" w:rsidRPr="00042070" w:rsidRDefault="00042070" w:rsidP="00042070">
      <w:pPr>
        <w:keepNext/>
        <w:rPr>
          <w:i/>
        </w:rPr>
      </w:pPr>
      <w:r w:rsidRPr="00042070">
        <w:rPr>
          <w:i/>
        </w:rPr>
        <w:t xml:space="preserve">Parallel comment: </w:t>
      </w:r>
      <w:r>
        <w:rPr>
          <w:i/>
        </w:rPr>
        <w:t>- added EN on Open vs. Restricted discovery - moved definitions to solution's section.</w:t>
      </w:r>
    </w:p>
    <w:p w:rsidR="002550E9" w:rsidRPr="007C069E" w:rsidRDefault="002550E9" w:rsidP="002550E9">
      <w:pPr>
        <w:keepNext/>
        <w:keepLines/>
      </w:pPr>
      <w:r>
        <w:rPr>
          <w:b/>
        </w:rPr>
        <w:t>Discussion and conclusion:</w:t>
      </w:r>
    </w:p>
    <w:p w:rsidR="002550E9" w:rsidRPr="00CC1F32" w:rsidRDefault="00CC1F32" w:rsidP="002550E9">
      <w:pPr>
        <w:keepLines/>
      </w:pPr>
      <w:r>
        <w:t xml:space="preserve">Revised in parallel session to </w:t>
      </w:r>
      <w:r w:rsidRPr="002A2C82">
        <w:rPr>
          <w:color w:val="0000FF"/>
        </w:rPr>
        <w:t>TD S2</w:t>
      </w:r>
      <w:r w:rsidRPr="002A2C82">
        <w:rPr>
          <w:color w:val="0000FF"/>
        </w:rPr>
        <w:noBreakHyphen/>
      </w:r>
      <w:r>
        <w:rPr>
          <w:color w:val="0000FF"/>
        </w:rPr>
        <w:t>171222</w:t>
      </w:r>
      <w:r>
        <w:t>.</w:t>
      </w:r>
      <w:r w:rsidR="00042070" w:rsidRPr="00042070">
        <w:t xml:space="preserve"> </w:t>
      </w:r>
      <w:r w:rsidR="00042070">
        <w:t xml:space="preserve">Revised in parallel session to </w:t>
      </w:r>
      <w:r w:rsidR="00042070" w:rsidRPr="002A2C82">
        <w:rPr>
          <w:color w:val="0000FF"/>
        </w:rPr>
        <w:t>TD S2</w:t>
      </w:r>
      <w:r w:rsidR="00042070" w:rsidRPr="002A2C82">
        <w:rPr>
          <w:color w:val="0000FF"/>
        </w:rPr>
        <w:noBreakHyphen/>
      </w:r>
      <w:r w:rsidR="00042070">
        <w:rPr>
          <w:color w:val="0000FF"/>
        </w:rPr>
        <w:t>171574</w:t>
      </w:r>
      <w:r w:rsidR="00042070">
        <w:t>.</w:t>
      </w:r>
      <w:r>
        <w:t xml:space="preserve"> </w:t>
      </w:r>
      <w:r w:rsidR="00042070" w:rsidRPr="00715F84">
        <w:rPr>
          <w:color w:val="FF0000"/>
        </w:rPr>
        <w:t>Agreed</w:t>
      </w:r>
      <w:r w:rsidR="00042070">
        <w:t xml:space="preserve"> in parallel session.</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170836</w:t>
      </w:r>
      <w:r w:rsidRPr="007C069E">
        <w:t xml:space="preserve"> </w:t>
      </w:r>
      <w:r>
        <w:t>(P-CR) Solution to Key Issue #2. (Source: Intel).</w:t>
      </w:r>
      <w:r>
        <w:br/>
      </w:r>
      <w:r w:rsidRPr="007C069E">
        <w:rPr>
          <w:b/>
        </w:rPr>
        <w:t>Abstract:</w:t>
      </w:r>
      <w:r w:rsidRPr="007C069E">
        <w:t xml:space="preserve"> </w:t>
      </w:r>
      <w:r>
        <w:t>This contribution proposes solution to key issue #2 for FS_REAR in 23.733.</w:t>
      </w:r>
    </w:p>
    <w:p w:rsidR="00042070" w:rsidRPr="00042070" w:rsidRDefault="00042070" w:rsidP="00042070">
      <w:pPr>
        <w:keepNext/>
        <w:rPr>
          <w:i/>
        </w:rPr>
      </w:pPr>
      <w:r w:rsidRPr="00042070">
        <w:rPr>
          <w:i/>
        </w:rPr>
        <w:t xml:space="preserve">Parallel comment: </w:t>
      </w:r>
      <w:r>
        <w:rPr>
          <w:i/>
        </w:rPr>
        <w:t>Minor rewording in description and impact analysis sections.</w:t>
      </w:r>
    </w:p>
    <w:p w:rsidR="002550E9" w:rsidRPr="007C069E" w:rsidRDefault="002550E9" w:rsidP="002550E9">
      <w:pPr>
        <w:keepNext/>
        <w:keepLines/>
      </w:pPr>
      <w:r>
        <w:rPr>
          <w:b/>
        </w:rPr>
        <w:t>Discussion and conclusion:</w:t>
      </w:r>
    </w:p>
    <w:p w:rsidR="00CC1F32" w:rsidRPr="00CC1F32" w:rsidRDefault="00CC1F32" w:rsidP="00CC1F32">
      <w:pPr>
        <w:keepLines/>
      </w:pPr>
      <w:r>
        <w:t xml:space="preserve">Revised in parallel session to </w:t>
      </w:r>
      <w:r w:rsidRPr="002A2C82">
        <w:rPr>
          <w:color w:val="0000FF"/>
        </w:rPr>
        <w:t>TD S2</w:t>
      </w:r>
      <w:r w:rsidRPr="002A2C82">
        <w:rPr>
          <w:color w:val="0000FF"/>
        </w:rPr>
        <w:noBreakHyphen/>
      </w:r>
      <w:r>
        <w:rPr>
          <w:color w:val="0000FF"/>
        </w:rPr>
        <w:t>171223</w:t>
      </w:r>
      <w:r>
        <w:t xml:space="preserve">. </w:t>
      </w:r>
      <w:r w:rsidR="00042070">
        <w:t xml:space="preserve">Revised in parallel session to </w:t>
      </w:r>
      <w:r w:rsidR="00042070" w:rsidRPr="002A2C82">
        <w:rPr>
          <w:color w:val="0000FF"/>
        </w:rPr>
        <w:t>TD S2</w:t>
      </w:r>
      <w:r w:rsidR="00042070" w:rsidRPr="002A2C82">
        <w:rPr>
          <w:color w:val="0000FF"/>
        </w:rPr>
        <w:noBreakHyphen/>
      </w:r>
      <w:r w:rsidR="00042070">
        <w:rPr>
          <w:color w:val="0000FF"/>
        </w:rPr>
        <w:t>171575</w:t>
      </w:r>
      <w:r w:rsidR="00042070">
        <w:t xml:space="preserve">. </w:t>
      </w:r>
      <w:r w:rsidR="00042070" w:rsidRPr="00715F84">
        <w:rPr>
          <w:color w:val="FF0000"/>
        </w:rPr>
        <w:t>Agreed</w:t>
      </w:r>
      <w:r w:rsidR="00042070">
        <w:t xml:space="preserve"> in parallel session.</w:t>
      </w:r>
      <w:r w:rsidR="00CD494C">
        <w:t xml:space="preserve"> This was </w:t>
      </w:r>
      <w:r w:rsidR="00CD494C" w:rsidRPr="00CD494C">
        <w:rPr>
          <w:color w:val="FF0000"/>
        </w:rPr>
        <w:t>block approved</w:t>
      </w:r>
      <w:r w:rsidR="00CD494C">
        <w:t>.</w:t>
      </w:r>
      <w:r>
        <w:rPr>
          <w:lang w:eastAsia="en-US"/>
        </w:rPr>
        <w:t xml:space="preserve"> </w:t>
      </w:r>
    </w:p>
    <w:p w:rsidR="002550E9" w:rsidRDefault="002550E9" w:rsidP="002550E9">
      <w:pPr>
        <w:pStyle w:val="NormTop"/>
      </w:pPr>
      <w:r>
        <w:rPr>
          <w:color w:val="0000FF"/>
        </w:rPr>
        <w:t>TD S2</w:t>
      </w:r>
      <w:r>
        <w:rPr>
          <w:color w:val="0000FF"/>
        </w:rPr>
        <w:noBreakHyphen/>
        <w:t>171177</w:t>
      </w:r>
      <w:r w:rsidRPr="007C069E">
        <w:t xml:space="preserve"> </w:t>
      </w:r>
      <w:r>
        <w:t>(P-CR) Solution for non-3GPP access discovery. (Source: ITRI).</w:t>
      </w:r>
      <w:r>
        <w:br/>
      </w:r>
      <w:r w:rsidRPr="007C069E">
        <w:rPr>
          <w:b/>
        </w:rPr>
        <w:t>Abstract:</w:t>
      </w:r>
      <w:r w:rsidRPr="007C069E">
        <w:t xml:space="preserve"> </w:t>
      </w:r>
      <w:r>
        <w:t>This contribution proposes a solution for the Key Issue 2 on non-3GPP access discovery.</w:t>
      </w:r>
    </w:p>
    <w:p w:rsidR="002550E9" w:rsidRPr="007C069E" w:rsidRDefault="002550E9" w:rsidP="002550E9">
      <w:pPr>
        <w:keepNext/>
        <w:keepLines/>
      </w:pPr>
      <w:r>
        <w:rPr>
          <w:b/>
        </w:rPr>
        <w:t>Discussion and conclusion:</w:t>
      </w:r>
    </w:p>
    <w:p w:rsidR="002550E9" w:rsidRPr="00CC1F32" w:rsidRDefault="00CC1F32" w:rsidP="002550E9">
      <w:pPr>
        <w:keepLines/>
      </w:pPr>
      <w:r>
        <w:t xml:space="preserve">Opened in parallel session. </w:t>
      </w:r>
      <w:r w:rsidR="00042070">
        <w:t xml:space="preserve">Merged into </w:t>
      </w:r>
      <w:r w:rsidR="00042070" w:rsidRPr="00042070">
        <w:rPr>
          <w:color w:val="0000FF"/>
        </w:rPr>
        <w:t>TD S2</w:t>
      </w:r>
      <w:r w:rsidR="00042070" w:rsidRPr="00042070">
        <w:rPr>
          <w:color w:val="0000FF"/>
        </w:rPr>
        <w:noBreakHyphen/>
        <w:t>171222</w:t>
      </w:r>
      <w:r w:rsidR="00042070">
        <w:t>.</w:t>
      </w:r>
    </w:p>
    <w:p w:rsidR="002550E9" w:rsidRPr="007C069E" w:rsidRDefault="002550E9" w:rsidP="002550E9">
      <w:pPr>
        <w:pStyle w:val="H6"/>
        <w:rPr>
          <w:color w:val="0000FF"/>
        </w:rPr>
      </w:pPr>
      <w:r>
        <w:rPr>
          <w:color w:val="0000FF"/>
        </w:rPr>
        <w:t>Solutions to Key Issue #3</w:t>
      </w:r>
    </w:p>
    <w:p w:rsidR="002550E9" w:rsidRDefault="002550E9" w:rsidP="002550E9">
      <w:pPr>
        <w:pStyle w:val="NormTop"/>
        <w:pBdr>
          <w:top w:val="none" w:sz="0" w:space="0" w:color="auto"/>
        </w:pBdr>
      </w:pPr>
      <w:r>
        <w:rPr>
          <w:color w:val="0000FF"/>
        </w:rPr>
        <w:t>TD S2</w:t>
      </w:r>
      <w:r>
        <w:rPr>
          <w:color w:val="0000FF"/>
        </w:rPr>
        <w:noBreakHyphen/>
        <w:t>170837</w:t>
      </w:r>
      <w:r w:rsidRPr="007C069E">
        <w:t xml:space="preserve"> </w:t>
      </w:r>
      <w:r>
        <w:t>(P-CR) Solution to Key Issue #3. (Source: Intel).</w:t>
      </w:r>
      <w:r>
        <w:br/>
      </w:r>
      <w:r w:rsidRPr="007C069E">
        <w:rPr>
          <w:b/>
        </w:rPr>
        <w:t>Abstract:</w:t>
      </w:r>
      <w:r w:rsidRPr="007C069E">
        <w:t xml:space="preserve"> </w:t>
      </w:r>
      <w:r>
        <w:t>This contribution proposes solution to key issue #3 for FS_REAR in 23.733.</w:t>
      </w:r>
    </w:p>
    <w:p w:rsidR="002550E9" w:rsidRPr="007C069E" w:rsidRDefault="002550E9" w:rsidP="002550E9">
      <w:pPr>
        <w:keepNext/>
        <w:keepLines/>
      </w:pPr>
      <w:r>
        <w:rPr>
          <w:b/>
        </w:rPr>
        <w:t>Discussion and conclusion:</w:t>
      </w:r>
    </w:p>
    <w:p w:rsidR="002550E9" w:rsidRPr="00CC1F32" w:rsidRDefault="00715F84" w:rsidP="002550E9">
      <w:pPr>
        <w:keepLines/>
      </w:pPr>
      <w:r w:rsidRPr="00715F84">
        <w:rPr>
          <w:color w:val="0000FF"/>
        </w:rPr>
        <w:t>Noted</w:t>
      </w:r>
      <w:r>
        <w:t xml:space="preserve"> in parallel session</w:t>
      </w:r>
      <w:r w:rsidR="00CC1F32">
        <w:t>.</w:t>
      </w:r>
    </w:p>
    <w:p w:rsidR="002550E9" w:rsidRDefault="002550E9" w:rsidP="002550E9">
      <w:pPr>
        <w:pStyle w:val="NormTop"/>
      </w:pPr>
      <w:r>
        <w:rPr>
          <w:color w:val="0000FF"/>
        </w:rPr>
        <w:t>TD S2</w:t>
      </w:r>
      <w:r>
        <w:rPr>
          <w:color w:val="0000FF"/>
        </w:rPr>
        <w:noBreakHyphen/>
        <w:t>170871</w:t>
      </w:r>
      <w:r w:rsidRPr="007C069E">
        <w:t xml:space="preserve"> </w:t>
      </w:r>
      <w:r>
        <w:t>(P-CR) Fast Connection Setup solution. (Source: Sony).</w:t>
      </w:r>
      <w:r>
        <w:br/>
      </w:r>
      <w:r w:rsidRPr="007C069E">
        <w:rPr>
          <w:b/>
        </w:rPr>
        <w:t>Abstract:</w:t>
      </w:r>
      <w:r w:rsidRPr="007C069E">
        <w:t xml:space="preserve"> </w:t>
      </w:r>
      <w:r>
        <w:t>This solution proposes a solution to speed up the PC5 connection set-up by utilizing end-to-end AS security.</w:t>
      </w:r>
    </w:p>
    <w:p w:rsidR="002550E9" w:rsidRPr="007C069E" w:rsidRDefault="002550E9" w:rsidP="002550E9">
      <w:pPr>
        <w:keepNext/>
        <w:keepLines/>
      </w:pPr>
      <w:r>
        <w:rPr>
          <w:b/>
        </w:rPr>
        <w:t>Discussion and conclusion:</w:t>
      </w:r>
    </w:p>
    <w:p w:rsidR="00CC1F32" w:rsidRDefault="00CC1F32" w:rsidP="00CC1F32">
      <w:pPr>
        <w:keepLines/>
      </w:pPr>
      <w:r>
        <w:t xml:space="preserve">Revised in parallel session to </w:t>
      </w:r>
      <w:r w:rsidRPr="002A2C82">
        <w:rPr>
          <w:color w:val="0000FF"/>
        </w:rPr>
        <w:t>TD S2</w:t>
      </w:r>
      <w:r w:rsidRPr="002A2C82">
        <w:rPr>
          <w:color w:val="0000FF"/>
        </w:rPr>
        <w:noBreakHyphen/>
      </w:r>
      <w:r>
        <w:rPr>
          <w:color w:val="0000FF"/>
        </w:rPr>
        <w:t>171224</w:t>
      </w:r>
      <w:r>
        <w:t>.</w:t>
      </w:r>
      <w:r w:rsidR="00042070" w:rsidRPr="00042070">
        <w:t xml:space="preserve"> </w:t>
      </w:r>
      <w:r w:rsidR="00042070">
        <w:t xml:space="preserve">Revised in parallel session to </w:t>
      </w:r>
      <w:r w:rsidR="00042070" w:rsidRPr="002A2C82">
        <w:rPr>
          <w:color w:val="0000FF"/>
        </w:rPr>
        <w:t>TD S2</w:t>
      </w:r>
      <w:r w:rsidR="00042070" w:rsidRPr="002A2C82">
        <w:rPr>
          <w:color w:val="0000FF"/>
        </w:rPr>
        <w:noBreakHyphen/>
      </w:r>
      <w:r w:rsidR="00042070">
        <w:rPr>
          <w:color w:val="0000FF"/>
        </w:rPr>
        <w:t>171576</w:t>
      </w:r>
      <w:r w:rsidR="00042070">
        <w:t>.</w:t>
      </w:r>
      <w:r w:rsidR="00042070" w:rsidRPr="00042070">
        <w:t xml:space="preserve"> </w:t>
      </w:r>
      <w:r w:rsidR="00042070" w:rsidRPr="00715F84">
        <w:rPr>
          <w:color w:val="FF0000"/>
        </w:rPr>
        <w:t>Agreed</w:t>
      </w:r>
      <w:r w:rsidR="00042070">
        <w:t xml:space="preserve"> in parallel session.</w:t>
      </w:r>
      <w:r w:rsidR="00CD494C">
        <w:t xml:space="preserve"> This was </w:t>
      </w:r>
      <w:r w:rsidR="00CD494C" w:rsidRPr="00CD494C">
        <w:rPr>
          <w:color w:val="FF0000"/>
        </w:rPr>
        <w:t>block approved</w:t>
      </w:r>
      <w:r w:rsidR="00CD494C">
        <w:t>.</w:t>
      </w:r>
    </w:p>
    <w:p w:rsidR="00CC1F32" w:rsidRDefault="00CC1F32" w:rsidP="00CC1F32">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71225</w:t>
      </w:r>
      <w:r w:rsidRPr="00916E52">
        <w:rPr>
          <w:lang w:eastAsia="en-US"/>
        </w:rPr>
        <w:t xml:space="preserve"> </w:t>
      </w:r>
      <w:r>
        <w:rPr>
          <w:lang w:eastAsia="en-US"/>
        </w:rPr>
        <w:t>(LS OUT) [DRAFT] L</w:t>
      </w:r>
      <w:r w:rsidR="00042070">
        <w:rPr>
          <w:lang w:eastAsia="en-US"/>
        </w:rPr>
        <w:t>S on PC5 Secure Communication</w:t>
      </w:r>
      <w:r>
        <w:rPr>
          <w:lang w:eastAsia="en-US"/>
        </w:rPr>
        <w:t>.</w:t>
      </w:r>
      <w:r w:rsidR="00042070">
        <w:rPr>
          <w:lang w:eastAsia="en-US"/>
        </w:rPr>
        <w:t xml:space="preserve"> To: SA WG3</w:t>
      </w:r>
      <w:r>
        <w:rPr>
          <w:lang w:eastAsia="en-US"/>
        </w:rPr>
        <w:t>.</w:t>
      </w:r>
    </w:p>
    <w:p w:rsidR="00CC1F32" w:rsidRDefault="00CC1F32" w:rsidP="00CC1F32">
      <w:pPr>
        <w:keepNext/>
        <w:keepLines/>
        <w:rPr>
          <w:b/>
          <w:lang w:eastAsia="en-US"/>
        </w:rPr>
      </w:pPr>
      <w:r w:rsidRPr="00CC1F32">
        <w:rPr>
          <w:b/>
          <w:lang w:eastAsia="en-US"/>
        </w:rPr>
        <w:t>Discussion and conclusion:</w:t>
      </w:r>
    </w:p>
    <w:p w:rsidR="00CC1F32" w:rsidRPr="00CC1F32" w:rsidRDefault="00CC1F32" w:rsidP="00CC1F32">
      <w:pPr>
        <w:keepLines/>
      </w:pPr>
      <w:r>
        <w:t xml:space="preserve">Created in parallel session. </w:t>
      </w:r>
      <w:r w:rsidR="00042070">
        <w:t xml:space="preserve">Revised in parallel session to </w:t>
      </w:r>
      <w:r w:rsidR="00042070" w:rsidRPr="00042070">
        <w:rPr>
          <w:color w:val="0000FF"/>
        </w:rPr>
        <w:t>TD S2</w:t>
      </w:r>
      <w:r w:rsidR="00042070" w:rsidRPr="00042070">
        <w:rPr>
          <w:color w:val="0000FF"/>
        </w:rPr>
        <w:noBreakHyphen/>
        <w:t>171579</w:t>
      </w:r>
      <w:r w:rsidR="00042070">
        <w:t xml:space="preserve">. </w:t>
      </w:r>
      <w:r w:rsidR="00CD494C">
        <w:t xml:space="preserve">This was reviewed and revised to remove highlighting in </w:t>
      </w:r>
      <w:r w:rsidR="00CD494C" w:rsidRPr="00916E52">
        <w:rPr>
          <w:rFonts w:cs="Arial"/>
          <w:color w:val="0000FF"/>
          <w:szCs w:val="16"/>
          <w:lang w:eastAsia="en-US"/>
        </w:rPr>
        <w:t>TD S2</w:t>
      </w:r>
      <w:r w:rsidR="00CD494C" w:rsidRPr="00916E52">
        <w:rPr>
          <w:rFonts w:cs="Arial"/>
          <w:color w:val="0000FF"/>
          <w:szCs w:val="16"/>
          <w:lang w:eastAsia="en-US"/>
        </w:rPr>
        <w:noBreakHyphen/>
        <w:t>1</w:t>
      </w:r>
      <w:r w:rsidR="00CD494C">
        <w:rPr>
          <w:rFonts w:cs="Arial"/>
          <w:color w:val="0000FF"/>
          <w:szCs w:val="16"/>
          <w:lang w:eastAsia="en-US"/>
        </w:rPr>
        <w:t>71621</w:t>
      </w:r>
      <w:r w:rsidR="00CD494C" w:rsidRPr="00916E52">
        <w:rPr>
          <w:lang w:eastAsia="en-US"/>
        </w:rPr>
        <w:t xml:space="preserve"> </w:t>
      </w:r>
      <w:r w:rsidR="00CD494C">
        <w:t xml:space="preserve">which was </w:t>
      </w:r>
      <w:r w:rsidR="00CD494C">
        <w:rPr>
          <w:color w:val="FF0000"/>
        </w:rPr>
        <w:t>approved</w:t>
      </w:r>
      <w:r w:rsidR="00CD494C">
        <w:t>.</w:t>
      </w:r>
    </w:p>
    <w:p w:rsidR="002550E9" w:rsidRDefault="002550E9" w:rsidP="002550E9">
      <w:pPr>
        <w:pStyle w:val="NormTop"/>
      </w:pPr>
      <w:r>
        <w:rPr>
          <w:color w:val="0000FF"/>
        </w:rPr>
        <w:t>TD S2</w:t>
      </w:r>
      <w:r>
        <w:rPr>
          <w:color w:val="0000FF"/>
        </w:rPr>
        <w:noBreakHyphen/>
        <w:t>170979</w:t>
      </w:r>
      <w:r w:rsidRPr="007C069E">
        <w:t xml:space="preserve"> </w:t>
      </w:r>
      <w:r>
        <w:t xml:space="preserve">(P-CR) Solution for Key_Issue_3_Dynamic Trust relationship establishment procedure. (Source: Huawei, </w:t>
      </w:r>
      <w:r w:rsidRPr="007C069E">
        <w:rPr>
          <w:noProof/>
        </w:rPr>
        <w:t>HiSilicon</w:t>
      </w:r>
      <w:r>
        <w:t>).</w:t>
      </w:r>
      <w:r>
        <w:br/>
      </w:r>
      <w:r w:rsidRPr="007C069E">
        <w:rPr>
          <w:b/>
        </w:rPr>
        <w:t>Abstract:</w:t>
      </w:r>
      <w:r w:rsidRPr="007C069E">
        <w:t xml:space="preserve"> </w:t>
      </w:r>
      <w:r>
        <w:t xml:space="preserve">This contribution proposes a solution for Key Issue #3 (Enhancements to Connection Setup between an </w:t>
      </w:r>
      <w:r w:rsidRPr="007C069E">
        <w:rPr>
          <w:noProof/>
        </w:rPr>
        <w:t>eRemote-UE</w:t>
      </w:r>
      <w:r>
        <w:t xml:space="preserve"> and an </w:t>
      </w:r>
      <w:r w:rsidRPr="007C069E">
        <w:rPr>
          <w:noProof/>
        </w:rPr>
        <w:t>eRelay-UE</w:t>
      </w:r>
      <w:r>
        <w:t>) based on Dynamic Trust relationship.</w:t>
      </w:r>
    </w:p>
    <w:p w:rsidR="002550E9" w:rsidRPr="007C069E" w:rsidRDefault="002550E9" w:rsidP="002550E9">
      <w:pPr>
        <w:keepNext/>
        <w:keepLines/>
      </w:pPr>
      <w:r>
        <w:rPr>
          <w:b/>
        </w:rPr>
        <w:t>Discussion and conclusion:</w:t>
      </w:r>
    </w:p>
    <w:p w:rsidR="00CC1F32" w:rsidRDefault="00CC1F32" w:rsidP="00CC1F32">
      <w:pPr>
        <w:keepLines/>
      </w:pPr>
      <w:r>
        <w:t xml:space="preserve">Revised in parallel session to </w:t>
      </w:r>
      <w:r w:rsidRPr="002A2C82">
        <w:rPr>
          <w:color w:val="0000FF"/>
        </w:rPr>
        <w:t>TD S2</w:t>
      </w:r>
      <w:r w:rsidRPr="002A2C82">
        <w:rPr>
          <w:color w:val="0000FF"/>
        </w:rPr>
        <w:noBreakHyphen/>
      </w:r>
      <w:r>
        <w:rPr>
          <w:color w:val="0000FF"/>
        </w:rPr>
        <w:t>171226</w:t>
      </w:r>
      <w:r>
        <w:t>.</w:t>
      </w:r>
      <w:r w:rsidR="00042070" w:rsidRPr="00042070">
        <w:t xml:space="preserve"> </w:t>
      </w:r>
      <w:r w:rsidR="00042070">
        <w:t xml:space="preserve">Revised in parallel session to </w:t>
      </w:r>
      <w:r w:rsidR="00042070" w:rsidRPr="002A2C82">
        <w:rPr>
          <w:color w:val="0000FF"/>
        </w:rPr>
        <w:t>TD S2</w:t>
      </w:r>
      <w:r w:rsidR="00042070" w:rsidRPr="002A2C82">
        <w:rPr>
          <w:color w:val="0000FF"/>
        </w:rPr>
        <w:noBreakHyphen/>
      </w:r>
      <w:r w:rsidR="00042070">
        <w:rPr>
          <w:color w:val="0000FF"/>
        </w:rPr>
        <w:t>171577</w:t>
      </w:r>
      <w:r w:rsidR="00042070">
        <w:t>.</w:t>
      </w:r>
      <w:r>
        <w:t xml:space="preserve"> </w:t>
      </w:r>
      <w:r w:rsidR="00042070" w:rsidRPr="00715F84">
        <w:rPr>
          <w:color w:val="FF0000"/>
        </w:rPr>
        <w:t>Agreed</w:t>
      </w:r>
      <w:r w:rsidR="00042070">
        <w:t xml:space="preserve"> in parallel session.</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171192</w:t>
      </w:r>
      <w:r w:rsidRPr="007C069E">
        <w:t xml:space="preserve"> </w:t>
      </w:r>
      <w:r>
        <w:t xml:space="preserve">(P-CR) Solution to Key Issue#3. (Source: </w:t>
      </w:r>
      <w:r w:rsidRPr="007C069E">
        <w:rPr>
          <w:noProof/>
        </w:rPr>
        <w:t>Interdigital</w:t>
      </w:r>
      <w:r>
        <w:t xml:space="preserve">, </w:t>
      </w:r>
      <w:r w:rsidRPr="007C069E">
        <w:rPr>
          <w:noProof/>
        </w:rPr>
        <w:t>Convida</w:t>
      </w:r>
      <w:r>
        <w:t xml:space="preserve"> Wireless).</w:t>
      </w:r>
      <w:r>
        <w:br/>
      </w:r>
      <w:r w:rsidRPr="007C069E">
        <w:rPr>
          <w:b/>
        </w:rPr>
        <w:t>Abstract:</w:t>
      </w:r>
      <w:r w:rsidRPr="007C069E">
        <w:t xml:space="preserve"> </w:t>
      </w:r>
      <w:r>
        <w:t xml:space="preserve">The solution describes the connection establishment between </w:t>
      </w:r>
      <w:r w:rsidRPr="007C069E">
        <w:rPr>
          <w:noProof/>
        </w:rPr>
        <w:t>eRelay</w:t>
      </w:r>
      <w:r>
        <w:t xml:space="preserve"> UE and </w:t>
      </w:r>
      <w:r w:rsidRPr="007C069E">
        <w:rPr>
          <w:noProof/>
        </w:rPr>
        <w:t>eRemote</w:t>
      </w:r>
      <w:r>
        <w:t xml:space="preserve"> UE with EPC based authorization from the HSS.</w:t>
      </w:r>
    </w:p>
    <w:p w:rsidR="002550E9" w:rsidRPr="007C069E" w:rsidRDefault="002550E9" w:rsidP="002550E9">
      <w:pPr>
        <w:keepNext/>
        <w:keepLines/>
      </w:pPr>
      <w:r>
        <w:rPr>
          <w:b/>
        </w:rPr>
        <w:t>Discussion and conclusion:</w:t>
      </w:r>
    </w:p>
    <w:p w:rsidR="00CC1F32" w:rsidRDefault="00CC1F32" w:rsidP="00CC1F32">
      <w:pPr>
        <w:keepLines/>
      </w:pPr>
      <w:r>
        <w:t xml:space="preserve">Revised in parallel session to </w:t>
      </w:r>
      <w:r w:rsidRPr="002A2C82">
        <w:rPr>
          <w:color w:val="0000FF"/>
        </w:rPr>
        <w:t>TD S2</w:t>
      </w:r>
      <w:r w:rsidRPr="002A2C82">
        <w:rPr>
          <w:color w:val="0000FF"/>
        </w:rPr>
        <w:noBreakHyphen/>
      </w:r>
      <w:r>
        <w:rPr>
          <w:color w:val="0000FF"/>
        </w:rPr>
        <w:t>171227</w:t>
      </w:r>
      <w:r>
        <w:t xml:space="preserve">. </w:t>
      </w:r>
      <w:r w:rsidR="00042070">
        <w:t xml:space="preserve">This was </w:t>
      </w:r>
      <w:r w:rsidR="00042070" w:rsidRPr="00042070">
        <w:rPr>
          <w:color w:val="FF0000"/>
        </w:rPr>
        <w:t>withdrawn</w:t>
      </w:r>
      <w:r w:rsidR="00042070">
        <w:t xml:space="preserve"> (not provided).</w:t>
      </w:r>
    </w:p>
    <w:p w:rsidR="002550E9" w:rsidRDefault="002550E9" w:rsidP="002550E9">
      <w:pPr>
        <w:pStyle w:val="Heading2"/>
      </w:pPr>
      <w:bookmarkStart w:id="33" w:name="_Toc477526583"/>
      <w:r>
        <w:lastRenderedPageBreak/>
        <w:t>6.11</w:t>
      </w:r>
      <w:r>
        <w:tab/>
        <w:t>Northbound APIs for SCEF – SCS/AS Interworking (NAPS)</w:t>
      </w:r>
      <w:bookmarkEnd w:id="33"/>
    </w:p>
    <w:p w:rsidR="002550E9" w:rsidRDefault="002550E9" w:rsidP="002550E9">
      <w:pPr>
        <w:pStyle w:val="H6"/>
        <w:pBdr>
          <w:left w:val="single" w:sz="4" w:space="4" w:color="auto"/>
          <w:bottom w:val="single" w:sz="4" w:space="1" w:color="auto"/>
          <w:right w:val="single" w:sz="4" w:space="4" w:color="auto"/>
        </w:pBdr>
        <w:rPr>
          <w:color w:val="0000FF"/>
        </w:rPr>
      </w:pPr>
      <w:r>
        <w:rPr>
          <w:color w:val="0000FF"/>
        </w:rPr>
        <w:t>This agenda item was convened by Puneet Jain (Intel).</w:t>
      </w:r>
    </w:p>
    <w:p w:rsidR="00635478" w:rsidRDefault="00635478" w:rsidP="00635478">
      <w:pPr>
        <w:keepNext/>
        <w:keepLines/>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71210</w:t>
      </w:r>
      <w:r w:rsidRPr="00916E52">
        <w:rPr>
          <w:lang w:eastAsia="en-US"/>
        </w:rPr>
        <w:t xml:space="preserve"> </w:t>
      </w:r>
      <w:r>
        <w:rPr>
          <w:lang w:eastAsia="en-US"/>
        </w:rPr>
        <w:t xml:space="preserve">(LS IN) LS from GSMA: GSMA Mobile </w:t>
      </w:r>
      <w:r w:rsidRPr="00AD16BA">
        <w:rPr>
          <w:noProof/>
          <w:lang w:eastAsia="en-US"/>
        </w:rPr>
        <w:t>IoT</w:t>
      </w:r>
      <w:r>
        <w:rPr>
          <w:lang w:eastAsia="en-US"/>
        </w:rPr>
        <w:t xml:space="preserve"> response to 'Northbound SCEF API standardisation requested by oneM2M'. Introduction: It is widely acknowledged that the emergence of the Internet of Things (</w:t>
      </w:r>
      <w:r w:rsidRPr="00AD16BA">
        <w:rPr>
          <w:noProof/>
          <w:lang w:eastAsia="en-US"/>
        </w:rPr>
        <w:t>IoT</w:t>
      </w:r>
      <w:r>
        <w:rPr>
          <w:lang w:eastAsia="en-US"/>
        </w:rPr>
        <w:t xml:space="preserve">) will create thousands of new services that will connect billions of new </w:t>
      </w:r>
      <w:r w:rsidRPr="00AD16BA">
        <w:rPr>
          <w:noProof/>
          <w:lang w:eastAsia="en-US"/>
        </w:rPr>
        <w:t>IoT</w:t>
      </w:r>
      <w:r>
        <w:rPr>
          <w:lang w:eastAsia="en-US"/>
        </w:rPr>
        <w:t xml:space="preserve"> devices over the next decade. </w:t>
      </w:r>
      <w:r>
        <w:rPr>
          <w:lang w:eastAsia="en-US"/>
        </w:rPr>
        <w:br/>
        <w:t xml:space="preserve">In order to create a viable system, GSMA identified that Device Management is a crucial aspect of the solution, and that standardised APIs provide a benefit to ensuring a healthy market for products, services and solutions. Several standards exist for APIs that are of particular relevance to the work ongoing. </w:t>
      </w:r>
      <w:r>
        <w:rPr>
          <w:lang w:eastAsia="en-US"/>
        </w:rPr>
        <w:br/>
        <w:t xml:space="preserve">However, the current standards may not currently encapsulate some device management scenarios that are peculiar to Mobile </w:t>
      </w:r>
      <w:r w:rsidRPr="00AD16BA">
        <w:rPr>
          <w:noProof/>
          <w:lang w:eastAsia="en-US"/>
        </w:rPr>
        <w:t>IoT</w:t>
      </w:r>
      <w:r>
        <w:rPr>
          <w:lang w:eastAsia="en-US"/>
        </w:rPr>
        <w:t xml:space="preserve"> devices. These devices may have high latency, are often resource-constrained, and may be battery powered. </w:t>
      </w:r>
      <w:r>
        <w:rPr>
          <w:lang w:eastAsia="en-US"/>
        </w:rPr>
        <w:br/>
        <w:t xml:space="preserve">Two exposure points for network APIs are expected: either direct from the SCEF (Service Capability Exposure Function) or from an Intermediary Server. </w:t>
      </w:r>
      <w:r>
        <w:rPr>
          <w:lang w:eastAsia="en-US"/>
        </w:rPr>
        <w:br/>
      </w:r>
      <w:r w:rsidRPr="00AD16BA">
        <w:rPr>
          <w:b/>
          <w:lang w:eastAsia="en-US"/>
        </w:rPr>
        <w:t>Request:</w:t>
      </w:r>
      <w:r>
        <w:rPr>
          <w:lang w:eastAsia="en-US"/>
        </w:rPr>
        <w:t xml:space="preserve"> GSMA politely requests that 3GPP considers the availability of APIs covering the functions described above for Mobile </w:t>
      </w:r>
      <w:r w:rsidRPr="00AD16BA">
        <w:rPr>
          <w:noProof/>
          <w:lang w:eastAsia="en-US"/>
        </w:rPr>
        <w:t>IoT</w:t>
      </w:r>
      <w:r>
        <w:rPr>
          <w:lang w:eastAsia="en-US"/>
        </w:rPr>
        <w:t xml:space="preserve"> devices, in particular the example functions for exposure by the SCEF - to be considered for oneM2M Release 3. </w:t>
      </w:r>
      <w:r>
        <w:rPr>
          <w:lang w:eastAsia="en-US"/>
        </w:rPr>
        <w:br/>
        <w:t>Feedback is kindly requested before 31 March 2017.</w:t>
      </w:r>
    </w:p>
    <w:p w:rsidR="00635478" w:rsidRDefault="00635478" w:rsidP="00635478">
      <w:pPr>
        <w:keepNext/>
        <w:keepLines/>
        <w:rPr>
          <w:b/>
          <w:lang w:eastAsia="en-US"/>
        </w:rPr>
      </w:pPr>
      <w:r w:rsidRPr="00AD16BA">
        <w:rPr>
          <w:b/>
          <w:lang w:eastAsia="en-US"/>
        </w:rPr>
        <w:t>Discussion and conclusion:</w:t>
      </w:r>
    </w:p>
    <w:p w:rsidR="00635478" w:rsidRPr="00BF2F1A" w:rsidRDefault="00BF2F1A" w:rsidP="00635478">
      <w:pPr>
        <w:keepLines/>
      </w:pPr>
      <w:r w:rsidRPr="00BF2F1A">
        <w:rPr>
          <w:color w:val="FF0000"/>
        </w:rPr>
        <w:t>Postponed</w:t>
      </w:r>
      <w:r>
        <w:t xml:space="preserve"> to meeting #120.</w:t>
      </w:r>
    </w:p>
    <w:p w:rsidR="000B63E2" w:rsidRDefault="000B63E2" w:rsidP="000B63E2">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71450</w:t>
      </w:r>
      <w:r w:rsidRPr="00916E52">
        <w:rPr>
          <w:lang w:eastAsia="en-US"/>
        </w:rPr>
        <w:t xml:space="preserve"> </w:t>
      </w:r>
      <w:r>
        <w:rPr>
          <w:lang w:eastAsia="en-US"/>
        </w:rPr>
        <w:t xml:space="preserve">(LS IN) LS from OMA ARC: Reply LS to GSMA regarding Mobile </w:t>
      </w:r>
      <w:r w:rsidRPr="002A4F4D">
        <w:rPr>
          <w:noProof/>
          <w:lang w:eastAsia="en-US"/>
        </w:rPr>
        <w:t>IoT</w:t>
      </w:r>
      <w:r>
        <w:rPr>
          <w:lang w:eastAsia="en-US"/>
        </w:rPr>
        <w:t xml:space="preserve"> Device Management and Service Enablement. </w:t>
      </w:r>
      <w:r>
        <w:rPr>
          <w:lang w:eastAsia="en-US"/>
        </w:rPr>
        <w:br/>
      </w:r>
      <w:r w:rsidRPr="002A4F4D">
        <w:rPr>
          <w:b/>
          <w:lang w:eastAsia="en-US"/>
        </w:rPr>
        <w:t xml:space="preserve">Overview: </w:t>
      </w:r>
      <w:r>
        <w:rPr>
          <w:lang w:eastAsia="en-US"/>
        </w:rPr>
        <w:t xml:space="preserve">OMA-ARC thanks the GSMA Mobile </w:t>
      </w:r>
      <w:r w:rsidRPr="002A4F4D">
        <w:rPr>
          <w:noProof/>
          <w:lang w:eastAsia="en-US"/>
        </w:rPr>
        <w:t>IoT</w:t>
      </w:r>
      <w:r>
        <w:rPr>
          <w:lang w:eastAsia="en-US"/>
        </w:rPr>
        <w:t xml:space="preserve"> Device Management Group for the liaison statement outlining some areas of API specification. OMA-ARC has completed its high-level gap analysis work identifying the required enhancements to existing OMA Network APIs and the new network APIs needed to support the functionality requested in the LS. For the summary of our findings see [1]. </w:t>
      </w:r>
      <w:r>
        <w:rPr>
          <w:lang w:eastAsia="en-US"/>
        </w:rPr>
        <w:br/>
      </w:r>
      <w:r w:rsidRPr="002A4F4D">
        <w:rPr>
          <w:b/>
          <w:lang w:eastAsia="en-US"/>
        </w:rPr>
        <w:t>Proposal:</w:t>
      </w:r>
      <w:r>
        <w:rPr>
          <w:lang w:eastAsia="en-US"/>
        </w:rPr>
        <w:t xml:space="preserve"> OMA-ARC has completed its gap analysis work which at a high-level identifies the required enhancements to existing OMA Network APIs and the new network APIs needed to support the functionality requested in the LS. We also endeavoured to identify the gaps between the functionalities identified in 3GPP TS 23.682 and the existing OMA Network APIs. Both are captured in the spreadsheet [1]. There are several enhancements that need to be made to existing OMA Network API specifications if they are going to be used to support Mobile </w:t>
      </w:r>
      <w:r w:rsidRPr="002A4F4D">
        <w:rPr>
          <w:noProof/>
          <w:lang w:eastAsia="en-US"/>
        </w:rPr>
        <w:t>IoT</w:t>
      </w:r>
      <w:r>
        <w:rPr>
          <w:lang w:eastAsia="en-US"/>
        </w:rPr>
        <w:t xml:space="preserve">. </w:t>
      </w:r>
      <w:r>
        <w:rPr>
          <w:lang w:eastAsia="en-US"/>
        </w:rPr>
        <w:br/>
        <w:t xml:space="preserve">These include Communications Pattern API, Messaging API, Terminal Location API, Terminal Status API, Device Capability API and Message Broadcast API. For further details please refer to the spreadsheet [1]. </w:t>
      </w:r>
      <w:r>
        <w:rPr>
          <w:lang w:eastAsia="en-US"/>
        </w:rPr>
        <w:br/>
        <w:t xml:space="preserve">In addition to the enhancements, new network APIs would need to be specified to fully cover the identified gaps. We also identified some additional functionality that is not mentioned in the GSMA LS nor covered by 3GPP TS 23.682. </w:t>
      </w:r>
      <w:r>
        <w:rPr>
          <w:lang w:eastAsia="en-US"/>
        </w:rPr>
        <w:br/>
        <w:t xml:space="preserve">Additional areas that need to be specified include: a new configuration management network API, notification subscription/management functionality and an associated API, and an event filtering network API. Again, please refer to the spreadsheet [1] for more-detailed information. </w:t>
      </w:r>
      <w:r>
        <w:rPr>
          <w:lang w:eastAsia="en-US"/>
        </w:rPr>
        <w:br/>
        <w:t xml:space="preserve">It should be noted that, while there are gaps pertaining to management interactions directly with the device (e.g. device rebooting and firmware upgrade), such interactions are outside the scope of the OMA Network APIs. These may however be covered by OMA LwM2M. </w:t>
      </w:r>
      <w:r>
        <w:rPr>
          <w:lang w:eastAsia="en-US"/>
        </w:rPr>
        <w:br/>
        <w:t xml:space="preserve">Lastly, OMA-ARC received 3GPP's LS reply (SP-160952 [2]) indicating that 3GPP has committed to developing the specification of the SCEF's northbound APIs. In light of this decision, OMA-ARC assumes that all future SCEF northbound API work will be undertaken by 3GPP. Therefore, OMA-ARC will not be making the required enhancements to the identified OMA Network APIs unless requested to do so. </w:t>
      </w:r>
      <w:r>
        <w:rPr>
          <w:lang w:eastAsia="en-US"/>
        </w:rPr>
        <w:br/>
      </w:r>
      <w:r w:rsidRPr="002A4F4D">
        <w:rPr>
          <w:b/>
          <w:lang w:eastAsia="en-US"/>
        </w:rPr>
        <w:t>Requested Action(s):</w:t>
      </w:r>
      <w:r>
        <w:rPr>
          <w:lang w:eastAsia="en-US"/>
        </w:rPr>
        <w:t xml:space="preserve"> The GSMA Mobile </w:t>
      </w:r>
      <w:r w:rsidRPr="000B63E2">
        <w:rPr>
          <w:noProof/>
          <w:lang w:eastAsia="en-US"/>
        </w:rPr>
        <w:t>IoT</w:t>
      </w:r>
      <w:r>
        <w:rPr>
          <w:lang w:eastAsia="en-US"/>
        </w:rPr>
        <w:t xml:space="preserve"> Device Management Group is kindly requested to take into consideration the high-level gap analysis work [1]. </w:t>
      </w:r>
      <w:r>
        <w:rPr>
          <w:lang w:eastAsia="en-US"/>
        </w:rPr>
        <w:br/>
        <w:t>oneM2M and 3GPP are also welcome to further develop and extend the gap analysis spreadsheet as they see fit.</w:t>
      </w:r>
    </w:p>
    <w:p w:rsidR="000B63E2" w:rsidRDefault="000B63E2" w:rsidP="000B63E2">
      <w:pPr>
        <w:keepNext/>
        <w:keepLines/>
        <w:rPr>
          <w:b/>
          <w:lang w:eastAsia="en-US"/>
        </w:rPr>
      </w:pPr>
      <w:r w:rsidRPr="002A4F4D">
        <w:rPr>
          <w:b/>
          <w:lang w:eastAsia="en-US"/>
        </w:rPr>
        <w:t>Discussion and conclusion:</w:t>
      </w:r>
    </w:p>
    <w:p w:rsidR="000B63E2" w:rsidRPr="002A4F4D" w:rsidRDefault="00BF2F1A" w:rsidP="000B63E2">
      <w:pPr>
        <w:keepLines/>
      </w:pPr>
      <w:r w:rsidRPr="00BF2F1A">
        <w:rPr>
          <w:color w:val="FF0000"/>
        </w:rPr>
        <w:t>Postponed</w:t>
      </w:r>
      <w:r>
        <w:t xml:space="preserve"> to meeting #120.</w:t>
      </w:r>
    </w:p>
    <w:p w:rsidR="000B63E2" w:rsidRDefault="000B63E2" w:rsidP="000B63E2">
      <w:pPr>
        <w:keepNext/>
        <w:keepLines/>
        <w:pBdr>
          <w:top w:val="single" w:sz="4" w:space="1" w:color="auto"/>
        </w:pBdr>
      </w:pPr>
      <w:r w:rsidRPr="00916E52">
        <w:rPr>
          <w:rFonts w:cs="Arial"/>
          <w:color w:val="0000FF"/>
          <w:szCs w:val="16"/>
          <w:lang w:eastAsia="en-US"/>
        </w:rPr>
        <w:lastRenderedPageBreak/>
        <w:t>TD S2</w:t>
      </w:r>
      <w:r w:rsidRPr="00916E52">
        <w:rPr>
          <w:rFonts w:cs="Arial"/>
          <w:color w:val="0000FF"/>
          <w:szCs w:val="16"/>
          <w:lang w:eastAsia="en-US"/>
        </w:rPr>
        <w:noBreakHyphen/>
        <w:t>1</w:t>
      </w:r>
      <w:r>
        <w:rPr>
          <w:rFonts w:cs="Arial"/>
          <w:color w:val="0000FF"/>
          <w:szCs w:val="16"/>
          <w:lang w:eastAsia="en-US"/>
        </w:rPr>
        <w:t>71336</w:t>
      </w:r>
      <w:r w:rsidRPr="006F5385">
        <w:t xml:space="preserve"> </w:t>
      </w:r>
      <w:r>
        <w:t>(LS IN) LS from SA WG3: Reply LS to SA WG2 on standardization of Northbound SCEF API. (SA WG3).</w:t>
      </w:r>
      <w:r>
        <w:br/>
      </w:r>
      <w:r w:rsidRPr="006F5385">
        <w:rPr>
          <w:b/>
        </w:rPr>
        <w:t>Abstract:</w:t>
      </w:r>
      <w:r>
        <w:t xml:space="preserve"> SA WG3 thanks SA WG2 for their LS on standardization of Northbound SCEF API. When considering the services and capabilities provided by 3GPP network interfaces which could be exposed to the northbound interface, consideration should be given to security features developed for cellular </w:t>
      </w:r>
      <w:r w:rsidRPr="000B63E2">
        <w:rPr>
          <w:noProof/>
        </w:rPr>
        <w:t>IoT</w:t>
      </w:r>
      <w:r>
        <w:t xml:space="preserve">. </w:t>
      </w:r>
      <w:r>
        <w:br/>
        <w:t xml:space="preserve">One such features that is currently under discussion in SA WG3 is BEST (Battery Efficient Security service for Cellular </w:t>
      </w:r>
      <w:r w:rsidRPr="000B63E2">
        <w:rPr>
          <w:noProof/>
        </w:rPr>
        <w:t>IoT</w:t>
      </w:r>
      <w:r>
        <w:t xml:space="preserve">). This aims to extend the user plane protection, i.e. protection of user data from the UE to the HSE (HPLMN Security Endpoint) in the HE or beyond the HSE to an Enterprise Application Server (EAS). </w:t>
      </w:r>
      <w:r>
        <w:br/>
        <w:t xml:space="preserve">For BEST, the following commands are examples of what might be available Uplink Request from MTC UE Down link response from MTC application Request BEST-session Start of BEST-session Request Termination of BEST-Session Terminate Best Session Manage EMSDP keys request Manage EMSDP Keys Such commands will of course, need to be secured in their own right on the northbound interface and BEST provides this protection so may be used on an </w:t>
      </w:r>
      <w:r w:rsidRPr="000B63E2">
        <w:rPr>
          <w:noProof/>
        </w:rPr>
        <w:t>untrusted</w:t>
      </w:r>
      <w:r>
        <w:t xml:space="preserve"> communication path. An encryption key derived from the MTC subscription can also be provided that could be used by MTC applications using the north bound interface. However note there may be Lawful Interception requirements governing how such a key may be used even for MTC devices. </w:t>
      </w:r>
      <w:r>
        <w:br/>
        <w:t xml:space="preserve">The motivation for this new specification is to reduce latency for small and infrequent data transmission and minimise battery drain for constrained devices that are difficult to or cannot be recharged. Clearly the invocation of other security functions on the MTC device from the service layer need to be coordinated on the new north bound interface if this requirement is to be met. </w:t>
      </w:r>
      <w:r>
        <w:br/>
      </w:r>
      <w:r w:rsidRPr="006F5385">
        <w:rPr>
          <w:b/>
        </w:rPr>
        <w:t>Action:</w:t>
      </w:r>
      <w:r>
        <w:t xml:space="preserve"> SA WG3 kindly ask SA WG2 to take note of the information provided above and advise SA WG3 of any additions that may be needed to SA WG3's specifications to provide requests/responses on the Northbound interface related to security.</w:t>
      </w:r>
    </w:p>
    <w:p w:rsidR="000B63E2" w:rsidRDefault="000B63E2" w:rsidP="000B63E2">
      <w:pPr>
        <w:keepNext/>
        <w:keepLines/>
        <w:rPr>
          <w:b/>
        </w:rPr>
      </w:pPr>
      <w:r w:rsidRPr="006F5385">
        <w:rPr>
          <w:b/>
        </w:rPr>
        <w:t>Discussion and conclusion:</w:t>
      </w:r>
    </w:p>
    <w:p w:rsidR="000B63E2" w:rsidRPr="006F5385" w:rsidRDefault="00BF2F1A" w:rsidP="000B63E2">
      <w:pPr>
        <w:keepLines/>
      </w:pPr>
      <w:r w:rsidRPr="00BF2F1A">
        <w:rPr>
          <w:color w:val="FF0000"/>
        </w:rPr>
        <w:t>Postponed</w:t>
      </w:r>
      <w:r>
        <w:t xml:space="preserve"> to meeting #120.</w:t>
      </w:r>
    </w:p>
    <w:p w:rsidR="00635478" w:rsidRDefault="00635478" w:rsidP="00635478">
      <w:pPr>
        <w:pStyle w:val="NormTop"/>
      </w:pPr>
      <w:r>
        <w:rPr>
          <w:color w:val="0000FF"/>
        </w:rPr>
        <w:t>TD S2</w:t>
      </w:r>
      <w:r>
        <w:rPr>
          <w:color w:val="0000FF"/>
        </w:rPr>
        <w:noBreakHyphen/>
        <w:t>170922</w:t>
      </w:r>
      <w:r w:rsidRPr="00A46554">
        <w:t xml:space="preserve"> </w:t>
      </w:r>
      <w:r>
        <w:t xml:space="preserve">(DISCUSSION) How to go about </w:t>
      </w:r>
      <w:r w:rsidRPr="00A46554">
        <w:rPr>
          <w:noProof/>
        </w:rPr>
        <w:t>NAPS'ing?</w:t>
      </w:r>
      <w:r>
        <w:t xml:space="preserve"> (Source: Huawei).</w:t>
      </w:r>
      <w:r>
        <w:br/>
      </w:r>
      <w:r w:rsidRPr="00A46554">
        <w:rPr>
          <w:b/>
        </w:rPr>
        <w:t>Abstract:</w:t>
      </w:r>
      <w:r w:rsidRPr="00A46554">
        <w:t xml:space="preserve"> </w:t>
      </w:r>
      <w:r>
        <w:t>Objective of this document is to suggest a plan of record to allow completion of NAPS work. This was discussed during NAPS offline CC#1, and is being submitted for endorsement.</w:t>
      </w:r>
    </w:p>
    <w:p w:rsidR="00BF2F1A" w:rsidRPr="00BF2F1A" w:rsidRDefault="00BF2F1A" w:rsidP="00BF2F1A">
      <w:pPr>
        <w:keepNext/>
        <w:rPr>
          <w:i/>
        </w:rPr>
      </w:pPr>
      <w:r w:rsidRPr="00BF2F1A">
        <w:rPr>
          <w:i/>
        </w:rPr>
        <w:t>Parallel comment: It was agreed to used alt#3 from slide 4 as principle for the future work.</w:t>
      </w:r>
    </w:p>
    <w:p w:rsidR="00635478" w:rsidRPr="00A46554" w:rsidRDefault="00635478" w:rsidP="00635478">
      <w:pPr>
        <w:keepNext/>
        <w:keepLines/>
      </w:pPr>
      <w:r>
        <w:rPr>
          <w:b/>
        </w:rPr>
        <w:t>Discussion and conclusion:</w:t>
      </w:r>
    </w:p>
    <w:p w:rsidR="00635478" w:rsidRPr="00BF2F1A" w:rsidRDefault="00715F84" w:rsidP="00635478">
      <w:pPr>
        <w:keepLines/>
      </w:pPr>
      <w:r w:rsidRPr="00715F84">
        <w:rPr>
          <w:color w:val="0000FF"/>
        </w:rPr>
        <w:t>Noted</w:t>
      </w:r>
      <w:r>
        <w:t xml:space="preserve"> in parallel session</w:t>
      </w:r>
      <w:r w:rsidR="00BF2F1A">
        <w:t>.</w:t>
      </w:r>
    </w:p>
    <w:p w:rsidR="00635478" w:rsidRDefault="00635478" w:rsidP="00635478">
      <w:pPr>
        <w:pStyle w:val="NormTop"/>
      </w:pPr>
      <w:r>
        <w:rPr>
          <w:color w:val="0000FF"/>
        </w:rPr>
        <w:t>TD S2</w:t>
      </w:r>
      <w:r>
        <w:rPr>
          <w:color w:val="0000FF"/>
        </w:rPr>
        <w:noBreakHyphen/>
        <w:t>170955</w:t>
      </w:r>
      <w:r w:rsidRPr="00A46554">
        <w:t xml:space="preserve"> </w:t>
      </w:r>
      <w:r>
        <w:t>23.682 CR0271 (Rel</w:t>
      </w:r>
      <w:r>
        <w:noBreakHyphen/>
        <w:t xml:space="preserve">15, 'B'): Northbound APIs for SCEF - SCS/AS Interworking - Clause 1-3 enhancements. (Source: ZTE, Huawei, </w:t>
      </w:r>
      <w:r w:rsidRPr="00A46554">
        <w:rPr>
          <w:noProof/>
        </w:rPr>
        <w:t>HiSilicon</w:t>
      </w:r>
      <w:r>
        <w:t>).</w:t>
      </w:r>
      <w:r>
        <w:br/>
      </w:r>
      <w:r w:rsidRPr="00A46554">
        <w:rPr>
          <w:b/>
        </w:rPr>
        <w:t>Abstract:</w:t>
      </w:r>
      <w:r w:rsidRPr="00A46554">
        <w:t xml:space="preserve"> </w:t>
      </w:r>
      <w:r>
        <w:t xml:space="preserve">Summary of change: </w:t>
      </w:r>
      <w:r>
        <w:br/>
        <w:t>1.</w:t>
      </w:r>
      <w:r>
        <w:tab/>
        <w:t xml:space="preserve">Updated Scope Clause 1 to mention enhancements to the SCEF functional architecture for supporting </w:t>
      </w:r>
      <w:r>
        <w:br/>
      </w:r>
      <w:r>
        <w:tab/>
        <w:t>northbound APIs between the SCEF and the SCS/AS.</w:t>
      </w:r>
    </w:p>
    <w:p w:rsidR="00635478" w:rsidRPr="00A46554" w:rsidRDefault="00635478" w:rsidP="00635478">
      <w:pPr>
        <w:keepNext/>
        <w:keepLines/>
      </w:pPr>
      <w:r>
        <w:rPr>
          <w:b/>
        </w:rPr>
        <w:t>Discussion and conclusion:</w:t>
      </w:r>
    </w:p>
    <w:p w:rsidR="00635478" w:rsidRPr="00BF2F1A" w:rsidRDefault="00BF2F1A" w:rsidP="00635478">
      <w:pPr>
        <w:keepLines/>
      </w:pPr>
      <w:r>
        <w:t xml:space="preserve">Revised in parallel session to </w:t>
      </w:r>
      <w:r w:rsidRPr="00BF2F1A">
        <w:rPr>
          <w:color w:val="0000FF"/>
        </w:rPr>
        <w:t>TD S2</w:t>
      </w:r>
      <w:r w:rsidRPr="00BF2F1A">
        <w:rPr>
          <w:color w:val="0000FF"/>
        </w:rPr>
        <w:noBreakHyphen/>
        <w:t>171367</w:t>
      </w:r>
      <w:r>
        <w:t xml:space="preserve">. </w:t>
      </w:r>
      <w:r w:rsidR="00715F84" w:rsidRPr="00715F84">
        <w:rPr>
          <w:color w:val="FF0000"/>
        </w:rPr>
        <w:t>Agreed</w:t>
      </w:r>
      <w:r w:rsidR="00715F84">
        <w:t xml:space="preserve"> in parallel session</w:t>
      </w:r>
      <w:r>
        <w:t>.</w:t>
      </w:r>
      <w:r w:rsidR="00CD494C">
        <w:t xml:space="preserve"> This was </w:t>
      </w:r>
      <w:r w:rsidR="00CD494C" w:rsidRPr="00CD494C">
        <w:rPr>
          <w:color w:val="FF0000"/>
        </w:rPr>
        <w:t>block approved</w:t>
      </w:r>
      <w:r w:rsidR="00CD494C">
        <w:t>.</w:t>
      </w:r>
    </w:p>
    <w:p w:rsidR="00635478" w:rsidRDefault="00635478" w:rsidP="00635478">
      <w:pPr>
        <w:pStyle w:val="NormTop"/>
      </w:pPr>
      <w:r>
        <w:rPr>
          <w:color w:val="0000FF"/>
        </w:rPr>
        <w:t>TD S2</w:t>
      </w:r>
      <w:r>
        <w:rPr>
          <w:color w:val="0000FF"/>
        </w:rPr>
        <w:noBreakHyphen/>
        <w:t>170957</w:t>
      </w:r>
      <w:r w:rsidRPr="00A46554">
        <w:t xml:space="preserve"> </w:t>
      </w:r>
      <w:r>
        <w:t>23.682 CR0272 (Rel</w:t>
      </w:r>
      <w:r>
        <w:noBreakHyphen/>
        <w:t xml:space="preserve">15, 'B'): Northbound APIs for SCEF - SCS/AS Interworking - Clause 4 enhancements. (Source: ZTE, Intel, Huawei, Hisilicon, </w:t>
      </w:r>
      <w:r w:rsidRPr="00A46554">
        <w:rPr>
          <w:noProof/>
        </w:rPr>
        <w:t>Convida</w:t>
      </w:r>
      <w:r>
        <w:t xml:space="preserve"> Wireless).</w:t>
      </w:r>
      <w:r>
        <w:br/>
      </w:r>
      <w:r w:rsidRPr="00A46554">
        <w:rPr>
          <w:b/>
        </w:rPr>
        <w:t>Abstract:</w:t>
      </w:r>
      <w:r w:rsidRPr="00A46554">
        <w:t xml:space="preserve"> </w:t>
      </w:r>
      <w:r>
        <w:t xml:space="preserve">Summary of change: </w:t>
      </w:r>
      <w:r>
        <w:br/>
        <w:t>1.</w:t>
      </w:r>
      <w:r>
        <w:tab/>
        <w:t xml:space="preserve">Updated 3GPP architecture for Service Capability exposure (Figure 4.2-2) to show the demarcation </w:t>
      </w:r>
      <w:r>
        <w:br/>
      </w:r>
      <w:r>
        <w:tab/>
        <w:t xml:space="preserve">between 3GPP and other SDOs. </w:t>
      </w:r>
      <w:r>
        <w:br/>
        <w:t>2.</w:t>
      </w:r>
      <w:r>
        <w:tab/>
        <w:t xml:space="preserve">Added reference point T8 between the SCEF and the Applications (Figure 4.2-2). T8 is used for </w:t>
      </w:r>
      <w:r>
        <w:br/>
      </w:r>
      <w:r>
        <w:tab/>
        <w:t xml:space="preserve">communicating APIs between the SCEF and the SCS/AS. </w:t>
      </w:r>
      <w:r>
        <w:br/>
        <w:t>3.</w:t>
      </w:r>
      <w:r>
        <w:tab/>
        <w:t>Modifications to other sub-clauses in clause 4 that are impacted by the changes #1 and #2 above.</w:t>
      </w:r>
    </w:p>
    <w:p w:rsidR="00635478" w:rsidRPr="00A46554" w:rsidRDefault="00635478" w:rsidP="00635478">
      <w:pPr>
        <w:keepNext/>
        <w:keepLines/>
      </w:pPr>
      <w:r>
        <w:rPr>
          <w:b/>
        </w:rPr>
        <w:t>Discussion and conclusion:</w:t>
      </w:r>
    </w:p>
    <w:p w:rsidR="00635478" w:rsidRPr="00A46554" w:rsidRDefault="00BF2F1A" w:rsidP="00635478">
      <w:pPr>
        <w:keepLines/>
      </w:pPr>
      <w:r>
        <w:t xml:space="preserve">Revised in parallel session to </w:t>
      </w:r>
      <w:r w:rsidRPr="00BF2F1A">
        <w:rPr>
          <w:color w:val="0000FF"/>
        </w:rPr>
        <w:t>TD S2</w:t>
      </w:r>
      <w:r w:rsidRPr="00BF2F1A">
        <w:rPr>
          <w:color w:val="0000FF"/>
        </w:rPr>
        <w:noBreakHyphen/>
      </w:r>
      <w:r>
        <w:rPr>
          <w:color w:val="0000FF"/>
        </w:rPr>
        <w:t>171368</w:t>
      </w:r>
      <w:r>
        <w:t xml:space="preserve">. </w:t>
      </w:r>
      <w:r w:rsidR="00922194">
        <w:t xml:space="preserve">Revised in parallel session to </w:t>
      </w:r>
      <w:r w:rsidR="00922194" w:rsidRPr="00BF2F1A">
        <w:rPr>
          <w:color w:val="0000FF"/>
        </w:rPr>
        <w:t>TD S2</w:t>
      </w:r>
      <w:r w:rsidR="00922194" w:rsidRPr="00BF2F1A">
        <w:rPr>
          <w:color w:val="0000FF"/>
        </w:rPr>
        <w:noBreakHyphen/>
      </w:r>
      <w:r w:rsidR="00922194">
        <w:rPr>
          <w:color w:val="0000FF"/>
        </w:rPr>
        <w:t>171393</w:t>
      </w:r>
      <w:r w:rsidR="00922194">
        <w:t xml:space="preserve">. Revised in parallel session to </w:t>
      </w:r>
      <w:r w:rsidR="00922194" w:rsidRPr="00BF2F1A">
        <w:rPr>
          <w:color w:val="0000FF"/>
        </w:rPr>
        <w:t>TD S2</w:t>
      </w:r>
      <w:r w:rsidR="00922194" w:rsidRPr="00BF2F1A">
        <w:rPr>
          <w:color w:val="0000FF"/>
        </w:rPr>
        <w:noBreakHyphen/>
      </w:r>
      <w:r w:rsidR="00922194">
        <w:rPr>
          <w:color w:val="0000FF"/>
        </w:rPr>
        <w:t>171400</w:t>
      </w:r>
      <w:r w:rsidR="00922194">
        <w:t xml:space="preserve">. </w:t>
      </w:r>
      <w:r w:rsidR="00715F84" w:rsidRPr="00715F84">
        <w:rPr>
          <w:color w:val="FF0000"/>
        </w:rPr>
        <w:t>Agreed</w:t>
      </w:r>
      <w:r w:rsidR="00715F84">
        <w:t xml:space="preserve"> in parallel session</w:t>
      </w:r>
      <w:r w:rsidR="00922194">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lastRenderedPageBreak/>
        <w:t>TD S2</w:t>
      </w:r>
      <w:r>
        <w:rPr>
          <w:color w:val="0000FF"/>
        </w:rPr>
        <w:noBreakHyphen/>
        <w:t>170915</w:t>
      </w:r>
      <w:r w:rsidRPr="00A46554">
        <w:t xml:space="preserve"> </w:t>
      </w:r>
      <w:r>
        <w:t>23.682 CR0261 (Rel</w:t>
      </w:r>
      <w:r>
        <w:noBreakHyphen/>
        <w:t>15, 'D'): Northbound APIs for SCEF - SCS/AS Interworking - Clause 4 Figure 4.2-2 enhancements. (Source: Verizon UK Ltd).</w:t>
      </w:r>
      <w:r>
        <w:br/>
      </w:r>
      <w:r w:rsidRPr="00A46554">
        <w:rPr>
          <w:b/>
        </w:rPr>
        <w:t>Abstract:</w:t>
      </w:r>
      <w:r w:rsidRPr="00A46554">
        <w:t xml:space="preserve"> </w:t>
      </w:r>
      <w:r>
        <w:t>Summary of change: Update 3GPP architecture for Service Capability exposure (Figure 4.2-2) to add Tsp interface from the network element MTC-IWF to SCEF.</w:t>
      </w:r>
    </w:p>
    <w:p w:rsidR="002550E9" w:rsidRPr="00A46554" w:rsidRDefault="002550E9" w:rsidP="002550E9">
      <w:pPr>
        <w:keepNext/>
        <w:keepLines/>
      </w:pPr>
      <w:r>
        <w:rPr>
          <w:b/>
        </w:rPr>
        <w:t>Discussion and conclusion:</w:t>
      </w:r>
    </w:p>
    <w:p w:rsidR="00BF2F1A" w:rsidRPr="00A46554" w:rsidRDefault="00BF2F1A" w:rsidP="00BF2F1A">
      <w:pPr>
        <w:keepLines/>
      </w:pPr>
      <w:r>
        <w:t xml:space="preserve">Revised in parallel session to </w:t>
      </w:r>
      <w:r w:rsidRPr="00BF2F1A">
        <w:rPr>
          <w:color w:val="0000FF"/>
        </w:rPr>
        <w:t>TD S2</w:t>
      </w:r>
      <w:r w:rsidRPr="00BF2F1A">
        <w:rPr>
          <w:color w:val="0000FF"/>
        </w:rPr>
        <w:noBreakHyphen/>
      </w:r>
      <w:r>
        <w:rPr>
          <w:color w:val="0000FF"/>
        </w:rPr>
        <w:t>171369</w:t>
      </w:r>
      <w:r>
        <w:t xml:space="preserve">. </w:t>
      </w:r>
      <w:r w:rsidR="00922194">
        <w:t xml:space="preserve">Revised in parallel session to </w:t>
      </w:r>
      <w:r w:rsidR="00922194" w:rsidRPr="00BF2F1A">
        <w:rPr>
          <w:color w:val="0000FF"/>
        </w:rPr>
        <w:t>TD S2</w:t>
      </w:r>
      <w:r w:rsidR="00922194" w:rsidRPr="00BF2F1A">
        <w:rPr>
          <w:color w:val="0000FF"/>
        </w:rPr>
        <w:noBreakHyphen/>
      </w:r>
      <w:r w:rsidR="00922194">
        <w:rPr>
          <w:color w:val="0000FF"/>
        </w:rPr>
        <w:t>171389</w:t>
      </w:r>
      <w:r w:rsidR="00922194">
        <w:t>.</w:t>
      </w:r>
      <w:r>
        <w:rPr>
          <w:lang w:eastAsia="en-US"/>
        </w:rPr>
        <w:t xml:space="preserve"> </w:t>
      </w:r>
      <w:r w:rsidR="00922194">
        <w:t xml:space="preserve">Revised in parallel session to </w:t>
      </w:r>
      <w:r w:rsidR="00922194" w:rsidRPr="00BF2F1A">
        <w:rPr>
          <w:color w:val="0000FF"/>
        </w:rPr>
        <w:t>TD S2</w:t>
      </w:r>
      <w:r w:rsidR="00922194" w:rsidRPr="00BF2F1A">
        <w:rPr>
          <w:color w:val="0000FF"/>
        </w:rPr>
        <w:noBreakHyphen/>
      </w:r>
      <w:r w:rsidR="00922194">
        <w:rPr>
          <w:color w:val="0000FF"/>
        </w:rPr>
        <w:t>171394</w:t>
      </w:r>
      <w:r w:rsidR="00922194">
        <w:t>.</w:t>
      </w:r>
      <w:r w:rsidR="00922194">
        <w:rPr>
          <w:lang w:eastAsia="en-US"/>
        </w:rPr>
        <w:t xml:space="preserve"> </w:t>
      </w:r>
      <w:r w:rsidR="00715F84" w:rsidRPr="00715F84">
        <w:rPr>
          <w:color w:val="FF0000"/>
        </w:rPr>
        <w:t>Agreed</w:t>
      </w:r>
      <w:r w:rsidR="00715F84">
        <w:t xml:space="preserve"> in parallel session</w:t>
      </w:r>
      <w:r w:rsidR="00922194">
        <w:t>.</w:t>
      </w:r>
      <w:r w:rsidR="00CD494C">
        <w:t xml:space="preserve"> This was </w:t>
      </w:r>
      <w:r w:rsidR="00CD494C" w:rsidRPr="00CD494C">
        <w:rPr>
          <w:color w:val="FF0000"/>
        </w:rPr>
        <w:t>block approved</w:t>
      </w:r>
      <w:r w:rsidR="00CD494C">
        <w:t>.</w:t>
      </w:r>
    </w:p>
    <w:p w:rsidR="00635478" w:rsidRDefault="00635478" w:rsidP="00635478">
      <w:pPr>
        <w:pStyle w:val="NormTop"/>
      </w:pPr>
      <w:r>
        <w:rPr>
          <w:color w:val="0000FF"/>
        </w:rPr>
        <w:t>TD S2</w:t>
      </w:r>
      <w:r>
        <w:rPr>
          <w:color w:val="0000FF"/>
        </w:rPr>
        <w:noBreakHyphen/>
        <w:t>170791</w:t>
      </w:r>
      <w:r w:rsidRPr="00A46554">
        <w:t xml:space="preserve"> </w:t>
      </w:r>
      <w:r>
        <w:t xml:space="preserve">(DISCUSSION) NAPS impacts on SCEF - SCS/AS interactions for Group Message Delivery. (Source: Huawei, </w:t>
      </w:r>
      <w:r w:rsidRPr="00A46554">
        <w:rPr>
          <w:noProof/>
        </w:rPr>
        <w:t>HiSilicon</w:t>
      </w:r>
      <w:r>
        <w:t>).</w:t>
      </w:r>
      <w:r>
        <w:br/>
      </w:r>
      <w:r w:rsidRPr="00A46554">
        <w:rPr>
          <w:b/>
        </w:rPr>
        <w:t>Abstract:</w:t>
      </w:r>
      <w:r w:rsidRPr="00A46554">
        <w:t xml:space="preserve"> </w:t>
      </w:r>
      <w:r>
        <w:t>The goal of this contribution is to evaluate changes to TS 23.682 clause 5.5 as a result of NAPS.</w:t>
      </w:r>
    </w:p>
    <w:p w:rsidR="00635478" w:rsidRPr="00A46554" w:rsidRDefault="00635478" w:rsidP="00635478">
      <w:pPr>
        <w:keepNext/>
        <w:keepLines/>
      </w:pPr>
      <w:r>
        <w:rPr>
          <w:b/>
        </w:rPr>
        <w:t>Discussion and conclusion:</w:t>
      </w:r>
    </w:p>
    <w:p w:rsidR="00635478" w:rsidRPr="00BF2F1A" w:rsidRDefault="00715F84" w:rsidP="00635478">
      <w:pPr>
        <w:keepLines/>
      </w:pPr>
      <w:r w:rsidRPr="00715F84">
        <w:rPr>
          <w:color w:val="0000FF"/>
        </w:rPr>
        <w:t>Noted</w:t>
      </w:r>
      <w:r>
        <w:t xml:space="preserve"> in parallel session</w:t>
      </w:r>
      <w:r w:rsidR="00BF2F1A">
        <w:t>.</w:t>
      </w:r>
    </w:p>
    <w:p w:rsidR="00635478" w:rsidRDefault="00635478" w:rsidP="00635478">
      <w:pPr>
        <w:pStyle w:val="NormTop"/>
      </w:pPr>
      <w:r>
        <w:rPr>
          <w:color w:val="0000FF"/>
        </w:rPr>
        <w:t>TD S2</w:t>
      </w:r>
      <w:r>
        <w:rPr>
          <w:color w:val="0000FF"/>
        </w:rPr>
        <w:noBreakHyphen/>
        <w:t>170792</w:t>
      </w:r>
      <w:r w:rsidRPr="00A46554">
        <w:t xml:space="preserve"> </w:t>
      </w:r>
      <w:r>
        <w:t>23.682 CR0260 (Rel</w:t>
      </w:r>
      <w:r>
        <w:noBreakHyphen/>
        <w:t xml:space="preserve">15, 'B'): Group Message Delivery Procedure changes due to NAPS. (Source: Huawei, </w:t>
      </w:r>
      <w:r w:rsidRPr="00A46554">
        <w:rPr>
          <w:noProof/>
        </w:rPr>
        <w:t>HiSilicon</w:t>
      </w:r>
      <w:r>
        <w:t>).</w:t>
      </w:r>
      <w:r>
        <w:br/>
      </w:r>
      <w:r w:rsidRPr="00A46554">
        <w:rPr>
          <w:b/>
        </w:rPr>
        <w:t>Abstract:</w:t>
      </w:r>
      <w:r w:rsidRPr="00A46554">
        <w:t xml:space="preserve"> </w:t>
      </w:r>
      <w:r>
        <w:t>Summary of change:</w:t>
      </w:r>
      <w:r>
        <w:br/>
        <w:t>-</w:t>
      </w:r>
      <w:r>
        <w:tab/>
        <w:t>Introduce general section for T8 interactions</w:t>
      </w:r>
      <w:r>
        <w:br/>
        <w:t>-</w:t>
      </w:r>
      <w:r>
        <w:tab/>
        <w:t>Move SCS/AS Reference ID out from 5.6.1.2 to (new) 4.X</w:t>
      </w:r>
      <w:r>
        <w:br/>
        <w:t>-</w:t>
      </w:r>
      <w:r>
        <w:tab/>
        <w:t>Add SCS/AS Reference ID on T8 procedures</w:t>
      </w:r>
      <w:r>
        <w:br/>
        <w:t>-</w:t>
      </w:r>
      <w:r>
        <w:tab/>
        <w:t>Clarify use of location/area information in step 1, and step 6</w:t>
      </w:r>
      <w:r>
        <w:br/>
        <w:t>-</w:t>
      </w:r>
      <w:r>
        <w:tab/>
        <w:t>Clarify TMGI handling in step 2-6</w:t>
      </w:r>
      <w:r>
        <w:br/>
        <w:t>-</w:t>
      </w:r>
      <w:r>
        <w:tab/>
        <w:t>Introduce transfer of group message payload via control-plane in step 6</w:t>
      </w:r>
      <w:r>
        <w:br/>
        <w:t>-</w:t>
      </w:r>
      <w:r>
        <w:tab/>
        <w:t>Clarify transfer of group message payload via user-plane in step 6</w:t>
      </w:r>
      <w:r>
        <w:br/>
        <w:t>-</w:t>
      </w:r>
      <w:r>
        <w:tab/>
        <w:t>Introduce procedure for modification or cancellation of previously submitted group message.</w:t>
      </w:r>
    </w:p>
    <w:p w:rsidR="00635478" w:rsidRPr="00A46554" w:rsidRDefault="00635478" w:rsidP="00635478">
      <w:pPr>
        <w:keepNext/>
        <w:keepLines/>
      </w:pPr>
      <w:r>
        <w:rPr>
          <w:b/>
        </w:rPr>
        <w:t>Discussion and conclusion:</w:t>
      </w:r>
    </w:p>
    <w:p w:rsidR="00BF2F1A" w:rsidRPr="00A46554" w:rsidRDefault="00BF2F1A" w:rsidP="00BF2F1A">
      <w:pPr>
        <w:keepLines/>
      </w:pPr>
      <w:r>
        <w:t xml:space="preserve">Revised in parallel session to </w:t>
      </w:r>
      <w:r w:rsidRPr="00BF2F1A">
        <w:rPr>
          <w:color w:val="0000FF"/>
        </w:rPr>
        <w:t>TD S2</w:t>
      </w:r>
      <w:r w:rsidRPr="00BF2F1A">
        <w:rPr>
          <w:color w:val="0000FF"/>
        </w:rPr>
        <w:noBreakHyphen/>
      </w:r>
      <w:r>
        <w:rPr>
          <w:color w:val="0000FF"/>
        </w:rPr>
        <w:t>171370</w:t>
      </w:r>
      <w:r>
        <w:t xml:space="preserve">. </w:t>
      </w:r>
      <w:r w:rsidR="00922194">
        <w:t xml:space="preserve">Revised in parallel session to </w:t>
      </w:r>
      <w:r w:rsidR="00922194" w:rsidRPr="00BF2F1A">
        <w:rPr>
          <w:color w:val="0000FF"/>
        </w:rPr>
        <w:t>TD S2</w:t>
      </w:r>
      <w:r w:rsidR="00922194" w:rsidRPr="00BF2F1A">
        <w:rPr>
          <w:color w:val="0000FF"/>
        </w:rPr>
        <w:noBreakHyphen/>
      </w:r>
      <w:r w:rsidR="00922194">
        <w:rPr>
          <w:color w:val="0000FF"/>
        </w:rPr>
        <w:t>171395</w:t>
      </w:r>
      <w:r w:rsidR="00922194">
        <w:t>.</w:t>
      </w:r>
      <w:r w:rsidR="00B65D71" w:rsidRPr="00B65D71">
        <w:t xml:space="preserve"> </w:t>
      </w:r>
      <w:r w:rsidR="00B65D71">
        <w:t xml:space="preserve">Revised in parallel session to </w:t>
      </w:r>
      <w:r w:rsidR="00B65D71" w:rsidRPr="00BF2F1A">
        <w:rPr>
          <w:color w:val="0000FF"/>
        </w:rPr>
        <w:t>TD S2</w:t>
      </w:r>
      <w:r w:rsidR="00B65D71" w:rsidRPr="00BF2F1A">
        <w:rPr>
          <w:color w:val="0000FF"/>
        </w:rPr>
        <w:noBreakHyphen/>
      </w:r>
      <w:r w:rsidR="00B65D71">
        <w:rPr>
          <w:color w:val="0000FF"/>
        </w:rPr>
        <w:t>171412</w:t>
      </w:r>
      <w:r w:rsidR="00B65D71">
        <w:t>.</w:t>
      </w:r>
      <w:r w:rsidR="00922194">
        <w:t xml:space="preserve"> </w:t>
      </w:r>
      <w:r w:rsidR="00042070">
        <w:t xml:space="preserve">This was reviewed and </w:t>
      </w:r>
      <w:r w:rsidR="00042070">
        <w:rPr>
          <w:color w:val="FF0000"/>
        </w:rPr>
        <w:t>approved</w:t>
      </w:r>
      <w:r w:rsidR="00042070">
        <w:t>.</w:t>
      </w:r>
    </w:p>
    <w:p w:rsidR="002550E9" w:rsidRDefault="002550E9" w:rsidP="002550E9">
      <w:pPr>
        <w:pStyle w:val="NormTop"/>
      </w:pPr>
      <w:r>
        <w:rPr>
          <w:color w:val="0000FF"/>
        </w:rPr>
        <w:t>TD S2</w:t>
      </w:r>
      <w:r>
        <w:rPr>
          <w:color w:val="0000FF"/>
        </w:rPr>
        <w:noBreakHyphen/>
        <w:t>170923</w:t>
      </w:r>
      <w:r w:rsidRPr="00A46554">
        <w:t xml:space="preserve"> </w:t>
      </w:r>
      <w:r>
        <w:t>23.682 CR0263 (Rel</w:t>
      </w:r>
      <w:r>
        <w:noBreakHyphen/>
        <w:t xml:space="preserve">15, 'B'): Background Data Transfer Policy Activation via the SCEF. (Source: </w:t>
      </w:r>
      <w:r w:rsidRPr="00A46554">
        <w:rPr>
          <w:noProof/>
        </w:rPr>
        <w:t>Convida</w:t>
      </w:r>
      <w:r>
        <w:t xml:space="preserve"> Wireless, ZTE, Oracle).</w:t>
      </w:r>
      <w:r>
        <w:br/>
      </w:r>
      <w:r w:rsidRPr="00A46554">
        <w:rPr>
          <w:b/>
        </w:rPr>
        <w:t>Abstract:</w:t>
      </w:r>
      <w:r w:rsidRPr="00A46554">
        <w:t xml:space="preserve"> </w:t>
      </w:r>
      <w:r>
        <w:t xml:space="preserve">Summary of change: </w:t>
      </w:r>
      <w:r>
        <w:br/>
        <w:t>1.</w:t>
      </w:r>
      <w:r>
        <w:tab/>
        <w:t xml:space="preserve">Updated the background data transfer procedure to show that the SCEF, acting as an AF, can activate </w:t>
      </w:r>
      <w:r>
        <w:br/>
      </w:r>
      <w:r>
        <w:tab/>
        <w:t xml:space="preserve">the background data transfer policy based on a request from the SCS/AS. </w:t>
      </w:r>
      <w:r>
        <w:br/>
        <w:t>2.</w:t>
      </w:r>
      <w:r>
        <w:tab/>
        <w:t xml:space="preserve">Fixed steps 4 and 6 of section 5.9 to say that the SCEF returns the SCS/AS Reference ID. </w:t>
      </w:r>
      <w:r>
        <w:br/>
        <w:t>3.</w:t>
      </w:r>
      <w:r>
        <w:tab/>
        <w:t>Removed the statement that says that interaction between the SCS/AS and SCEF is informative only.</w:t>
      </w:r>
    </w:p>
    <w:p w:rsidR="002550E9" w:rsidRPr="00A46554" w:rsidRDefault="002550E9" w:rsidP="002550E9">
      <w:pPr>
        <w:keepNext/>
        <w:keepLines/>
      </w:pPr>
      <w:r>
        <w:rPr>
          <w:b/>
        </w:rPr>
        <w:t>Discussion and conclusion:</w:t>
      </w:r>
    </w:p>
    <w:p w:rsidR="002550E9" w:rsidRPr="00A46554" w:rsidRDefault="002550E9" w:rsidP="002550E9">
      <w:pPr>
        <w:keepLines/>
      </w:pPr>
      <w:r>
        <w:t xml:space="preserve">CR shows NAPS WI Code. </w:t>
      </w:r>
      <w:r w:rsidR="00922194">
        <w:t xml:space="preserve">Revised in parallel session to </w:t>
      </w:r>
      <w:r w:rsidR="00922194" w:rsidRPr="00BF2F1A">
        <w:rPr>
          <w:color w:val="0000FF"/>
        </w:rPr>
        <w:t>TD S2</w:t>
      </w:r>
      <w:r w:rsidR="00922194" w:rsidRPr="00BF2F1A">
        <w:rPr>
          <w:color w:val="0000FF"/>
        </w:rPr>
        <w:noBreakHyphen/>
      </w:r>
      <w:r w:rsidR="00922194">
        <w:rPr>
          <w:color w:val="0000FF"/>
        </w:rPr>
        <w:t>171385</w:t>
      </w:r>
      <w:r w:rsidR="00922194">
        <w:t xml:space="preserve">. Revised in parallel session to </w:t>
      </w:r>
      <w:r w:rsidR="00922194" w:rsidRPr="00BF2F1A">
        <w:rPr>
          <w:color w:val="0000FF"/>
        </w:rPr>
        <w:t>TD S2</w:t>
      </w:r>
      <w:r w:rsidR="00922194" w:rsidRPr="00BF2F1A">
        <w:rPr>
          <w:color w:val="0000FF"/>
        </w:rPr>
        <w:noBreakHyphen/>
      </w:r>
      <w:r w:rsidR="00922194">
        <w:rPr>
          <w:color w:val="0000FF"/>
        </w:rPr>
        <w:t>171396</w:t>
      </w:r>
      <w:r w:rsidR="00922194">
        <w:t xml:space="preserve">. </w:t>
      </w:r>
      <w:r w:rsidR="00042070">
        <w:t xml:space="preserve">This was reviewed and </w:t>
      </w:r>
      <w:r w:rsidR="00042070">
        <w:rPr>
          <w:color w:val="FF0000"/>
        </w:rPr>
        <w:t>approved</w:t>
      </w:r>
      <w:r w:rsidR="00042070">
        <w:t>.</w:t>
      </w:r>
    </w:p>
    <w:p w:rsidR="002550E9" w:rsidRDefault="002550E9" w:rsidP="002550E9">
      <w:pPr>
        <w:pStyle w:val="NormTop"/>
      </w:pPr>
      <w:r>
        <w:rPr>
          <w:color w:val="0000FF"/>
        </w:rPr>
        <w:t>TD S2</w:t>
      </w:r>
      <w:r>
        <w:rPr>
          <w:color w:val="0000FF"/>
        </w:rPr>
        <w:noBreakHyphen/>
        <w:t>170930</w:t>
      </w:r>
      <w:r w:rsidRPr="00A46554">
        <w:t xml:space="preserve"> </w:t>
      </w:r>
      <w:r>
        <w:t>23.682 CR0267 (Rel</w:t>
      </w:r>
      <w:r>
        <w:noBreakHyphen/>
        <w:t>15, 'B'): SCEF Overload indication. (Source: NEC).</w:t>
      </w:r>
      <w:r>
        <w:br/>
      </w:r>
      <w:r w:rsidRPr="00A46554">
        <w:rPr>
          <w:b/>
        </w:rPr>
        <w:t>Abstract:</w:t>
      </w:r>
      <w:r w:rsidRPr="00A46554">
        <w:t xml:space="preserve"> </w:t>
      </w:r>
      <w:r>
        <w:t>Summary of change: SCEF Overload Start/Stop messages introduced on T6a Interface between the SCEF ad the MME.</w:t>
      </w:r>
    </w:p>
    <w:p w:rsidR="002550E9" w:rsidRPr="00A46554" w:rsidRDefault="002550E9" w:rsidP="002550E9">
      <w:pPr>
        <w:keepNext/>
        <w:keepLines/>
      </w:pPr>
      <w:r>
        <w:rPr>
          <w:b/>
        </w:rPr>
        <w:t>Discussion and conclusion:</w:t>
      </w:r>
    </w:p>
    <w:p w:rsidR="002550E9" w:rsidRPr="00922194" w:rsidRDefault="00715F84" w:rsidP="002550E9">
      <w:pPr>
        <w:keepLines/>
      </w:pPr>
      <w:r w:rsidRPr="00715F84">
        <w:rPr>
          <w:color w:val="0000FF"/>
        </w:rPr>
        <w:t>Noted</w:t>
      </w:r>
      <w:r>
        <w:t xml:space="preserve"> in parallel session</w:t>
      </w:r>
      <w:r w:rsidR="00922194">
        <w:t>.</w:t>
      </w:r>
    </w:p>
    <w:p w:rsidR="002550E9" w:rsidRDefault="002550E9" w:rsidP="002550E9">
      <w:pPr>
        <w:pStyle w:val="NormTop"/>
      </w:pPr>
      <w:r>
        <w:rPr>
          <w:color w:val="0000FF"/>
        </w:rPr>
        <w:lastRenderedPageBreak/>
        <w:t>TD S2</w:t>
      </w:r>
      <w:r>
        <w:rPr>
          <w:color w:val="0000FF"/>
        </w:rPr>
        <w:noBreakHyphen/>
        <w:t>170940</w:t>
      </w:r>
      <w:r w:rsidRPr="00A46554">
        <w:t xml:space="preserve"> </w:t>
      </w:r>
      <w:r>
        <w:t>23.682 CR0268 (Rel</w:t>
      </w:r>
      <w:r>
        <w:noBreakHyphen/>
        <w:t xml:space="preserve">15, 'B'): SCEF Behaviour in the NIDD Configuration and NIDD Authorisation Update Procedures. (Source: </w:t>
      </w:r>
      <w:r w:rsidRPr="00A46554">
        <w:rPr>
          <w:noProof/>
        </w:rPr>
        <w:t>Convida</w:t>
      </w:r>
      <w:r>
        <w:t xml:space="preserve"> Wireless, Intel).</w:t>
      </w:r>
      <w:r>
        <w:br/>
      </w:r>
      <w:r w:rsidRPr="00A46554">
        <w:rPr>
          <w:b/>
        </w:rPr>
        <w:t>Abstract:</w:t>
      </w:r>
      <w:r w:rsidRPr="00A46554">
        <w:t xml:space="preserve"> </w:t>
      </w:r>
      <w:r>
        <w:t xml:space="preserve">Summary of change: </w:t>
      </w:r>
      <w:r>
        <w:br/>
        <w:t>1.</w:t>
      </w:r>
      <w:r>
        <w:tab/>
        <w:t xml:space="preserve">Removed the note that says that SCEF-SCS/AS interaction is out of scope. </w:t>
      </w:r>
      <w:r>
        <w:br/>
        <w:t>2.</w:t>
      </w:r>
      <w:r>
        <w:tab/>
        <w:t xml:space="preserve">Updated the definition of SCS/AS Reference ID for deletion and put it in a new section that defines </w:t>
      </w:r>
      <w:r>
        <w:br/>
      </w:r>
      <w:r>
        <w:tab/>
        <w:t xml:space="preserve">common parameters of the Northbound Interface </w:t>
      </w:r>
      <w:r>
        <w:br/>
        <w:t>3.</w:t>
      </w:r>
      <w:r>
        <w:tab/>
        <w:t xml:space="preserve">Added a note explaining the purpose of the NIDD Destination address </w:t>
      </w:r>
      <w:r>
        <w:br/>
        <w:t>4.</w:t>
      </w:r>
      <w:r>
        <w:tab/>
        <w:t xml:space="preserve">Updated step 1 to show that the SCS/AS can provide the APN to the SCEF. </w:t>
      </w:r>
      <w:r>
        <w:br/>
        <w:t>5.</w:t>
      </w:r>
      <w:r>
        <w:tab/>
        <w:t xml:space="preserve">Updated step six to show that the SCEF can provide the maximum packet size to the SCS/AS </w:t>
      </w:r>
      <w:r>
        <w:br/>
        <w:t>6.</w:t>
      </w:r>
      <w:r>
        <w:tab/>
        <w:t xml:space="preserve">Updated the NIDD Configuration and NIDD Authorisation Update procedures to show that the SCEF </w:t>
      </w:r>
      <w:r>
        <w:br/>
      </w:r>
      <w:r>
        <w:tab/>
        <w:t xml:space="preserve">performs a T6a Connection release if the NIDD Configuration is deleted or removed. </w:t>
      </w:r>
      <w:r>
        <w:br/>
        <w:t>7.</w:t>
      </w:r>
      <w:r>
        <w:tab/>
        <w:t xml:space="preserve">Removed the note that says that MT Data can be included in a NIDD Configuration request. </w:t>
      </w:r>
      <w:r>
        <w:br/>
        <w:t>8.</w:t>
      </w:r>
      <w:r>
        <w:tab/>
        <w:t>Added a Reliable Data Service Indication to the SCS/AS from the SCEF.</w:t>
      </w:r>
    </w:p>
    <w:p w:rsidR="002550E9" w:rsidRPr="00A46554" w:rsidRDefault="002550E9" w:rsidP="002550E9">
      <w:pPr>
        <w:keepNext/>
        <w:keepLines/>
      </w:pPr>
      <w:r>
        <w:rPr>
          <w:b/>
        </w:rPr>
        <w:t>Discussion and conclusion:</w:t>
      </w:r>
    </w:p>
    <w:p w:rsidR="002550E9" w:rsidRPr="00A46554" w:rsidRDefault="002550E9" w:rsidP="002550E9">
      <w:pPr>
        <w:keepLines/>
      </w:pPr>
      <w:r>
        <w:t xml:space="preserve">CR shows NAPS WI Code. </w:t>
      </w:r>
      <w:r w:rsidR="00FB348F">
        <w:t xml:space="preserve">Revised in parallel session to </w:t>
      </w:r>
      <w:r w:rsidR="00FB348F" w:rsidRPr="00BF2F1A">
        <w:rPr>
          <w:color w:val="0000FF"/>
        </w:rPr>
        <w:t>TD S2</w:t>
      </w:r>
      <w:r w:rsidR="00FB348F" w:rsidRPr="00BF2F1A">
        <w:rPr>
          <w:color w:val="0000FF"/>
        </w:rPr>
        <w:noBreakHyphen/>
      </w:r>
      <w:r w:rsidR="00FB348F">
        <w:rPr>
          <w:color w:val="0000FF"/>
        </w:rPr>
        <w:t>171386</w:t>
      </w:r>
      <w:r w:rsidR="00FB348F">
        <w:t xml:space="preserve">. Revised in parallel session to </w:t>
      </w:r>
      <w:r w:rsidR="00FB348F" w:rsidRPr="00BF2F1A">
        <w:rPr>
          <w:color w:val="0000FF"/>
        </w:rPr>
        <w:t>TD S2</w:t>
      </w:r>
      <w:r w:rsidR="00FB348F" w:rsidRPr="00BF2F1A">
        <w:rPr>
          <w:color w:val="0000FF"/>
        </w:rPr>
        <w:noBreakHyphen/>
      </w:r>
      <w:r w:rsidR="00FB348F">
        <w:rPr>
          <w:color w:val="0000FF"/>
        </w:rPr>
        <w:t>171397</w:t>
      </w:r>
      <w:r w:rsidR="00FB348F">
        <w:t>.</w:t>
      </w:r>
      <w:r w:rsidR="00FB348F">
        <w:rPr>
          <w:lang w:eastAsia="en-US"/>
        </w:rPr>
        <w:t xml:space="preserve"> </w:t>
      </w:r>
      <w:r w:rsidR="00042070">
        <w:rPr>
          <w:lang w:eastAsia="en-US"/>
        </w:rPr>
        <w:t xml:space="preserve">This was reviewed and </w:t>
      </w:r>
      <w:r w:rsidR="00042070">
        <w:rPr>
          <w:color w:val="FF0000"/>
          <w:lang w:eastAsia="en-US"/>
        </w:rPr>
        <w:t>endors</w:t>
      </w:r>
      <w:r w:rsidR="00042070" w:rsidRPr="00042070">
        <w:rPr>
          <w:color w:val="FF0000"/>
          <w:lang w:eastAsia="en-US"/>
        </w:rPr>
        <w:t>ed</w:t>
      </w:r>
      <w:r w:rsidR="00042070">
        <w:t xml:space="preserve"> as a basis for update at the next meeting</w:t>
      </w:r>
      <w:r w:rsidR="00042070">
        <w:rPr>
          <w:lang w:eastAsia="en-US"/>
        </w:rPr>
        <w:t>.</w:t>
      </w:r>
    </w:p>
    <w:p w:rsidR="002550E9" w:rsidRDefault="002550E9" w:rsidP="002550E9">
      <w:pPr>
        <w:pStyle w:val="NormTop"/>
      </w:pPr>
      <w:r>
        <w:rPr>
          <w:color w:val="0000FF"/>
        </w:rPr>
        <w:t>TD S2</w:t>
      </w:r>
      <w:r>
        <w:rPr>
          <w:color w:val="0000FF"/>
        </w:rPr>
        <w:noBreakHyphen/>
        <w:t>170941</w:t>
      </w:r>
      <w:r w:rsidRPr="00A46554">
        <w:t xml:space="preserve"> </w:t>
      </w:r>
      <w:r>
        <w:t>23.682 CR0269 (Rel</w:t>
      </w:r>
      <w:r>
        <w:noBreakHyphen/>
        <w:t xml:space="preserve">15, 'B'): SCEF Behaviour in the Mobile Terminated NIDD Procedure. (Source: </w:t>
      </w:r>
      <w:r w:rsidRPr="00432479">
        <w:rPr>
          <w:noProof/>
        </w:rPr>
        <w:t>Convida</w:t>
      </w:r>
      <w:r>
        <w:t xml:space="preserve"> Wireless, Intel).</w:t>
      </w:r>
      <w:r>
        <w:br/>
      </w:r>
      <w:r w:rsidRPr="00A46554">
        <w:rPr>
          <w:b/>
        </w:rPr>
        <w:t>Abstract:</w:t>
      </w:r>
      <w:r w:rsidRPr="00A46554">
        <w:t xml:space="preserve"> </w:t>
      </w:r>
      <w:r>
        <w:t xml:space="preserve">Summary of change: </w:t>
      </w:r>
      <w:r>
        <w:br/>
        <w:t>1.</w:t>
      </w:r>
      <w:r>
        <w:tab/>
        <w:t xml:space="preserve">Updated the Figure so that the names of the messages between the SCEF and SCS/AS are different </w:t>
      </w:r>
      <w:r>
        <w:br/>
      </w:r>
      <w:r>
        <w:tab/>
        <w:t xml:space="preserve">from the names of the messages between the SCEF and MME. </w:t>
      </w:r>
      <w:r>
        <w:br/>
        <w:t>2.</w:t>
      </w:r>
      <w:r>
        <w:tab/>
        <w:t xml:space="preserve">Updated the Figure so that Step 9 is 2 steps; one between the MME and SCEF and a separate step </w:t>
      </w:r>
      <w:r>
        <w:br/>
      </w:r>
      <w:r>
        <w:tab/>
        <w:t xml:space="preserve">between the SCEF and SCS/AS. </w:t>
      </w:r>
      <w:r>
        <w:br/>
        <w:t>3.</w:t>
      </w:r>
      <w:r>
        <w:tab/>
        <w:t xml:space="preserve">Updated step 1 so that the SCS/AS can indicate what to do if a PDN connection has not been </w:t>
      </w:r>
      <w:r>
        <w:br/>
      </w:r>
      <w:r>
        <w:tab/>
        <w:t xml:space="preserve">established; wait, send a trigger, or respond with an error cause. </w:t>
      </w:r>
      <w:r>
        <w:br/>
        <w:t>4.</w:t>
      </w:r>
      <w:r>
        <w:tab/>
        <w:t xml:space="preserve">Updated step 2 to say that when the SCEF sends a trigger to establish a PDN connection, Stage 3 will </w:t>
      </w:r>
      <w:r>
        <w:br/>
      </w:r>
      <w:r>
        <w:tab/>
        <w:t xml:space="preserve">reserve a port number to send the trigger to and will define the trigger payload. </w:t>
      </w:r>
      <w:r>
        <w:br/>
        <w:t>5.</w:t>
      </w:r>
      <w:r>
        <w:tab/>
        <w:t xml:space="preserve">Updated the SCEF's response to the SCS/AS so that it indicates if data was buffered, if a trigger was </w:t>
      </w:r>
      <w:r>
        <w:br/>
      </w:r>
      <w:r>
        <w:tab/>
        <w:t xml:space="preserve">sent, and if the PDN connection is established. </w:t>
      </w:r>
      <w:r>
        <w:br/>
        <w:t>6.</w:t>
      </w:r>
      <w:r>
        <w:tab/>
        <w:t xml:space="preserve">Updated step 1 to show that the SCS/AS can configure the reliable data service (indicate if the packet </w:t>
      </w:r>
      <w:r>
        <w:br/>
      </w:r>
      <w:r>
        <w:tab/>
        <w:t xml:space="preserve">should be sent with reliability, etc.). </w:t>
      </w:r>
      <w:r>
        <w:br/>
        <w:t>7.</w:t>
      </w:r>
      <w:r>
        <w:tab/>
        <w:t xml:space="preserve">Updated the final MT NIDD response to show that the SCS/AS is told if the packet was acknowledged </w:t>
      </w:r>
      <w:r>
        <w:br/>
      </w:r>
      <w:r>
        <w:tab/>
        <w:t>when the reliable data service is enabled.</w:t>
      </w:r>
    </w:p>
    <w:p w:rsidR="002550E9" w:rsidRPr="00A46554" w:rsidRDefault="002550E9" w:rsidP="002550E9">
      <w:pPr>
        <w:keepNext/>
        <w:keepLines/>
      </w:pPr>
      <w:r>
        <w:rPr>
          <w:b/>
        </w:rPr>
        <w:t>Discussion and conclusion:</w:t>
      </w:r>
    </w:p>
    <w:p w:rsidR="002550E9" w:rsidRPr="00A46554" w:rsidRDefault="002550E9" w:rsidP="002550E9">
      <w:pPr>
        <w:keepLines/>
      </w:pPr>
      <w:r>
        <w:t xml:space="preserve">CR shows NAPS WI Code. </w:t>
      </w:r>
      <w:r w:rsidR="00FB348F">
        <w:t xml:space="preserve">Revised in parallel session to </w:t>
      </w:r>
      <w:r w:rsidR="00FB348F" w:rsidRPr="00BF2F1A">
        <w:rPr>
          <w:color w:val="0000FF"/>
        </w:rPr>
        <w:t>TD S2</w:t>
      </w:r>
      <w:r w:rsidR="00FB348F" w:rsidRPr="00BF2F1A">
        <w:rPr>
          <w:color w:val="0000FF"/>
        </w:rPr>
        <w:noBreakHyphen/>
      </w:r>
      <w:r w:rsidR="00FB348F">
        <w:rPr>
          <w:color w:val="0000FF"/>
        </w:rPr>
        <w:t>171387</w:t>
      </w:r>
      <w:r w:rsidR="00FB348F">
        <w:t xml:space="preserve">. Revised in parallel session to </w:t>
      </w:r>
      <w:r w:rsidR="00FB348F" w:rsidRPr="00BF2F1A">
        <w:rPr>
          <w:color w:val="0000FF"/>
        </w:rPr>
        <w:t>TD S2</w:t>
      </w:r>
      <w:r w:rsidR="00FB348F" w:rsidRPr="00BF2F1A">
        <w:rPr>
          <w:color w:val="0000FF"/>
        </w:rPr>
        <w:noBreakHyphen/>
      </w:r>
      <w:r w:rsidR="00FB348F">
        <w:rPr>
          <w:color w:val="0000FF"/>
        </w:rPr>
        <w:t>171398</w:t>
      </w:r>
      <w:r w:rsidR="00FB348F">
        <w:t>.</w:t>
      </w:r>
      <w:r w:rsidR="00FB348F">
        <w:rPr>
          <w:lang w:eastAsia="en-US"/>
        </w:rPr>
        <w:t xml:space="preserve"> </w:t>
      </w:r>
      <w:r w:rsidR="00042070">
        <w:rPr>
          <w:lang w:eastAsia="en-US"/>
        </w:rPr>
        <w:t xml:space="preserve">This was reviewed and </w:t>
      </w:r>
      <w:r w:rsidR="00042070">
        <w:rPr>
          <w:color w:val="FF0000"/>
          <w:lang w:eastAsia="en-US"/>
        </w:rPr>
        <w:t>endors</w:t>
      </w:r>
      <w:r w:rsidR="00042070" w:rsidRPr="00042070">
        <w:rPr>
          <w:color w:val="FF0000"/>
          <w:lang w:eastAsia="en-US"/>
        </w:rPr>
        <w:t>ed</w:t>
      </w:r>
      <w:r w:rsidR="00042070">
        <w:t xml:space="preserve"> as a basis for update at the next meeting</w:t>
      </w:r>
      <w:r w:rsidR="00042070">
        <w:rPr>
          <w:lang w:eastAsia="en-US"/>
        </w:rPr>
        <w:t>.</w:t>
      </w:r>
    </w:p>
    <w:p w:rsidR="002550E9" w:rsidRDefault="002550E9" w:rsidP="002550E9">
      <w:pPr>
        <w:pStyle w:val="NormTop"/>
      </w:pPr>
      <w:r>
        <w:rPr>
          <w:color w:val="0000FF"/>
        </w:rPr>
        <w:t>TD S2</w:t>
      </w:r>
      <w:r>
        <w:rPr>
          <w:color w:val="0000FF"/>
        </w:rPr>
        <w:noBreakHyphen/>
        <w:t>170942</w:t>
      </w:r>
      <w:r w:rsidRPr="00A46554">
        <w:t xml:space="preserve"> </w:t>
      </w:r>
      <w:r>
        <w:t>23.682 CR0270 (Rel</w:t>
      </w:r>
      <w:r>
        <w:noBreakHyphen/>
        <w:t xml:space="preserve">15, 'B'): SCEF Behaviour in the Mobile Originated NIDD Procedure. (Source: </w:t>
      </w:r>
      <w:r w:rsidRPr="00A46554">
        <w:rPr>
          <w:noProof/>
        </w:rPr>
        <w:t>Convida</w:t>
      </w:r>
      <w:r>
        <w:t xml:space="preserve"> Wireless, Intel).</w:t>
      </w:r>
      <w:r>
        <w:br/>
      </w:r>
      <w:r w:rsidRPr="00A46554">
        <w:rPr>
          <w:b/>
        </w:rPr>
        <w:t>Abstract:</w:t>
      </w:r>
      <w:r w:rsidRPr="00A46554">
        <w:t xml:space="preserve"> </w:t>
      </w:r>
      <w:r>
        <w:t xml:space="preserve">Summary of change: </w:t>
      </w:r>
      <w:r>
        <w:br/>
        <w:t>1.</w:t>
      </w:r>
      <w:r>
        <w:tab/>
        <w:t xml:space="preserve">Updated step 3 to detail what information needs to be passed to the SCS/AS when MO non-IP is sent </w:t>
      </w:r>
      <w:r>
        <w:br/>
      </w:r>
      <w:r>
        <w:tab/>
        <w:t xml:space="preserve">to the SCS/AS. </w:t>
      </w:r>
      <w:r>
        <w:br/>
        <w:t>2.</w:t>
      </w:r>
      <w:r>
        <w:tab/>
        <w:t xml:space="preserve">Updated step 3 to explain that the NIDD Destination Address is used to determine the SCS/AS that is to </w:t>
      </w:r>
      <w:r>
        <w:br/>
      </w:r>
      <w:r>
        <w:tab/>
        <w:t xml:space="preserve">receive the non-IP data. </w:t>
      </w:r>
      <w:r>
        <w:br/>
        <w:t>3.</w:t>
      </w:r>
      <w:r>
        <w:tab/>
        <w:t>Removed the SCS/AS reference ID from the message that goes from the SCEF to the SCS/AS.</w:t>
      </w:r>
    </w:p>
    <w:p w:rsidR="002550E9" w:rsidRPr="00A46554" w:rsidRDefault="002550E9" w:rsidP="002550E9">
      <w:pPr>
        <w:keepNext/>
        <w:keepLines/>
      </w:pPr>
      <w:r>
        <w:rPr>
          <w:b/>
        </w:rPr>
        <w:t>Discussion and conclusion:</w:t>
      </w:r>
    </w:p>
    <w:p w:rsidR="002550E9" w:rsidRPr="00A46554" w:rsidRDefault="002550E9" w:rsidP="002550E9">
      <w:pPr>
        <w:keepLines/>
      </w:pPr>
      <w:r>
        <w:t>CR shows NAPS WI Code.</w:t>
      </w:r>
      <w:r w:rsidR="00FB348F">
        <w:t xml:space="preserve"> Revised in parallel session to </w:t>
      </w:r>
      <w:r w:rsidR="00FB348F" w:rsidRPr="00BF2F1A">
        <w:rPr>
          <w:color w:val="0000FF"/>
        </w:rPr>
        <w:t>TD S2</w:t>
      </w:r>
      <w:r w:rsidR="00FB348F" w:rsidRPr="00BF2F1A">
        <w:rPr>
          <w:color w:val="0000FF"/>
        </w:rPr>
        <w:noBreakHyphen/>
      </w:r>
      <w:r w:rsidR="00FB348F">
        <w:rPr>
          <w:color w:val="0000FF"/>
        </w:rPr>
        <w:t>171388</w:t>
      </w:r>
      <w:r w:rsidR="00FB348F">
        <w:t>.</w:t>
      </w:r>
      <w:r w:rsidR="00FB348F" w:rsidRPr="00FB348F">
        <w:t xml:space="preserve"> </w:t>
      </w:r>
      <w:r w:rsidR="00FB348F">
        <w:t xml:space="preserve">Revised in parallel session to </w:t>
      </w:r>
      <w:r w:rsidR="00FB348F" w:rsidRPr="00BF2F1A">
        <w:rPr>
          <w:color w:val="0000FF"/>
        </w:rPr>
        <w:t>TD S2</w:t>
      </w:r>
      <w:r w:rsidR="00FB348F" w:rsidRPr="00BF2F1A">
        <w:rPr>
          <w:color w:val="0000FF"/>
        </w:rPr>
        <w:noBreakHyphen/>
      </w:r>
      <w:r w:rsidR="00FB348F">
        <w:rPr>
          <w:color w:val="0000FF"/>
        </w:rPr>
        <w:t>171399</w:t>
      </w:r>
      <w:r w:rsidR="00FB348F">
        <w:t xml:space="preserve">. </w:t>
      </w:r>
      <w:r w:rsidR="00042070">
        <w:rPr>
          <w:lang w:eastAsia="en-US"/>
        </w:rPr>
        <w:t xml:space="preserve">This was reviewed and </w:t>
      </w:r>
      <w:r w:rsidR="00042070">
        <w:rPr>
          <w:color w:val="FF0000"/>
          <w:lang w:eastAsia="en-US"/>
        </w:rPr>
        <w:t>endors</w:t>
      </w:r>
      <w:r w:rsidR="00042070" w:rsidRPr="00042070">
        <w:rPr>
          <w:color w:val="FF0000"/>
          <w:lang w:eastAsia="en-US"/>
        </w:rPr>
        <w:t>ed</w:t>
      </w:r>
      <w:r w:rsidR="00042070">
        <w:t xml:space="preserve"> as a basis for update at the next meeting</w:t>
      </w:r>
      <w:r w:rsidR="00042070">
        <w:rPr>
          <w:lang w:eastAsia="en-US"/>
        </w:rPr>
        <w:t>.</w:t>
      </w:r>
    </w:p>
    <w:p w:rsidR="002550E9" w:rsidRDefault="002550E9" w:rsidP="002550E9">
      <w:pPr>
        <w:pStyle w:val="Heading2"/>
      </w:pPr>
      <w:bookmarkStart w:id="34" w:name="_Toc477526584"/>
      <w:r>
        <w:lastRenderedPageBreak/>
        <w:t>6.12</w:t>
      </w:r>
      <w:r>
        <w:tab/>
        <w:t>Inclusion of WLAN direct discovery technologies as an alternative for ProSe direct discovery (ProSe_WLAN_DD_Stage2)</w:t>
      </w:r>
      <w:bookmarkEnd w:id="34"/>
    </w:p>
    <w:p w:rsidR="002550E9" w:rsidRDefault="002550E9" w:rsidP="002550E9">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2550E9" w:rsidRDefault="002550E9" w:rsidP="002550E9">
      <w:pPr>
        <w:pStyle w:val="NormTop"/>
      </w:pPr>
      <w:r>
        <w:rPr>
          <w:color w:val="0000FF"/>
        </w:rPr>
        <w:t>TD S2</w:t>
      </w:r>
      <w:r>
        <w:rPr>
          <w:color w:val="0000FF"/>
        </w:rPr>
        <w:noBreakHyphen/>
        <w:t>170816</w:t>
      </w:r>
      <w:r w:rsidRPr="00057CE8">
        <w:t xml:space="preserve"> </w:t>
      </w:r>
      <w:r>
        <w:t>23.303 CR0324 (Rel</w:t>
      </w:r>
      <w:r>
        <w:noBreakHyphen/>
        <w:t>15, 'B'): Inclusion of WLAN direct discovery technologies as an alternative for ProSe Direct Discovery: WLAN technology agnostic part. (Source: Intel, Deutsche Telekom, KPN).</w:t>
      </w:r>
      <w:r>
        <w:br/>
      </w:r>
      <w:r w:rsidRPr="00057CE8">
        <w:rPr>
          <w:b/>
        </w:rPr>
        <w:t>Abstract:</w:t>
      </w:r>
      <w:r w:rsidRPr="00057CE8">
        <w:t xml:space="preserve"> </w:t>
      </w:r>
      <w:r>
        <w:t>Summary of change: Clarification of scope. Change of ProSe Direct Discovery definition to include WLAN-based PC5. Change of PC5 definition to include WLAN-based PC5. Changes to authorisation and provisioning for ProSe to include WLAN-based PC5 and to clarify that some provisioning information is only relevant for E-UTRA based PC5.</w:t>
      </w:r>
    </w:p>
    <w:p w:rsidR="00367661" w:rsidRPr="00367661" w:rsidRDefault="00367661" w:rsidP="00367661">
      <w:pPr>
        <w:keepNext/>
        <w:rPr>
          <w:i/>
        </w:rPr>
      </w:pPr>
      <w:r w:rsidRPr="00367661">
        <w:rPr>
          <w:i/>
        </w:rPr>
        <w:t>Parallel comment: Change 'service PLMN to serving PLMN' Add 'PC5 radio' in front of 'technology'.</w:t>
      </w:r>
    </w:p>
    <w:p w:rsidR="002550E9" w:rsidRPr="00057CE8" w:rsidRDefault="002550E9" w:rsidP="002550E9">
      <w:pPr>
        <w:keepNext/>
        <w:keepLines/>
      </w:pPr>
      <w:r>
        <w:rPr>
          <w:b/>
        </w:rPr>
        <w:t>Discussion and conclusion:</w:t>
      </w:r>
    </w:p>
    <w:p w:rsidR="002550E9" w:rsidRPr="00AB2D98" w:rsidRDefault="00AB2D98" w:rsidP="002550E9">
      <w:pPr>
        <w:keepLines/>
      </w:pPr>
      <w:r>
        <w:t xml:space="preserve">Revised in parallel session to </w:t>
      </w:r>
      <w:r w:rsidRPr="00AB2D98">
        <w:rPr>
          <w:color w:val="0000FF"/>
        </w:rPr>
        <w:t>TD S2</w:t>
      </w:r>
      <w:r w:rsidRPr="00AB2D98">
        <w:rPr>
          <w:color w:val="0000FF"/>
        </w:rPr>
        <w:noBreakHyphen/>
        <w:t>171272</w:t>
      </w:r>
      <w:r>
        <w:t xml:space="preserve">. </w:t>
      </w:r>
      <w:r w:rsidR="00367661">
        <w:t xml:space="preserve">Revised in parallel session to </w:t>
      </w:r>
      <w:r w:rsidR="00367661" w:rsidRPr="00AB2D98">
        <w:rPr>
          <w:color w:val="0000FF"/>
        </w:rPr>
        <w:t>TD S2</w:t>
      </w:r>
      <w:r w:rsidR="00367661" w:rsidRPr="00AB2D98">
        <w:rPr>
          <w:color w:val="0000FF"/>
        </w:rPr>
        <w:noBreakHyphen/>
      </w:r>
      <w:r w:rsidR="00367661">
        <w:rPr>
          <w:color w:val="0000FF"/>
        </w:rPr>
        <w:t>171302</w:t>
      </w:r>
      <w:r w:rsidR="00367661">
        <w:t>.</w:t>
      </w:r>
      <w:r>
        <w:rPr>
          <w:lang w:eastAsia="en-US"/>
        </w:rPr>
        <w:t xml:space="preserve"> </w:t>
      </w:r>
      <w:r w:rsidR="00367661" w:rsidRPr="00367661">
        <w:rPr>
          <w:color w:val="FF0000"/>
          <w:lang w:eastAsia="en-US"/>
        </w:rPr>
        <w:t>Endorsed</w:t>
      </w:r>
      <w:r w:rsidR="00367661">
        <w:rPr>
          <w:lang w:eastAsia="en-US"/>
        </w:rPr>
        <w:t xml:space="preserve"> in parallel session</w:t>
      </w:r>
      <w:r w:rsidR="00367661">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170817</w:t>
      </w:r>
      <w:r w:rsidRPr="00057CE8">
        <w:t xml:space="preserve"> </w:t>
      </w:r>
      <w:r>
        <w:t>23.303 CR0325 (Rel</w:t>
      </w:r>
      <w:r>
        <w:noBreakHyphen/>
        <w:t>15, 'B'): Inclusion of WLAN direct discovery technologies as an alternative for ProSe Direct Discovery: NAN specific part. (Source: Intel, Telecom Italia, Deutsche Telekom, KPN).</w:t>
      </w:r>
      <w:r>
        <w:br/>
      </w:r>
      <w:r w:rsidRPr="00057CE8">
        <w:rPr>
          <w:b/>
        </w:rPr>
        <w:t>Abstract:</w:t>
      </w:r>
      <w:r w:rsidRPr="00057CE8">
        <w:t xml:space="preserve"> </w:t>
      </w:r>
      <w:r>
        <w:t>Summary of change: Addition of reference to the Wi-Fi Alliance specification on NAN. Addition of Informative Annex describing how NAN Service Descriptor Attribute is used for transport of the PC5_DISCOVERY message.</w:t>
      </w:r>
    </w:p>
    <w:p w:rsidR="00367661" w:rsidRPr="00367661" w:rsidRDefault="00367661" w:rsidP="00367661">
      <w:pPr>
        <w:keepNext/>
        <w:rPr>
          <w:i/>
        </w:rPr>
      </w:pPr>
      <w:r w:rsidRPr="00367661">
        <w:rPr>
          <w:i/>
        </w:rPr>
        <w:t>Parallel comment: We need to decide whether SA WG2 chooses one or two flavours of the WLAN technology (NAN and Wi-Fi P2P).</w:t>
      </w:r>
    </w:p>
    <w:p w:rsidR="002550E9" w:rsidRPr="00057CE8" w:rsidRDefault="002550E9" w:rsidP="002550E9">
      <w:pPr>
        <w:keepNext/>
        <w:keepLines/>
      </w:pPr>
      <w:r>
        <w:rPr>
          <w:b/>
        </w:rPr>
        <w:t>Discussion and conclusion:</w:t>
      </w:r>
    </w:p>
    <w:p w:rsidR="00AB2D98" w:rsidRPr="00AB2D98" w:rsidRDefault="00AB2D98" w:rsidP="00AB2D98">
      <w:pPr>
        <w:keepLines/>
      </w:pPr>
      <w:r>
        <w:t xml:space="preserve">Revised in parallel session to </w:t>
      </w:r>
      <w:r w:rsidRPr="00AB2D98">
        <w:rPr>
          <w:color w:val="0000FF"/>
        </w:rPr>
        <w:t>TD S2</w:t>
      </w:r>
      <w:r w:rsidRPr="00AB2D98">
        <w:rPr>
          <w:color w:val="0000FF"/>
        </w:rPr>
        <w:noBreakHyphen/>
      </w:r>
      <w:r>
        <w:rPr>
          <w:color w:val="0000FF"/>
        </w:rPr>
        <w:t>171271</w:t>
      </w:r>
      <w:r>
        <w:t xml:space="preserve">. Revised in parallel session to </w:t>
      </w:r>
      <w:r w:rsidRPr="00AB2D98">
        <w:rPr>
          <w:color w:val="0000FF"/>
        </w:rPr>
        <w:t>TD S2</w:t>
      </w:r>
      <w:r w:rsidRPr="00AB2D98">
        <w:rPr>
          <w:color w:val="0000FF"/>
        </w:rPr>
        <w:noBreakHyphen/>
      </w:r>
      <w:r>
        <w:rPr>
          <w:color w:val="0000FF"/>
        </w:rPr>
        <w:t>171273</w:t>
      </w:r>
      <w:r>
        <w:t xml:space="preserve">. </w:t>
      </w:r>
      <w:r w:rsidR="00367661" w:rsidRPr="00367661">
        <w:rPr>
          <w:color w:val="FF0000"/>
          <w:lang w:eastAsia="en-US"/>
        </w:rPr>
        <w:t>Endorsed</w:t>
      </w:r>
      <w:r w:rsidR="00367661">
        <w:rPr>
          <w:lang w:eastAsia="en-US"/>
        </w:rPr>
        <w:t xml:space="preserve"> in parallel session</w:t>
      </w:r>
      <w:r w:rsidR="00367661">
        <w:t>.</w:t>
      </w:r>
      <w:r w:rsidR="00CD494C">
        <w:t xml:space="preserve"> This was </w:t>
      </w:r>
      <w:r w:rsidR="00CD494C" w:rsidRPr="00CD494C">
        <w:rPr>
          <w:color w:val="FF0000"/>
        </w:rPr>
        <w:t>block approved</w:t>
      </w:r>
      <w:r w:rsidR="00CD494C">
        <w:t>.</w:t>
      </w:r>
    </w:p>
    <w:p w:rsidR="002550E9" w:rsidRDefault="002550E9" w:rsidP="002550E9">
      <w:pPr>
        <w:pStyle w:val="NormTop"/>
      </w:pPr>
      <w:r>
        <w:rPr>
          <w:color w:val="0000FF"/>
        </w:rPr>
        <w:t>TD S2</w:t>
      </w:r>
      <w:r>
        <w:rPr>
          <w:color w:val="0000FF"/>
        </w:rPr>
        <w:noBreakHyphen/>
        <w:t>171051</w:t>
      </w:r>
      <w:r w:rsidRPr="00057CE8">
        <w:t xml:space="preserve"> </w:t>
      </w:r>
      <w:r>
        <w:t>23.303 CR0326 (Rel</w:t>
      </w:r>
      <w:r>
        <w:noBreakHyphen/>
        <w:t>15, 'B'): Inclusion of WLAN direct discovery technologies as an alternative for ProSe Direct Discovery: P2P specific part. (Source: Motorola Mobility, Lenovo).</w:t>
      </w:r>
      <w:r>
        <w:br/>
      </w:r>
      <w:r w:rsidRPr="00057CE8">
        <w:rPr>
          <w:b/>
        </w:rPr>
        <w:t>Abstract:</w:t>
      </w:r>
      <w:r w:rsidRPr="00057CE8">
        <w:t xml:space="preserve"> </w:t>
      </w:r>
      <w:r w:rsidR="00843247">
        <w:t>Summary of change: Addition of reference to the Wi-Fi Alliance specification on Wi-Fi P2P. Addition of a clause in an Informative Annex describing how Wi-Fi P2P can be used to transport of the PC5_DISCOVERY message.</w:t>
      </w:r>
    </w:p>
    <w:p w:rsidR="002550E9" w:rsidRPr="00057CE8" w:rsidRDefault="002550E9" w:rsidP="002550E9">
      <w:pPr>
        <w:keepNext/>
        <w:keepLines/>
      </w:pPr>
      <w:r>
        <w:rPr>
          <w:b/>
        </w:rPr>
        <w:t>Discussion and conclusion:</w:t>
      </w:r>
    </w:p>
    <w:p w:rsidR="002550E9" w:rsidRPr="00057CE8" w:rsidRDefault="002550E9" w:rsidP="002550E9">
      <w:pPr>
        <w:keepLines/>
      </w:pPr>
      <w:r w:rsidRPr="00057CE8">
        <w:rPr>
          <w:color w:val="FF0000"/>
        </w:rPr>
        <w:t>LATE DOC</w:t>
      </w:r>
      <w:r>
        <w:t>:</w:t>
      </w:r>
      <w:r w:rsidR="00843247">
        <w:t xml:space="preserve"> Rx 14/02 14.40.</w:t>
      </w:r>
      <w:r>
        <w:t xml:space="preserve"> </w:t>
      </w:r>
      <w:r w:rsidR="00715F84" w:rsidRPr="00715F84">
        <w:rPr>
          <w:color w:val="0000FF"/>
        </w:rPr>
        <w:t>Noted</w:t>
      </w:r>
      <w:r w:rsidR="00715F84">
        <w:t xml:space="preserve"> in parallel session</w:t>
      </w:r>
      <w:r w:rsidR="00AB2D98">
        <w:t>.</w:t>
      </w:r>
    </w:p>
    <w:p w:rsidR="000552F9" w:rsidRDefault="000552F9" w:rsidP="000552F9">
      <w:pPr>
        <w:pStyle w:val="Heading1"/>
      </w:pPr>
      <w:bookmarkStart w:id="35" w:name="_Toc477526585"/>
      <w:r>
        <w:t>7</w:t>
      </w:r>
      <w:r>
        <w:tab/>
        <w:t>Project Planning and Management</w:t>
      </w:r>
      <w:bookmarkEnd w:id="35"/>
    </w:p>
    <w:p w:rsidR="000552F9" w:rsidRDefault="000552F9" w:rsidP="000552F9">
      <w:pPr>
        <w:pStyle w:val="Heading2"/>
      </w:pPr>
      <w:bookmarkStart w:id="36" w:name="_Toc477526586"/>
      <w:r>
        <w:t>7.1</w:t>
      </w:r>
      <w:r>
        <w:tab/>
        <w:t>New and Revised Work Items, Cover sheets for completed work items</w:t>
      </w:r>
      <w:bookmarkEnd w:id="36"/>
    </w:p>
    <w:p w:rsidR="000552F9" w:rsidRDefault="000552F9" w:rsidP="000552F9">
      <w:pPr>
        <w:keepNext/>
        <w:keepLines/>
      </w:pPr>
      <w:r>
        <w:rPr>
          <w:color w:val="0000FF"/>
        </w:rPr>
        <w:t>TD S2</w:t>
      </w:r>
      <w:r>
        <w:rPr>
          <w:color w:val="0000FF"/>
        </w:rPr>
        <w:noBreakHyphen/>
        <w:t>170779</w:t>
      </w:r>
      <w:r w:rsidRPr="00DC046A">
        <w:t xml:space="preserve"> </w:t>
      </w:r>
      <w:r>
        <w:t>(DISCUSSION) Introduction of ATCF in DRVCC. (Source: Ericsson).</w:t>
      </w:r>
      <w:r>
        <w:br/>
      </w:r>
      <w:r w:rsidRPr="00DC046A">
        <w:rPr>
          <w:b/>
        </w:rPr>
        <w:t>Abstract:</w:t>
      </w:r>
      <w:r w:rsidRPr="00DC046A">
        <w:t xml:space="preserve"> </w:t>
      </w:r>
      <w:r>
        <w:t>This DP proposes the introduction of ATCF in DRVCC to shorten the speech-up period and reuse the same infrastructure as in SRVCC.</w:t>
      </w:r>
    </w:p>
    <w:p w:rsidR="000552F9" w:rsidRPr="00DC046A" w:rsidRDefault="000552F9" w:rsidP="000552F9">
      <w:pPr>
        <w:keepNext/>
        <w:keepLines/>
      </w:pPr>
      <w:r>
        <w:rPr>
          <w:b/>
        </w:rPr>
        <w:t>Discussion and conclusion:</w:t>
      </w:r>
    </w:p>
    <w:p w:rsidR="000552F9" w:rsidRPr="00952A06" w:rsidRDefault="00952A06" w:rsidP="000552F9">
      <w:pPr>
        <w:keepLines/>
      </w:pPr>
      <w:r>
        <w:t xml:space="preserve">This was reviewed and </w:t>
      </w:r>
      <w:r>
        <w:rPr>
          <w:color w:val="0000FF"/>
        </w:rPr>
        <w:t>noted</w:t>
      </w:r>
      <w:r>
        <w:t>.</w:t>
      </w:r>
    </w:p>
    <w:p w:rsidR="000552F9" w:rsidRDefault="000552F9" w:rsidP="000552F9">
      <w:pPr>
        <w:pStyle w:val="NormTop"/>
      </w:pPr>
      <w:r>
        <w:rPr>
          <w:color w:val="0000FF"/>
        </w:rPr>
        <w:lastRenderedPageBreak/>
        <w:t>TD S2</w:t>
      </w:r>
      <w:r>
        <w:rPr>
          <w:color w:val="0000FF"/>
        </w:rPr>
        <w:noBreakHyphen/>
        <w:t>170898</w:t>
      </w:r>
      <w:r w:rsidRPr="00DC046A">
        <w:t xml:space="preserve"> </w:t>
      </w:r>
      <w:r>
        <w:t xml:space="preserve">(DISCUSSION) System Architecture impacts due to Light Connection. (Source: Ericsson, Nokia, Sony, AT&amp;T, LG Electronics, </w:t>
      </w:r>
      <w:r w:rsidRPr="00DC046A">
        <w:rPr>
          <w:noProof/>
        </w:rPr>
        <w:t>MediaTek</w:t>
      </w:r>
      <w:r>
        <w:t>).</w:t>
      </w:r>
      <w:r>
        <w:br/>
      </w:r>
      <w:r w:rsidRPr="00DC046A">
        <w:rPr>
          <w:b/>
        </w:rPr>
        <w:t>Abstract:</w:t>
      </w:r>
      <w:r w:rsidRPr="00DC046A">
        <w:t xml:space="preserve"> </w:t>
      </w:r>
      <w:r w:rsidR="00952A06">
        <w:t xml:space="preserve">The paper discusses the system architecture impacts from the Light Connection proposal and puts it in relation with Inactive State proposed for 5G. </w:t>
      </w:r>
      <w:r w:rsidR="00952A06">
        <w:br/>
      </w:r>
      <w:r w:rsidR="00952A06" w:rsidRPr="00952A06">
        <w:rPr>
          <w:b/>
        </w:rPr>
        <w:t>Proposal:</w:t>
      </w:r>
      <w:r w:rsidR="00952A06">
        <w:t xml:space="preserve"> SA WG2 should discuss the following two alternative proposals and recommend a way forward towards TSG SA and TSG RAN &amp; TSG CT plenary: </w:t>
      </w:r>
      <w:r w:rsidR="00952A06">
        <w:br/>
        <w:t>1.</w:t>
      </w:r>
      <w:r w:rsidR="00952A06">
        <w:tab/>
        <w:t xml:space="preserve">It is proposed not to further progress the Light Connection in EPC. Resources should better be invested </w:t>
      </w:r>
      <w:r w:rsidR="00952A06">
        <w:br/>
      </w:r>
      <w:r w:rsidR="00952A06">
        <w:tab/>
        <w:t xml:space="preserve">in 5G and RRC Inactive State which will apply to 5G LTE and NR. </w:t>
      </w:r>
      <w:r w:rsidR="00952A06">
        <w:br/>
        <w:t>2.</w:t>
      </w:r>
      <w:r w:rsidR="00952A06">
        <w:tab/>
        <w:t>It is proposed not to progress work on Light Connection in Rel</w:t>
      </w:r>
      <w:r w:rsidR="00952A06">
        <w:noBreakHyphen/>
        <w:t xml:space="preserve">14 for EPC based system. </w:t>
      </w:r>
      <w:r w:rsidR="00952A06">
        <w:br/>
      </w:r>
      <w:r w:rsidR="00952A06">
        <w:tab/>
        <w:t xml:space="preserve">A WI can be created to study the possible Light Connection introduction into EPC. </w:t>
      </w:r>
      <w:r w:rsidR="00952A06">
        <w:br/>
      </w:r>
      <w:r w:rsidR="00952A06">
        <w:tab/>
        <w:t xml:space="preserve">Based on the outcome of the study, a decision can be made whether to progress the Light Connection in </w:t>
      </w:r>
      <w:r w:rsidR="00952A06">
        <w:br/>
      </w:r>
      <w:r w:rsidR="00952A06">
        <w:tab/>
        <w:t xml:space="preserve">EPC or not. If progressed, it should be based 5G conclusions as well as any additional system aspects </w:t>
      </w:r>
      <w:r w:rsidR="00952A06">
        <w:br/>
      </w:r>
      <w:r w:rsidR="00952A06">
        <w:tab/>
        <w:t xml:space="preserve">which may be applicable only for LTE/EPC system (see draft WID attached to the zip-file of this </w:t>
      </w:r>
      <w:r w:rsidR="00952A06">
        <w:br/>
      </w:r>
      <w:r w:rsidR="00952A06">
        <w:tab/>
        <w:t xml:space="preserve">contribution). </w:t>
      </w:r>
      <w:r w:rsidR="00952A06">
        <w:br/>
        <w:t>The companies of this contribution recommends alternative #1 as the way forward.</w:t>
      </w:r>
    </w:p>
    <w:p w:rsidR="000552F9" w:rsidRPr="00DC046A" w:rsidRDefault="000552F9" w:rsidP="000552F9">
      <w:pPr>
        <w:keepNext/>
        <w:keepLines/>
        <w:rPr>
          <w:i/>
        </w:rPr>
      </w:pPr>
      <w:r>
        <w:rPr>
          <w:i/>
        </w:rPr>
        <w:t>Convenor comment: To be discussed along with WID proposal.</w:t>
      </w:r>
    </w:p>
    <w:p w:rsidR="000552F9" w:rsidRPr="00DC046A" w:rsidRDefault="000552F9" w:rsidP="000552F9">
      <w:pPr>
        <w:keepNext/>
        <w:keepLines/>
      </w:pPr>
      <w:r>
        <w:rPr>
          <w:b/>
        </w:rPr>
        <w:t>Discussion and conclusion:</w:t>
      </w:r>
    </w:p>
    <w:p w:rsidR="000552F9" w:rsidRDefault="00952A06" w:rsidP="000552F9">
      <w:pPr>
        <w:keepLines/>
      </w:pPr>
      <w:r>
        <w:t xml:space="preserve">Qualcomm asked for clarification on the proposals. Ericsson clarified that the preference is not to do Light connection for EPC and to progress RRC Inactive State for 5G LTE and NR. Qualcomm commented that RAN are already working on Light Connection. Intel commented that LTE Inactive in the figure is actually the Light connection. </w:t>
      </w:r>
      <w:r w:rsidRPr="00952A06">
        <w:rPr>
          <w:noProof/>
        </w:rPr>
        <w:t>MediaTek</w:t>
      </w:r>
      <w:r>
        <w:t xml:space="preserve"> commented that RAN are working on Rel-14 and did not think it acceptable that some companies instruct SA WG2 to 'align' with this long after the Rel-14 Stage 2 freeze. There were comments both for and against this proposal and the attached draft Study WID was reviewed and it was decided to submit it as a document to this meeting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71228</w:t>
      </w:r>
      <w:r>
        <w:t xml:space="preserve">. This was then </w:t>
      </w:r>
      <w:r>
        <w:rPr>
          <w:color w:val="0000FF"/>
        </w:rPr>
        <w:t>noted</w:t>
      </w:r>
      <w:r>
        <w:t>.</w:t>
      </w:r>
    </w:p>
    <w:p w:rsidR="00952A06" w:rsidRDefault="00952A06" w:rsidP="00952A06">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71228</w:t>
      </w:r>
      <w:r w:rsidRPr="00916E52">
        <w:rPr>
          <w:lang w:eastAsia="en-US"/>
        </w:rPr>
        <w:t xml:space="preserve"> </w:t>
      </w:r>
      <w:r>
        <w:rPr>
          <w:lang w:eastAsia="en-US"/>
        </w:rPr>
        <w:t xml:space="preserve">(SID NEW) New Study WID on System Architecture impacts due to Light Connection. (Source: Ericsson, Nokia, Sony, AT&amp;T, LG Electronics, </w:t>
      </w:r>
      <w:r w:rsidRPr="00952A06">
        <w:rPr>
          <w:noProof/>
          <w:lang w:eastAsia="en-US"/>
        </w:rPr>
        <w:t>MediaTek</w:t>
      </w:r>
      <w:r>
        <w:rPr>
          <w:lang w:eastAsia="en-US"/>
        </w:rPr>
        <w:t>).</w:t>
      </w:r>
      <w:r>
        <w:rPr>
          <w:lang w:eastAsia="en-US"/>
        </w:rPr>
        <w:br/>
      </w:r>
      <w:r w:rsidRPr="00952A06">
        <w:rPr>
          <w:b/>
        </w:rPr>
        <w:t>Abstract:</w:t>
      </w:r>
      <w:r w:rsidRPr="00952A06">
        <w:t xml:space="preserve"> -</w:t>
      </w:r>
      <w:r>
        <w:t>.</w:t>
      </w:r>
    </w:p>
    <w:p w:rsidR="00952A06" w:rsidRDefault="00952A06" w:rsidP="00952A06">
      <w:pPr>
        <w:keepNext/>
        <w:keepLines/>
        <w:rPr>
          <w:b/>
        </w:rPr>
      </w:pPr>
      <w:r w:rsidRPr="00952A06">
        <w:rPr>
          <w:b/>
        </w:rPr>
        <w:t>Discussion and conclusion:</w:t>
      </w:r>
    </w:p>
    <w:p w:rsidR="00952A06" w:rsidRPr="00DC046A" w:rsidRDefault="00367661" w:rsidP="00952A06">
      <w:pPr>
        <w:keepLines/>
      </w:pPr>
      <w:r>
        <w:t xml:space="preserve">There was some discussion on the need for a study on this and </w:t>
      </w:r>
      <w:r w:rsidRPr="00367661">
        <w:rPr>
          <w:b/>
          <w:color w:val="0000FF"/>
        </w:rPr>
        <w:t>it was decided to add a sub agenda item under 6.5 at the next meeting to work on system aspects of RRC inactive.</w:t>
      </w:r>
      <w:r>
        <w:t xml:space="preserve"> This was then </w:t>
      </w:r>
      <w:r>
        <w:rPr>
          <w:color w:val="0000FF"/>
        </w:rPr>
        <w:t>noted</w:t>
      </w:r>
      <w:r>
        <w:t>.</w:t>
      </w:r>
    </w:p>
    <w:p w:rsidR="000552F9" w:rsidRDefault="000552F9" w:rsidP="000552F9">
      <w:pPr>
        <w:pStyle w:val="NormTop"/>
      </w:pPr>
      <w:r>
        <w:rPr>
          <w:color w:val="0000FF"/>
        </w:rPr>
        <w:t>TD S2</w:t>
      </w:r>
      <w:r>
        <w:rPr>
          <w:color w:val="0000FF"/>
        </w:rPr>
        <w:noBreakHyphen/>
        <w:t>170970</w:t>
      </w:r>
      <w:r w:rsidRPr="00DC046A">
        <w:t xml:space="preserve"> </w:t>
      </w:r>
      <w:r>
        <w:t xml:space="preserve">(WID NEW) New WID on core network aspects of signalling reduction to enable light connection for LTE. (Source: Huawei, </w:t>
      </w:r>
      <w:r w:rsidRPr="00DC046A">
        <w:rPr>
          <w:noProof/>
        </w:rPr>
        <w:t>HiSilicon</w:t>
      </w:r>
      <w:r>
        <w:t>, Intel, Qualcomm Inc).</w:t>
      </w:r>
      <w:r>
        <w:br/>
      </w:r>
      <w:r w:rsidRPr="00DC046A">
        <w:rPr>
          <w:b/>
        </w:rPr>
        <w:t>Abstract:</w:t>
      </w:r>
      <w:r w:rsidRPr="00DC046A">
        <w:t xml:space="preserve"> </w:t>
      </w:r>
      <w:r>
        <w:t>New WID on core network aspects of signalling reduction to enable light connection for LTE.</w:t>
      </w:r>
    </w:p>
    <w:p w:rsidR="000552F9" w:rsidRPr="00DC046A" w:rsidRDefault="000552F9" w:rsidP="000552F9">
      <w:pPr>
        <w:keepNext/>
        <w:keepLines/>
      </w:pPr>
      <w:r>
        <w:rPr>
          <w:b/>
        </w:rPr>
        <w:t>Discussion and conclusion:</w:t>
      </w:r>
    </w:p>
    <w:p w:rsidR="000552F9" w:rsidRPr="00952A06" w:rsidRDefault="00952A06" w:rsidP="000552F9">
      <w:pPr>
        <w:keepLines/>
      </w:pPr>
      <w:r>
        <w:t xml:space="preserve">There were some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71229</w:t>
      </w:r>
      <w:r w:rsidR="00367661">
        <w:rPr>
          <w:lang w:eastAsia="en-US"/>
        </w:rPr>
        <w:t>. Ericsson commented that they did not see any benefit of introducing this work item and saw no cost benefits to the proposed feature and would object to the approval of this. Other companies agreed with Ericsson. Vodafone commented that there is already a work item on this in RAN.</w:t>
      </w:r>
      <w:r w:rsidR="00715F84">
        <w:rPr>
          <w:lang w:eastAsia="en-US"/>
        </w:rPr>
        <w:t xml:space="preserve"> Intel proposed to go directly to normative work on the LC for Rel-15, by changing the dates of the proposed WID so it is clear it is Rel-15 work. This was not agreed as some companies stated we need to start from a study Item on this topic.</w:t>
      </w:r>
      <w:r w:rsidR="00367661">
        <w:rPr>
          <w:lang w:eastAsia="en-US"/>
        </w:rPr>
        <w:t xml:space="preserve"> There was no agreement to agree this WID and the TSG SA Chairman commented that he will report this issue in his report to the TSG RAN meeting. 8 companies indicated they would object to this WID. This was then </w:t>
      </w:r>
      <w:r w:rsidR="00367661" w:rsidRPr="00367661">
        <w:rPr>
          <w:color w:val="0000FF"/>
          <w:lang w:eastAsia="en-US"/>
        </w:rPr>
        <w:t>noted</w:t>
      </w:r>
      <w:r w:rsidR="00367661">
        <w:rPr>
          <w:lang w:eastAsia="en-US"/>
        </w:rPr>
        <w:t>.</w:t>
      </w:r>
    </w:p>
    <w:p w:rsidR="00B65D71" w:rsidRPr="00B65D71" w:rsidRDefault="00B65D71" w:rsidP="00B65D71">
      <w:pPr>
        <w:keepNext/>
        <w:keepLines/>
        <w:rPr>
          <w:b/>
          <w:color w:val="FF0000"/>
        </w:rPr>
      </w:pPr>
      <w:r w:rsidRPr="00B65D71">
        <w:rPr>
          <w:b/>
          <w:color w:val="FF0000"/>
        </w:rPr>
        <w:lastRenderedPageBreak/>
        <w:t>Nokia</w:t>
      </w:r>
      <w:r w:rsidR="00715F84">
        <w:rPr>
          <w:b/>
          <w:color w:val="FF0000"/>
        </w:rPr>
        <w:t xml:space="preserve"> and Ericsson</w:t>
      </w:r>
      <w:r w:rsidRPr="00B65D71">
        <w:rPr>
          <w:b/>
          <w:color w:val="FF0000"/>
        </w:rPr>
        <w:t xml:space="preserve"> asked for the following to be included in this report:</w:t>
      </w:r>
    </w:p>
    <w:p w:rsidR="00B65D71" w:rsidRPr="00B65D71" w:rsidRDefault="00B65D71" w:rsidP="00B65D71">
      <w:pPr>
        <w:pStyle w:val="FP"/>
        <w:keepNext/>
        <w:rPr>
          <w:color w:val="FF0000"/>
        </w:rPr>
      </w:pPr>
      <w:r w:rsidRPr="00B65D71">
        <w:rPr>
          <w:color w:val="FF0000"/>
        </w:rPr>
        <w:t>As an outcome of the SA WG2#119 discussion on the support of the Lightweight RRC connection feature in Rel-14:</w:t>
      </w:r>
    </w:p>
    <w:p w:rsidR="00B65D71" w:rsidRPr="00B65D71" w:rsidRDefault="00B65D71" w:rsidP="00B65D71">
      <w:pPr>
        <w:pStyle w:val="B1"/>
        <w:keepNext/>
        <w:rPr>
          <w:color w:val="FF0000"/>
        </w:rPr>
      </w:pPr>
      <w:r w:rsidRPr="00B65D71">
        <w:rPr>
          <w:color w:val="FF0000"/>
        </w:rPr>
        <w:t>-</w:t>
      </w:r>
      <w:r w:rsidRPr="00B65D71">
        <w:rPr>
          <w:color w:val="FF0000"/>
        </w:rPr>
        <w:tab/>
        <w:t>There is no consensus in SA WG2 to proceed with normative work in Rel</w:t>
      </w:r>
      <w:r w:rsidRPr="00B65D71">
        <w:rPr>
          <w:color w:val="FF0000"/>
        </w:rPr>
        <w:noBreakHyphen/>
        <w:t>14 to address the system level support of the Light-Weight RRC connection feature.</w:t>
      </w:r>
    </w:p>
    <w:p w:rsidR="00B65D71" w:rsidRPr="00B65D71" w:rsidRDefault="00B65D71" w:rsidP="00B65D71">
      <w:pPr>
        <w:pStyle w:val="B2"/>
        <w:keepNext/>
        <w:rPr>
          <w:color w:val="FF0000"/>
        </w:rPr>
      </w:pPr>
      <w:r>
        <w:rPr>
          <w:color w:val="FF0000"/>
        </w:rPr>
        <w:t>-</w:t>
      </w:r>
      <w:r w:rsidRPr="00B65D71">
        <w:rPr>
          <w:color w:val="FF0000"/>
        </w:rPr>
        <w:tab/>
        <w:t>There was objection to the normative WID proposal to introduce this feature in Rel</w:t>
      </w:r>
      <w:r>
        <w:rPr>
          <w:color w:val="FF0000"/>
        </w:rPr>
        <w:t>-</w:t>
      </w:r>
      <w:r w:rsidRPr="00B65D71">
        <w:rPr>
          <w:color w:val="FF0000"/>
        </w:rPr>
        <w:t>14 by 8 companies.</w:t>
      </w:r>
    </w:p>
    <w:p w:rsidR="00715F84" w:rsidRPr="00715F84" w:rsidRDefault="00715F84" w:rsidP="00B65D71">
      <w:pPr>
        <w:pStyle w:val="B1"/>
        <w:keepNext/>
        <w:rPr>
          <w:color w:val="FF0000"/>
        </w:rPr>
      </w:pPr>
      <w:r w:rsidRPr="00715F84">
        <w:rPr>
          <w:color w:val="FF0000"/>
        </w:rPr>
        <w:t>-</w:t>
      </w:r>
      <w:r w:rsidRPr="00715F84">
        <w:rPr>
          <w:color w:val="FF0000"/>
        </w:rPr>
        <w:tab/>
        <w:t>There is no agreement on a plan to support this feature in normative specification owned by SA WG2 also beyond Rel-14.</w:t>
      </w:r>
    </w:p>
    <w:p w:rsidR="00B65D71" w:rsidRDefault="00B65D71" w:rsidP="00B65D71">
      <w:pPr>
        <w:pStyle w:val="B1"/>
        <w:keepNext/>
        <w:rPr>
          <w:color w:val="FF0000"/>
        </w:rPr>
      </w:pPr>
      <w:r w:rsidRPr="00B65D71">
        <w:rPr>
          <w:color w:val="FF0000"/>
        </w:rPr>
        <w:t>-</w:t>
      </w:r>
      <w:r w:rsidRPr="00B65D71">
        <w:rPr>
          <w:color w:val="FF0000"/>
        </w:rPr>
        <w:tab/>
        <w:t>There is identified impact to stage 2 specifications owned by SA WG2 due to this feature and the exact extent of the impact would require further study.</w:t>
      </w:r>
    </w:p>
    <w:p w:rsidR="00944CCE" w:rsidRPr="00B65D71" w:rsidRDefault="00944CCE" w:rsidP="00B65D71">
      <w:pPr>
        <w:pStyle w:val="B1"/>
        <w:keepNext/>
        <w:rPr>
          <w:color w:val="FF0000"/>
        </w:rPr>
      </w:pPr>
    </w:p>
    <w:p w:rsidR="00944CCE" w:rsidRPr="00B65D71" w:rsidRDefault="00944CCE" w:rsidP="00944CCE">
      <w:pPr>
        <w:pStyle w:val="FP"/>
        <w:keepNext/>
        <w:rPr>
          <w:color w:val="FF0000"/>
        </w:rPr>
      </w:pPr>
      <w:r w:rsidRPr="00944CCE">
        <w:rPr>
          <w:b/>
          <w:noProof/>
          <w:color w:val="FF0000"/>
        </w:rPr>
        <w:t>MediaTek</w:t>
      </w:r>
      <w:r w:rsidRPr="00944CCE">
        <w:rPr>
          <w:b/>
          <w:color w:val="FF0000"/>
        </w:rPr>
        <w:t xml:space="preserve"> supported this statement</w:t>
      </w:r>
      <w:r>
        <w:rPr>
          <w:color w:val="FF0000"/>
        </w:rPr>
        <w:t xml:space="preserve"> an accurate description of the situation.</w:t>
      </w:r>
    </w:p>
    <w:p w:rsidR="00B65D71" w:rsidRDefault="00B65D71" w:rsidP="00B65D71">
      <w:pPr>
        <w:pStyle w:val="B1"/>
      </w:pPr>
    </w:p>
    <w:p w:rsidR="000552F9" w:rsidRDefault="000552F9" w:rsidP="000552F9">
      <w:pPr>
        <w:pStyle w:val="NormTop"/>
      </w:pPr>
      <w:r>
        <w:rPr>
          <w:color w:val="0000FF"/>
        </w:rPr>
        <w:t>TD S2</w:t>
      </w:r>
      <w:r>
        <w:rPr>
          <w:color w:val="0000FF"/>
        </w:rPr>
        <w:noBreakHyphen/>
        <w:t>171110</w:t>
      </w:r>
      <w:r w:rsidRPr="00DC046A">
        <w:t xml:space="preserve"> </w:t>
      </w:r>
      <w:r>
        <w:t xml:space="preserve">(SID NEW) New SID on extended architecture enhancements for LTE support of V2X services. (Source: Huawei, </w:t>
      </w:r>
      <w:r w:rsidRPr="00DC046A">
        <w:rPr>
          <w:noProof/>
        </w:rPr>
        <w:t>HiSilicon</w:t>
      </w:r>
      <w:r>
        <w:t>, AT&amp;T).</w:t>
      </w:r>
      <w:r>
        <w:br/>
      </w:r>
      <w:r w:rsidRPr="00DC046A">
        <w:rPr>
          <w:b/>
        </w:rPr>
        <w:t>Abstract:</w:t>
      </w:r>
      <w:r w:rsidRPr="00DC046A">
        <w:t xml:space="preserve"> </w:t>
      </w:r>
      <w:r>
        <w:t>This document proposes a new Study Item on extended architecture enhancements for EPC/LTE support of V2X services.</w:t>
      </w:r>
    </w:p>
    <w:p w:rsidR="000552F9" w:rsidRPr="00DC046A" w:rsidRDefault="000552F9" w:rsidP="000552F9">
      <w:pPr>
        <w:keepNext/>
        <w:keepLines/>
      </w:pPr>
      <w:r>
        <w:rPr>
          <w:b/>
        </w:rPr>
        <w:t>Discussion and conclusion:</w:t>
      </w:r>
    </w:p>
    <w:p w:rsidR="000552F9" w:rsidRPr="00952A06" w:rsidRDefault="00952A06" w:rsidP="000552F9">
      <w:pPr>
        <w:keepLines/>
      </w:pPr>
      <w:r>
        <w:t xml:space="preserve">This was discussed and some issues raised. An alternative proposal was provided in </w:t>
      </w:r>
      <w:r>
        <w:rPr>
          <w:color w:val="0000FF"/>
        </w:rPr>
        <w:t>TD S2</w:t>
      </w:r>
      <w:r>
        <w:rPr>
          <w:color w:val="0000FF"/>
        </w:rPr>
        <w:noBreakHyphen/>
        <w:t>171130</w:t>
      </w:r>
      <w:r>
        <w:t xml:space="preserve"> which was reviewed.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71230</w:t>
      </w:r>
      <w:r w:rsidR="00367661">
        <w:t xml:space="preserve">. There were a number of issues raised with this SID and it was suggested to postpone further consideration until the next meeting. This was </w:t>
      </w:r>
      <w:r w:rsidR="00367661">
        <w:rPr>
          <w:color w:val="0000FF"/>
        </w:rPr>
        <w:t>noted</w:t>
      </w:r>
      <w:r w:rsidR="00367661">
        <w:t>.</w:t>
      </w:r>
    </w:p>
    <w:p w:rsidR="000552F9" w:rsidRDefault="000552F9" w:rsidP="000552F9">
      <w:pPr>
        <w:pStyle w:val="NormTop"/>
      </w:pPr>
      <w:r>
        <w:rPr>
          <w:color w:val="0000FF"/>
        </w:rPr>
        <w:t>TD S2</w:t>
      </w:r>
      <w:r>
        <w:rPr>
          <w:color w:val="0000FF"/>
        </w:rPr>
        <w:noBreakHyphen/>
        <w:t>171130</w:t>
      </w:r>
      <w:r w:rsidRPr="00DC046A">
        <w:t xml:space="preserve"> </w:t>
      </w:r>
      <w:r>
        <w:t>(SID NEW) New SID on architecture enhancements for 3GPP support of advanced V2X services (FS_eV2XARC). (Source: LG Electronics).</w:t>
      </w:r>
      <w:r>
        <w:br/>
      </w:r>
      <w:r w:rsidRPr="00DC046A">
        <w:rPr>
          <w:b/>
        </w:rPr>
        <w:t>Abstract:</w:t>
      </w:r>
      <w:r w:rsidRPr="00DC046A">
        <w:t xml:space="preserve"> </w:t>
      </w:r>
      <w:r>
        <w:t>New study item proposal on architecture enhancements for 3GPP support of advanced V2X services (FS_eV2XARC).</w:t>
      </w:r>
    </w:p>
    <w:p w:rsidR="000552F9" w:rsidRPr="00DC046A" w:rsidRDefault="000552F9" w:rsidP="000552F9">
      <w:pPr>
        <w:keepNext/>
        <w:keepLines/>
      </w:pPr>
      <w:r>
        <w:rPr>
          <w:b/>
        </w:rPr>
        <w:t>Discussion and conclusion:</w:t>
      </w:r>
    </w:p>
    <w:p w:rsidR="000552F9" w:rsidRPr="00952A06" w:rsidRDefault="00952A06" w:rsidP="000552F9">
      <w:pPr>
        <w:keepLines/>
      </w:pPr>
      <w:r>
        <w:t xml:space="preserve">This was discussed and some issues raised. This was left for off-line discussion to try to come to an agreed proposal with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71110</w:t>
      </w:r>
      <w:r w:rsidRPr="00916E52">
        <w:rPr>
          <w:lang w:eastAsia="en-US"/>
        </w:rPr>
        <w:t xml:space="preserve"> </w:t>
      </w:r>
      <w:r>
        <w:rPr>
          <w:lang w:eastAsia="en-US"/>
        </w:rPr>
        <w:t xml:space="preserve">and was revised in </w:t>
      </w:r>
      <w:r w:rsidRPr="00952A06">
        <w:rPr>
          <w:rFonts w:cs="Arial"/>
          <w:color w:val="0000FF"/>
          <w:szCs w:val="16"/>
          <w:lang w:eastAsia="en-US"/>
        </w:rPr>
        <w:t>TD S2</w:t>
      </w:r>
      <w:r w:rsidRPr="00952A06">
        <w:rPr>
          <w:rFonts w:cs="Arial"/>
          <w:color w:val="0000FF"/>
          <w:szCs w:val="16"/>
          <w:lang w:eastAsia="en-US"/>
        </w:rPr>
        <w:noBreakHyphen/>
        <w:t>17</w:t>
      </w:r>
      <w:r>
        <w:rPr>
          <w:rFonts w:cs="Arial"/>
          <w:color w:val="0000FF"/>
          <w:szCs w:val="16"/>
          <w:lang w:eastAsia="en-US"/>
        </w:rPr>
        <w:t>1231</w:t>
      </w:r>
      <w:r w:rsidR="00367661">
        <w:t xml:space="preserve">. This was </w:t>
      </w:r>
      <w:r w:rsidR="00367661" w:rsidRPr="00367661">
        <w:rPr>
          <w:color w:val="FF0000"/>
        </w:rPr>
        <w:t>postponed</w:t>
      </w:r>
      <w:r w:rsidR="00367661">
        <w:t>.</w:t>
      </w:r>
    </w:p>
    <w:p w:rsidR="000552F9" w:rsidRDefault="000552F9" w:rsidP="000552F9">
      <w:pPr>
        <w:pStyle w:val="NormTop"/>
      </w:pPr>
      <w:r>
        <w:rPr>
          <w:color w:val="0000FF"/>
        </w:rPr>
        <w:t>TD S2</w:t>
      </w:r>
      <w:r>
        <w:rPr>
          <w:color w:val="0000FF"/>
        </w:rPr>
        <w:noBreakHyphen/>
        <w:t>171158</w:t>
      </w:r>
      <w:r w:rsidRPr="00DC046A">
        <w:t xml:space="preserve"> </w:t>
      </w:r>
      <w:r>
        <w:t>(WID NEW) New WID on PS Data Off Feature Phase 2. (Source: Deutsche Telekom AG).</w:t>
      </w:r>
      <w:r>
        <w:br/>
      </w:r>
      <w:r w:rsidRPr="00DC046A">
        <w:rPr>
          <w:b/>
        </w:rPr>
        <w:t>Abstract:</w:t>
      </w:r>
      <w:r w:rsidRPr="00DC046A">
        <w:t xml:space="preserve"> </w:t>
      </w:r>
      <w:r>
        <w:t>Objective: This work item is to specify the solutions described in the conclusion section (clause 8) of TR 23.702 for Release 15, which will provide full support of all services requirements defined in TS 22.011.</w:t>
      </w:r>
    </w:p>
    <w:p w:rsidR="000552F9" w:rsidRPr="00DC046A" w:rsidRDefault="000552F9" w:rsidP="000552F9">
      <w:pPr>
        <w:keepNext/>
        <w:keepLines/>
      </w:pPr>
      <w:r>
        <w:rPr>
          <w:b/>
        </w:rPr>
        <w:t>Discussion and conclusion:</w:t>
      </w:r>
    </w:p>
    <w:p w:rsidR="000552F9" w:rsidRPr="00952A06" w:rsidRDefault="00952A06" w:rsidP="000552F9">
      <w:pPr>
        <w:keepLines/>
      </w:pPr>
      <w:r>
        <w:t xml:space="preserve">Supporting companies should be confirmed. Qualcomm asked how it intended to choose between the potential solutions captured in the Phase 1 TR. The objectives should indicate that the solution needs to be chosen before creating the associated CRs.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71232</w:t>
      </w:r>
      <w:r w:rsidR="00367661">
        <w:t xml:space="preserve">. This was reviewed and </w:t>
      </w:r>
      <w:r w:rsidR="00367661">
        <w:rPr>
          <w:color w:val="FF0000"/>
        </w:rPr>
        <w:t>approved</w:t>
      </w:r>
      <w:r w:rsidR="00367661">
        <w:t>.</w:t>
      </w:r>
    </w:p>
    <w:p w:rsidR="000552F9" w:rsidRDefault="000552F9" w:rsidP="000552F9">
      <w:pPr>
        <w:pStyle w:val="NormTop"/>
      </w:pPr>
      <w:r>
        <w:rPr>
          <w:color w:val="0000FF"/>
        </w:rPr>
        <w:t>TD S2</w:t>
      </w:r>
      <w:r>
        <w:rPr>
          <w:color w:val="0000FF"/>
        </w:rPr>
        <w:noBreakHyphen/>
        <w:t>171062</w:t>
      </w:r>
      <w:r w:rsidRPr="00DC046A">
        <w:t xml:space="preserve"> </w:t>
      </w:r>
      <w:r>
        <w:t xml:space="preserve">(DISCUSSION) Proposed timeline and organisation for the SID phase 2. (Source: Huawei, </w:t>
      </w:r>
      <w:r w:rsidRPr="00DC046A">
        <w:rPr>
          <w:noProof/>
        </w:rPr>
        <w:t>HiSilicon</w:t>
      </w:r>
      <w:r>
        <w:t>).</w:t>
      </w:r>
      <w:r>
        <w:br/>
      </w:r>
      <w:r w:rsidRPr="00DC046A">
        <w:rPr>
          <w:b/>
        </w:rPr>
        <w:t>Abstract:</w:t>
      </w:r>
      <w:r w:rsidRPr="00DC046A">
        <w:t xml:space="preserve"> </w:t>
      </w:r>
      <w:r>
        <w:t>This contribution proposes a timeline and organisation of the work for the phase two of the study work for the 5G system.</w:t>
      </w:r>
    </w:p>
    <w:p w:rsidR="000552F9" w:rsidRPr="00DC046A" w:rsidRDefault="000552F9" w:rsidP="000552F9">
      <w:pPr>
        <w:keepNext/>
        <w:keepLines/>
      </w:pPr>
      <w:r>
        <w:rPr>
          <w:b/>
        </w:rPr>
        <w:t>Discussion and conclusion:</w:t>
      </w:r>
    </w:p>
    <w:p w:rsidR="000552F9" w:rsidRPr="00952A06" w:rsidRDefault="00B465C0" w:rsidP="000552F9">
      <w:pPr>
        <w:keepLines/>
      </w:pPr>
      <w:r>
        <w:t xml:space="preserve">Samsung commented that the work should not be done until the goal for normative completion of Phase 1 is reached (possibly after 2017 Q2). Motorola Mobility agreed that Phase 1 should be progressed first. Nokia commented that many Key Issues have been postponed to Phase 2 and there will not be much time to complete Phase 2 in Rel-16 and a good planning and selection of issues will be needed. Qualcomm did not think having a combined study and normative work for diverse work will not be efficient. This was then </w:t>
      </w:r>
      <w:r>
        <w:rPr>
          <w:color w:val="0000FF"/>
        </w:rPr>
        <w:t>noted</w:t>
      </w:r>
      <w:r>
        <w:t>.</w:t>
      </w:r>
    </w:p>
    <w:p w:rsidR="000552F9" w:rsidRDefault="000552F9" w:rsidP="000552F9">
      <w:pPr>
        <w:pStyle w:val="NormTop"/>
      </w:pPr>
      <w:r>
        <w:rPr>
          <w:color w:val="0000FF"/>
        </w:rPr>
        <w:lastRenderedPageBreak/>
        <w:t>TD S2</w:t>
      </w:r>
      <w:r>
        <w:rPr>
          <w:color w:val="0000FF"/>
        </w:rPr>
        <w:noBreakHyphen/>
        <w:t>171207</w:t>
      </w:r>
      <w:r w:rsidRPr="00DC046A">
        <w:t xml:space="preserve"> </w:t>
      </w:r>
      <w:r>
        <w:t>(DISCUSSION) How to structure 5GS work beyond phase 1. (Source: Qualcomm Incorporated, LG Electronics, Ericsson).</w:t>
      </w:r>
      <w:r>
        <w:br/>
      </w:r>
      <w:r w:rsidRPr="00DC046A">
        <w:rPr>
          <w:b/>
        </w:rPr>
        <w:t>Abstract:</w:t>
      </w:r>
      <w:r w:rsidRPr="00DC046A">
        <w:t xml:space="preserve"> </w:t>
      </w:r>
      <w:r>
        <w:t>A way to structure 5GS work beyond phase 1.</w:t>
      </w:r>
    </w:p>
    <w:p w:rsidR="000552F9" w:rsidRPr="00DC046A" w:rsidRDefault="000552F9" w:rsidP="000552F9">
      <w:pPr>
        <w:keepNext/>
        <w:keepLines/>
      </w:pPr>
      <w:r>
        <w:rPr>
          <w:b/>
        </w:rPr>
        <w:t>Discussion and conclusion:</w:t>
      </w:r>
    </w:p>
    <w:p w:rsidR="000552F9" w:rsidRPr="00DC046A" w:rsidRDefault="000552F9" w:rsidP="000552F9">
      <w:pPr>
        <w:keepLines/>
      </w:pPr>
      <w:r w:rsidRPr="00DC046A">
        <w:rPr>
          <w:color w:val="0000FF"/>
        </w:rPr>
        <w:t>LATE REQ</w:t>
      </w:r>
      <w:r>
        <w:t xml:space="preserve">: </w:t>
      </w:r>
      <w:r w:rsidRPr="00DC046A">
        <w:rPr>
          <w:color w:val="FF0000"/>
        </w:rPr>
        <w:t>LATE DOC</w:t>
      </w:r>
      <w:r>
        <w:t xml:space="preserve">: Rx 11/02 14:10. </w:t>
      </w:r>
      <w:r w:rsidR="00B465C0">
        <w:t xml:space="preserve">Huawei commented that this proposal aligned with the principles they proposed in </w:t>
      </w:r>
      <w:r w:rsidR="00B465C0">
        <w:rPr>
          <w:color w:val="0000FF"/>
        </w:rPr>
        <w:t>TD S2</w:t>
      </w:r>
      <w:r w:rsidR="00B465C0">
        <w:rPr>
          <w:color w:val="0000FF"/>
        </w:rPr>
        <w:noBreakHyphen/>
        <w:t>171062</w:t>
      </w:r>
      <w:r w:rsidR="00B465C0">
        <w:t>, to have well-defined Work Items within the agreed principles of the 5G system.</w:t>
      </w:r>
      <w:r w:rsidR="00B465C0" w:rsidRPr="00B465C0">
        <w:t xml:space="preserve"> </w:t>
      </w:r>
      <w:r w:rsidR="00B465C0">
        <w:t xml:space="preserve">Ericsson commented that this was different from the Huawei proposal as it proposes to decide which features are important and to focus on a manageable set of 5G Phase 2 work. Cisco agreed with this proposal and welcomed prioritising by the choice of Work Items rather than needing to prioritise between progressing Work Items later on. Qualcomm clarified that the idea is to make a decision on when there is time to bring Work Items to be agreed using the normal process. The SA WG2 Chairman commented that it seems unlikely that there will be time to start any work in 2017, looking at the current work progress. This was then </w:t>
      </w:r>
      <w:r w:rsidR="00B465C0">
        <w:rPr>
          <w:color w:val="0000FF"/>
        </w:rPr>
        <w:t>noted</w:t>
      </w:r>
    </w:p>
    <w:p w:rsidR="000552F9" w:rsidRDefault="000552F9" w:rsidP="000552F9">
      <w:pPr>
        <w:pStyle w:val="NormTop"/>
      </w:pPr>
      <w:r>
        <w:rPr>
          <w:color w:val="0000FF"/>
        </w:rPr>
        <w:t>TD S2</w:t>
      </w:r>
      <w:r>
        <w:rPr>
          <w:color w:val="0000FF"/>
        </w:rPr>
        <w:noBreakHyphen/>
        <w:t>171063</w:t>
      </w:r>
      <w:r w:rsidRPr="00DC046A">
        <w:t xml:space="preserve"> </w:t>
      </w:r>
      <w:r>
        <w:t xml:space="preserve">(DISCUSSION) Proposed initial content for a phase 2 5G TR. (Source: Huawei, </w:t>
      </w:r>
      <w:r w:rsidRPr="00DC046A">
        <w:rPr>
          <w:noProof/>
        </w:rPr>
        <w:t>HiSilicon</w:t>
      </w:r>
      <w:r>
        <w:t>).</w:t>
      </w:r>
      <w:r>
        <w:br/>
      </w:r>
      <w:r w:rsidRPr="00DC046A">
        <w:rPr>
          <w:b/>
        </w:rPr>
        <w:t>Abstract:</w:t>
      </w:r>
      <w:r w:rsidRPr="00DC046A">
        <w:t xml:space="preserve"> </w:t>
      </w:r>
      <w:r>
        <w:t>This contribution shows an example of initial content for the TR - only for information.</w:t>
      </w:r>
    </w:p>
    <w:p w:rsidR="000552F9" w:rsidRPr="00DC046A" w:rsidRDefault="000552F9" w:rsidP="000552F9">
      <w:pPr>
        <w:keepNext/>
        <w:keepLines/>
      </w:pPr>
      <w:r>
        <w:rPr>
          <w:b/>
        </w:rPr>
        <w:t>Discussion and conclusion:</w:t>
      </w:r>
    </w:p>
    <w:p w:rsidR="000552F9" w:rsidRPr="00DC046A" w:rsidRDefault="000552F9" w:rsidP="000552F9">
      <w:pPr>
        <w:keepLines/>
      </w:pPr>
      <w:r w:rsidRPr="00DC046A">
        <w:rPr>
          <w:color w:val="FF0000"/>
        </w:rPr>
        <w:t>LATE DOC</w:t>
      </w:r>
      <w:r>
        <w:t>:</w:t>
      </w:r>
      <w:r w:rsidRPr="00B465C0">
        <w:t xml:space="preserve"> </w:t>
      </w:r>
      <w:r w:rsidR="00AC0F3B">
        <w:t xml:space="preserve">This was </w:t>
      </w:r>
      <w:r w:rsidR="00AC0F3B" w:rsidRPr="00AC0F3B">
        <w:rPr>
          <w:color w:val="FF0000"/>
        </w:rPr>
        <w:t>withdrawn</w:t>
      </w:r>
      <w:r w:rsidR="00AC0F3B">
        <w:t xml:space="preserve"> (not provided).</w:t>
      </w:r>
    </w:p>
    <w:p w:rsidR="000552F9" w:rsidRDefault="000552F9" w:rsidP="000552F9">
      <w:pPr>
        <w:pStyle w:val="NormTop"/>
      </w:pPr>
      <w:r>
        <w:rPr>
          <w:color w:val="0000FF"/>
        </w:rPr>
        <w:t>TD S2</w:t>
      </w:r>
      <w:r>
        <w:rPr>
          <w:color w:val="0000FF"/>
        </w:rPr>
        <w:noBreakHyphen/>
        <w:t>171195</w:t>
      </w:r>
      <w:r w:rsidRPr="00DC046A">
        <w:t xml:space="preserve"> </w:t>
      </w:r>
      <w:r>
        <w:t xml:space="preserve">(SID NEW) Study on the phase 2 work for the 5G system architecture. (Source: Huawei, China Unicom, China Telecom, CATT, </w:t>
      </w:r>
      <w:r w:rsidRPr="00DC046A">
        <w:rPr>
          <w:noProof/>
        </w:rPr>
        <w:t>HiSilicon</w:t>
      </w:r>
      <w:r>
        <w:t>, Telecom Italia, Intel, ETRI).</w:t>
      </w:r>
      <w:r>
        <w:br/>
      </w:r>
      <w:r w:rsidRPr="00DC046A">
        <w:rPr>
          <w:b/>
        </w:rPr>
        <w:t>Abstract:</w:t>
      </w:r>
      <w:r w:rsidRPr="00DC046A">
        <w:t xml:space="preserve"> </w:t>
      </w:r>
      <w:r>
        <w:t>The objective of this 2nd phase study is to complete the design of the system architecture for the 5G network.</w:t>
      </w:r>
    </w:p>
    <w:p w:rsidR="000552F9" w:rsidRPr="00DC046A" w:rsidRDefault="000552F9" w:rsidP="000552F9">
      <w:pPr>
        <w:keepNext/>
        <w:keepLines/>
      </w:pPr>
      <w:r>
        <w:rPr>
          <w:b/>
        </w:rPr>
        <w:t>Discussion and conclusion:</w:t>
      </w:r>
    </w:p>
    <w:p w:rsidR="000552F9" w:rsidRPr="00F6362A" w:rsidRDefault="00B465C0" w:rsidP="000552F9">
      <w:pPr>
        <w:keepLines/>
      </w:pPr>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71234</w:t>
      </w:r>
      <w:r w:rsidR="00367661">
        <w:t xml:space="preserve">. </w:t>
      </w:r>
      <w:r w:rsidR="00D84BB2">
        <w:t xml:space="preserve">There were some comments that this large overall study work item would be better split into separate smaller studies. </w:t>
      </w:r>
      <w:r w:rsidR="00F6362A">
        <w:t xml:space="preserve">Companies should consider bringing smaller study items to the next meeting. This was then </w:t>
      </w:r>
      <w:r w:rsidR="00F6362A">
        <w:rPr>
          <w:color w:val="0000FF"/>
        </w:rPr>
        <w:t>noted</w:t>
      </w:r>
      <w:r w:rsidR="00F6362A">
        <w:t>.</w:t>
      </w:r>
    </w:p>
    <w:p w:rsidR="00B465C0" w:rsidRDefault="00B465C0" w:rsidP="00B465C0">
      <w:pPr>
        <w:pStyle w:val="NormTop"/>
      </w:pPr>
      <w:r>
        <w:rPr>
          <w:color w:val="0000FF"/>
        </w:rPr>
        <w:t>TD S2</w:t>
      </w:r>
      <w:r>
        <w:rPr>
          <w:color w:val="0000FF"/>
        </w:rPr>
        <w:noBreakHyphen/>
        <w:t>171211</w:t>
      </w:r>
      <w:r w:rsidRPr="00DC046A">
        <w:t xml:space="preserve"> </w:t>
      </w:r>
      <w:r>
        <w:t>(WID NEW) EPC support for Option 3/3a/3x Dual Connectivity with New Radio. (Source: Vodafone, AT&amp;T, NTT DOCOMO, Ericsson, Qualcomm Inc).</w:t>
      </w:r>
      <w:r>
        <w:br/>
      </w:r>
      <w:r w:rsidRPr="00DC046A">
        <w:rPr>
          <w:b/>
        </w:rPr>
        <w:t>Abstract:</w:t>
      </w:r>
      <w:r w:rsidRPr="00DC046A">
        <w:t xml:space="preserve"> </w:t>
      </w:r>
      <w:r>
        <w:t>EPC impacts to support for Option 3/3a/3x.</w:t>
      </w:r>
    </w:p>
    <w:p w:rsidR="00B465C0" w:rsidRPr="00DC046A" w:rsidRDefault="00B465C0" w:rsidP="00B465C0">
      <w:pPr>
        <w:keepNext/>
        <w:keepLines/>
      </w:pPr>
      <w:r>
        <w:rPr>
          <w:b/>
        </w:rPr>
        <w:t>Discussion and conclusion:</w:t>
      </w:r>
    </w:p>
    <w:p w:rsidR="00B465C0" w:rsidRPr="00B465C0" w:rsidRDefault="00B465C0" w:rsidP="00B465C0">
      <w:pPr>
        <w:keepLines/>
      </w:pPr>
      <w:r w:rsidRPr="00DC046A">
        <w:rPr>
          <w:color w:val="0000FF"/>
        </w:rPr>
        <w:t>LATE REQ</w:t>
      </w:r>
      <w:r>
        <w:t xml:space="preserve">: </w:t>
      </w:r>
      <w:r w:rsidRPr="00DC046A">
        <w:rPr>
          <w:color w:val="FF0000"/>
        </w:rPr>
        <w:t>LATE DOC</w:t>
      </w:r>
      <w:r>
        <w:t xml:space="preserve">: Rx 10/02 18:40. This was reviewed and some questions and comments were made.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71233</w:t>
      </w:r>
      <w:r w:rsidR="00F6362A">
        <w:t xml:space="preserve">. It was suggested to leave the SA WG3 objectives for SA WG3 to add. The following note should also be clarified and added as normal text. Alignment with RAN WG2/RAN WG3 NR work should be added. China Mobile asked how the work can be completed by September 2017 without impacting the current 5G work. </w:t>
      </w:r>
      <w:r w:rsidR="00CA7B20">
        <w:t xml:space="preserve">The TSG SA Chairman suggested that information should be provided by TSG RAN before the work is started. Qualcomm commented that there is currently no WID in TSG RAN for this and did not think this should be put on hold until work starts in RAN WGs. This was further discussed off-line and revised in </w:t>
      </w:r>
      <w:r w:rsidR="00CA7B20" w:rsidRPr="00916E52">
        <w:rPr>
          <w:rFonts w:cs="Arial"/>
          <w:color w:val="0000FF"/>
          <w:szCs w:val="16"/>
          <w:lang w:eastAsia="en-US"/>
        </w:rPr>
        <w:t>TD S2</w:t>
      </w:r>
      <w:r w:rsidR="00CA7B20" w:rsidRPr="00916E52">
        <w:rPr>
          <w:rFonts w:cs="Arial"/>
          <w:color w:val="0000FF"/>
          <w:szCs w:val="16"/>
          <w:lang w:eastAsia="en-US"/>
        </w:rPr>
        <w:noBreakHyphen/>
        <w:t>1</w:t>
      </w:r>
      <w:r w:rsidR="00CA7B20">
        <w:rPr>
          <w:rFonts w:cs="Arial"/>
          <w:color w:val="0000FF"/>
          <w:szCs w:val="16"/>
          <w:lang w:eastAsia="en-US"/>
        </w:rPr>
        <w:t>71551</w:t>
      </w:r>
      <w:r w:rsidR="00CA7B20">
        <w:t>.</w:t>
      </w:r>
      <w:r w:rsidRPr="00916E52">
        <w:rPr>
          <w:lang w:eastAsia="en-US"/>
        </w:rPr>
        <w:t xml:space="preserve"> </w:t>
      </w:r>
      <w:r w:rsidR="00CD494C">
        <w:rPr>
          <w:lang w:eastAsia="en-US"/>
        </w:rPr>
        <w:t xml:space="preserve">This was reviewed and revised to remove revision marks in </w:t>
      </w:r>
      <w:r w:rsidR="00CD494C" w:rsidRPr="00CD494C">
        <w:rPr>
          <w:rFonts w:cs="Arial"/>
          <w:color w:val="0000FF"/>
          <w:szCs w:val="16"/>
          <w:lang w:eastAsia="en-US"/>
        </w:rPr>
        <w:t>TD S2</w:t>
      </w:r>
      <w:r w:rsidR="00CD494C" w:rsidRPr="00CD494C">
        <w:rPr>
          <w:rFonts w:cs="Arial"/>
          <w:color w:val="0000FF"/>
          <w:szCs w:val="16"/>
          <w:lang w:eastAsia="en-US"/>
        </w:rPr>
        <w:noBreakHyphen/>
        <w:t>17</w:t>
      </w:r>
      <w:r w:rsidR="00CD494C">
        <w:rPr>
          <w:rFonts w:cs="Arial"/>
          <w:color w:val="0000FF"/>
          <w:szCs w:val="16"/>
          <w:lang w:eastAsia="en-US"/>
        </w:rPr>
        <w:t>1610</w:t>
      </w:r>
      <w:r w:rsidR="00CD494C" w:rsidRPr="00916E52">
        <w:rPr>
          <w:lang w:eastAsia="en-US"/>
        </w:rPr>
        <w:t xml:space="preserve"> </w:t>
      </w:r>
      <w:r w:rsidR="00CD494C">
        <w:t xml:space="preserve">which was </w:t>
      </w:r>
      <w:r w:rsidR="00CD494C">
        <w:rPr>
          <w:color w:val="FF0000"/>
        </w:rPr>
        <w:t>approved</w:t>
      </w:r>
      <w:r w:rsidR="00CD494C">
        <w:t>.</w:t>
      </w:r>
    </w:p>
    <w:p w:rsidR="00695BC9" w:rsidRDefault="000552F9" w:rsidP="000552F9">
      <w:pPr>
        <w:pStyle w:val="Heading2"/>
      </w:pPr>
      <w:bookmarkStart w:id="37" w:name="_Toc477526587"/>
      <w:r>
        <w:t>7.2</w:t>
      </w:r>
      <w:r>
        <w:tab/>
        <w:t>Review of the Work Plan</w:t>
      </w:r>
      <w:bookmarkEnd w:id="37"/>
    </w:p>
    <w:p w:rsidR="002A4F4D" w:rsidRDefault="002A4F4D" w:rsidP="002A4F4D">
      <w:pPr>
        <w:keepNext/>
        <w:keepLines/>
      </w:pPr>
      <w:r>
        <w:rPr>
          <w:color w:val="0000FF"/>
        </w:rPr>
        <w:t>TD S2</w:t>
      </w:r>
      <w:r>
        <w:rPr>
          <w:color w:val="0000FF"/>
        </w:rPr>
        <w:noBreakHyphen/>
        <w:t>171146</w:t>
      </w:r>
      <w:r w:rsidRPr="00076DE5">
        <w:t xml:space="preserve"> </w:t>
      </w:r>
      <w:r>
        <w:t>(OTHER) SA WG2 Work Planning Worksheet. (Source: SA WG2 Chairman).</w:t>
      </w:r>
      <w:r>
        <w:br/>
      </w:r>
      <w:r w:rsidRPr="00076DE5">
        <w:rPr>
          <w:b/>
        </w:rPr>
        <w:t>Abstract:</w:t>
      </w:r>
      <w:r w:rsidRPr="00076DE5">
        <w:t xml:space="preserve"> </w:t>
      </w:r>
      <w:r>
        <w:t>A revision of this document will capture agreements during work planning as SA WG2 preparations for TSG SA and/or for future SA WG2 meetings.</w:t>
      </w:r>
    </w:p>
    <w:p w:rsidR="002A4F4D" w:rsidRPr="00076DE5" w:rsidRDefault="002A4F4D" w:rsidP="002A4F4D">
      <w:pPr>
        <w:keepNext/>
        <w:keepLines/>
      </w:pPr>
      <w:r>
        <w:rPr>
          <w:b/>
        </w:rPr>
        <w:t>Discussion and conclusion:</w:t>
      </w:r>
    </w:p>
    <w:p w:rsidR="002A4F4D" w:rsidRPr="00CA7B20" w:rsidRDefault="00CA7B20" w:rsidP="002A4F4D">
      <w:pPr>
        <w:keepLines/>
      </w:pPr>
      <w:r>
        <w:t xml:space="preserve">This was updated with completion estimates for each work item and the SA WG2 Chairman will report the update to the MCC work plan manager. This was then </w:t>
      </w:r>
      <w:r>
        <w:rPr>
          <w:color w:val="0000FF"/>
        </w:rPr>
        <w:t>noted</w:t>
      </w:r>
      <w:r>
        <w:t>.</w:t>
      </w:r>
    </w:p>
    <w:p w:rsidR="004A5AA9" w:rsidRDefault="004A5AA9" w:rsidP="004A5AA9">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71545</w:t>
      </w:r>
      <w:r w:rsidRPr="00916E52">
        <w:rPr>
          <w:lang w:eastAsia="en-US"/>
        </w:rPr>
        <w:t xml:space="preserve"> </w:t>
      </w:r>
      <w:r>
        <w:rPr>
          <w:lang w:eastAsia="en-US"/>
        </w:rPr>
        <w:t xml:space="preserve">(LS OUT) [DRAFT] LS on Light-Weight RRC connection support in EPS. </w:t>
      </w:r>
      <w:r>
        <w:t>(Source: Nokia).</w:t>
      </w:r>
      <w:r>
        <w:br/>
      </w:r>
      <w:r w:rsidRPr="00076DE5">
        <w:rPr>
          <w:b/>
        </w:rPr>
        <w:t>Abstract:</w:t>
      </w:r>
      <w:r>
        <w:t xml:space="preserve"> </w:t>
      </w:r>
      <w:r>
        <w:rPr>
          <w:lang w:eastAsia="en-US"/>
        </w:rPr>
        <w:t>To: RAN WG2, RAN WG3, CT WG1, CT WG4, TSG RAN, TSG SA, TSG CT.</w:t>
      </w:r>
    </w:p>
    <w:p w:rsidR="004A5AA9" w:rsidRDefault="004A5AA9" w:rsidP="004A5AA9">
      <w:pPr>
        <w:keepNext/>
        <w:keepLines/>
        <w:rPr>
          <w:b/>
          <w:lang w:eastAsia="en-US"/>
        </w:rPr>
      </w:pPr>
      <w:r w:rsidRPr="004A5AA9">
        <w:rPr>
          <w:b/>
          <w:lang w:eastAsia="en-US"/>
        </w:rPr>
        <w:t>Discussion and conclusion:</w:t>
      </w:r>
    </w:p>
    <w:p w:rsidR="004A5AA9" w:rsidRDefault="00600962" w:rsidP="004A5AA9">
      <w:pPr>
        <w:keepLines/>
      </w:pPr>
      <w:r w:rsidRPr="00600962">
        <w:t xml:space="preserve">Created </w:t>
      </w:r>
      <w:r>
        <w:t xml:space="preserve">off-line </w:t>
      </w:r>
      <w:r w:rsidRPr="00600962">
        <w:t xml:space="preserve">at meeting. </w:t>
      </w:r>
      <w:r w:rsidR="00FC0C0E">
        <w:t xml:space="preserve">This was </w:t>
      </w:r>
      <w:r w:rsidR="00FC0C0E" w:rsidRPr="00FC0C0E">
        <w:rPr>
          <w:color w:val="0000FF"/>
        </w:rPr>
        <w:t>not handled</w:t>
      </w:r>
      <w:r w:rsidR="00FC0C0E">
        <w:t>.</w:t>
      </w:r>
    </w:p>
    <w:p w:rsidR="00F16B01" w:rsidRDefault="00F16B01" w:rsidP="00F16B01">
      <w:pPr>
        <w:pStyle w:val="Heading2"/>
      </w:pPr>
      <w:bookmarkStart w:id="38" w:name="_Toc477526588"/>
      <w:r>
        <w:lastRenderedPageBreak/>
        <w:t>7.3</w:t>
      </w:r>
      <w:r>
        <w:tab/>
        <w:t>Planning future meetings</w:t>
      </w:r>
      <w:bookmarkEnd w:id="38"/>
    </w:p>
    <w:p w:rsidR="002B45A6" w:rsidRDefault="002B45A6" w:rsidP="00C90D46">
      <w:pPr>
        <w:pStyle w:val="H6"/>
      </w:pPr>
      <w:r>
        <w:t xml:space="preserve">Future meeting </w:t>
      </w:r>
      <w:r w:rsidRPr="00EC74C0">
        <w:t>Calendar</w:t>
      </w:r>
      <w:r>
        <w:t>:</w:t>
      </w:r>
    </w:p>
    <w:p w:rsidR="002B45A6" w:rsidRPr="00D96776" w:rsidRDefault="002B45A6" w:rsidP="00C90D46">
      <w:pPr>
        <w:keepNext/>
        <w:keepLines/>
        <w:rPr>
          <w:lang w:eastAsia="en-US"/>
        </w:rPr>
      </w:pPr>
      <w:r>
        <w:rPr>
          <w:lang w:eastAsia="en-US"/>
        </w:rPr>
        <w:t xml:space="preserve">See: </w:t>
      </w:r>
      <w:hyperlink r:id="rId9" w:history="1">
        <w:r>
          <w:rPr>
            <w:rStyle w:val="Hyperlink"/>
            <w:lang w:eastAsia="en-US"/>
          </w:rPr>
          <w:t>SA WG2 meeting Calendar</w:t>
        </w:r>
      </w:hyperlink>
    </w:p>
    <w:tbl>
      <w:tblPr>
        <w:tblW w:w="9000" w:type="dxa"/>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2369"/>
        <w:gridCol w:w="828"/>
        <w:gridCol w:w="2481"/>
        <w:gridCol w:w="2313"/>
        <w:gridCol w:w="854"/>
        <w:gridCol w:w="155"/>
      </w:tblGrid>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TITLE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TYPE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DATES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LOCATION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CTRY </w:t>
            </w:r>
          </w:p>
        </w:tc>
        <w:tc>
          <w:tcPr>
            <w:tcW w:w="0" w:type="auto"/>
            <w:tcBorders>
              <w:top w:val="outset" w:sz="6" w:space="0" w:color="auto"/>
            </w:tcBorders>
            <w:shd w:val="clear" w:color="auto" w:fill="F2F2F2"/>
            <w:vAlign w:val="center"/>
            <w:hideMark/>
          </w:tcPr>
          <w:p w:rsidR="002B45A6" w:rsidRPr="009D3618" w:rsidRDefault="002B45A6" w:rsidP="008E596F">
            <w:pPr>
              <w:pStyle w:val="TAH"/>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Mar</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w:t>
            </w:r>
            <w:r>
              <w:t xml:space="preserve">20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27 - 31 Mar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8006D6" w:rsidP="008E596F">
            <w:pPr>
              <w:pStyle w:val="TAL"/>
            </w:pPr>
            <w:r>
              <w:t>South Korea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May</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w:t>
            </w:r>
            <w:r>
              <w:t>21</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15 - 19 May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695BC9" w:rsidRDefault="00695BC9" w:rsidP="008E596F">
            <w:pPr>
              <w:pStyle w:val="TAL"/>
              <w:rPr>
                <w:color w:val="0000FF"/>
              </w:rPr>
            </w:pPr>
            <w:r w:rsidRPr="00695BC9">
              <w:rPr>
                <w:color w:val="0000FF"/>
              </w:rPr>
              <w:t>Hangzhou</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695BC9" w:rsidRDefault="002B45A6" w:rsidP="008E596F">
            <w:pPr>
              <w:pStyle w:val="TAL"/>
              <w:rPr>
                <w:color w:val="0000FF"/>
              </w:rPr>
            </w:pPr>
            <w:r w:rsidRPr="00695BC9">
              <w:rPr>
                <w:color w:val="0000FF"/>
              </w:rPr>
              <w:t>CN</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Jun</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3GPPSA2#122</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26 - 30 Jun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Aug</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w:t>
            </w:r>
            <w:r>
              <w:t>22-BIS</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21 - 25 Aug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695BC9" w:rsidRDefault="00695BC9" w:rsidP="008E596F">
            <w:pPr>
              <w:pStyle w:val="TAL"/>
              <w:rPr>
                <w:noProof/>
                <w:color w:val="0000FF"/>
              </w:rPr>
            </w:pPr>
            <w:r w:rsidRPr="00695BC9">
              <w:rPr>
                <w:noProof/>
                <w:color w:val="0000FF"/>
              </w:rPr>
              <w:t>Sophia Antipolis</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695BC9" w:rsidRDefault="00695BC9" w:rsidP="008E596F">
            <w:pPr>
              <w:pStyle w:val="TAL"/>
              <w:rPr>
                <w:color w:val="0000FF"/>
              </w:rPr>
            </w:pPr>
            <w:r w:rsidRPr="00695BC9">
              <w:rPr>
                <w:color w:val="0000FF"/>
              </w:rPr>
              <w:t>FR</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Oct</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w:t>
            </w:r>
            <w:r>
              <w:t xml:space="preserve">23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23 - 27 Oct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Ljubljana</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695BC9" w:rsidP="008E596F">
            <w:pPr>
              <w:pStyle w:val="TAL"/>
            </w:pPr>
            <w:r>
              <w:t>SI</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Nov</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3GPPSA2#124</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27 Nov - 1 Dec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w:t>
            </w:r>
          </w:p>
        </w:tc>
        <w:tc>
          <w:tcPr>
            <w:tcW w:w="0" w:type="auto"/>
            <w:vAlign w:val="center"/>
            <w:hideMark/>
          </w:tcPr>
          <w:p w:rsidR="002B45A6" w:rsidRPr="009D3618" w:rsidRDefault="002B45A6" w:rsidP="008E596F">
            <w:pPr>
              <w:pStyle w:val="TAL"/>
            </w:pPr>
          </w:p>
        </w:tc>
      </w:tr>
      <w:tr w:rsidR="00695BC9" w:rsidRPr="009D3618" w:rsidTr="009665D7">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695BC9" w:rsidRPr="009D3618" w:rsidRDefault="00695BC9" w:rsidP="00695BC9">
            <w:pPr>
              <w:pStyle w:val="TAH"/>
            </w:pPr>
            <w:r>
              <w:t>Jan</w:t>
            </w:r>
            <w:r w:rsidRPr="009D3618">
              <w:t xml:space="preserve"> 201</w:t>
            </w:r>
            <w:r>
              <w:t>8</w:t>
            </w:r>
            <w:r w:rsidRPr="009D3618">
              <w:t xml:space="preserve"> </w:t>
            </w:r>
          </w:p>
        </w:tc>
      </w:tr>
      <w:tr w:rsidR="00695BC9" w:rsidRPr="009D3618" w:rsidTr="009665D7">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695BC9">
            <w:pPr>
              <w:pStyle w:val="TAL"/>
            </w:pPr>
            <w:r>
              <w:t>3GPPSA2#125</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9665D7">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9665D7">
            <w:pPr>
              <w:pStyle w:val="TAL"/>
            </w:pPr>
            <w:r>
              <w:t>22 - 26 Jan 2018</w:t>
            </w:r>
          </w:p>
        </w:tc>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9665D7">
            <w:pPr>
              <w:pStyle w:val="TAL"/>
            </w:pPr>
            <w:r>
              <w:t>EU (TBD)</w:t>
            </w:r>
          </w:p>
        </w:tc>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9665D7">
            <w:pPr>
              <w:pStyle w:val="TAL"/>
            </w:pPr>
            <w:r>
              <w:t>EU</w:t>
            </w:r>
          </w:p>
        </w:tc>
        <w:tc>
          <w:tcPr>
            <w:tcW w:w="0" w:type="auto"/>
            <w:vAlign w:val="center"/>
            <w:hideMark/>
          </w:tcPr>
          <w:p w:rsidR="00695BC9" w:rsidRPr="009D3618" w:rsidRDefault="00695BC9" w:rsidP="009665D7">
            <w:pPr>
              <w:pStyle w:val="TAL"/>
            </w:pPr>
          </w:p>
        </w:tc>
      </w:tr>
      <w:tr w:rsidR="00695BC9" w:rsidRPr="009D3618" w:rsidTr="009665D7">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695BC9" w:rsidRPr="009D3618" w:rsidRDefault="00695BC9" w:rsidP="00695BC9">
            <w:pPr>
              <w:pStyle w:val="TAH"/>
            </w:pPr>
            <w:r>
              <w:t>Feb</w:t>
            </w:r>
            <w:r w:rsidRPr="009D3618">
              <w:t xml:space="preserve"> 201</w:t>
            </w:r>
            <w:r>
              <w:t>8</w:t>
            </w:r>
            <w:r w:rsidRPr="009D3618">
              <w:t xml:space="preserve"> </w:t>
            </w:r>
          </w:p>
        </w:tc>
      </w:tr>
      <w:tr w:rsidR="00695BC9" w:rsidRPr="009D3618" w:rsidTr="009665D7">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695BC9">
            <w:pPr>
              <w:pStyle w:val="TAL"/>
            </w:pPr>
            <w:r>
              <w:t>3GPPSA2#126</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9665D7">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9665D7">
            <w:pPr>
              <w:pStyle w:val="TAL"/>
            </w:pPr>
            <w:r>
              <w:t>26 Feb - 2 Mar 2018</w:t>
            </w:r>
          </w:p>
        </w:tc>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9665D7">
            <w:pPr>
              <w:pStyle w:val="TAL"/>
            </w:pPr>
            <w:r>
              <w:t>TBD</w:t>
            </w:r>
          </w:p>
        </w:tc>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9665D7">
            <w:pPr>
              <w:pStyle w:val="TAL"/>
            </w:pPr>
          </w:p>
        </w:tc>
        <w:tc>
          <w:tcPr>
            <w:tcW w:w="0" w:type="auto"/>
            <w:vAlign w:val="center"/>
            <w:hideMark/>
          </w:tcPr>
          <w:p w:rsidR="00695BC9" w:rsidRPr="009D3618" w:rsidRDefault="00695BC9" w:rsidP="009665D7">
            <w:pPr>
              <w:pStyle w:val="TAL"/>
            </w:pPr>
          </w:p>
        </w:tc>
      </w:tr>
    </w:tbl>
    <w:p w:rsidR="002B45A6" w:rsidRDefault="002B45A6" w:rsidP="002B45A6"/>
    <w:p w:rsidR="00A7289E" w:rsidRDefault="00A7289E" w:rsidP="00A7289E">
      <w:pPr>
        <w:pStyle w:val="Heading1"/>
      </w:pPr>
      <w:bookmarkStart w:id="39" w:name="_Toc477526589"/>
      <w:r>
        <w:t>8</w:t>
      </w:r>
      <w:r>
        <w:tab/>
        <w:t>AOB</w:t>
      </w:r>
      <w:bookmarkEnd w:id="39"/>
    </w:p>
    <w:p w:rsidR="00C90D46" w:rsidRDefault="007A316D" w:rsidP="00C90D46">
      <w:r>
        <w:t>The SA WG2 Chairman reminded the group that re-elections of Chairman and the 2 Vice Chairmen will be set for SA WG2 meeting</w:t>
      </w:r>
      <w:r w:rsidR="006102A1">
        <w:t xml:space="preserve"> #121, 15 - 19 May 2017</w:t>
      </w:r>
      <w:r>
        <w:t xml:space="preserve"> in Hangzhou, P.R. China.</w:t>
      </w:r>
    </w:p>
    <w:p w:rsidR="002B45A6" w:rsidRDefault="00C90D46" w:rsidP="00C90D46">
      <w:pPr>
        <w:pStyle w:val="Heading1"/>
      </w:pPr>
      <w:r>
        <w:t xml:space="preserve"> </w:t>
      </w:r>
      <w:bookmarkStart w:id="40" w:name="_Toc477526590"/>
      <w:r w:rsidR="002B45A6">
        <w:t>9</w:t>
      </w:r>
      <w:r w:rsidR="002B45A6">
        <w:tab/>
        <w:t>Close of the Meeting</w:t>
      </w:r>
      <w:bookmarkEnd w:id="40"/>
    </w:p>
    <w:p w:rsidR="002B45A6" w:rsidRPr="007A316D" w:rsidRDefault="002B45A6" w:rsidP="002B45A6">
      <w:r w:rsidRPr="007A316D">
        <w:t>The SA WG2 Chairman thanked the hosts for organising this meeting, the Vice Chairmen, the session Convenors and delegates for their hard work and attendance at this meeting. He thanked the MCC Secretary, Maurice Pope, for taking the meeting notes and closed the meeting.</w:t>
      </w:r>
    </w:p>
    <w:p w:rsidR="00C90D46" w:rsidRPr="00F773C0" w:rsidRDefault="00C90D46" w:rsidP="002B45A6">
      <w:pPr>
        <w:rPr>
          <w:sz w:val="12"/>
          <w:szCs w:val="12"/>
        </w:rPr>
      </w:pPr>
    </w:p>
    <w:p w:rsidR="00195499" w:rsidRDefault="00195499" w:rsidP="00757DEE">
      <w:pPr>
        <w:rPr>
          <w:lang w:eastAsia="en-US"/>
        </w:rPr>
        <w:sectPr w:rsidR="00195499" w:rsidSect="008102E4">
          <w:headerReference w:type="default" r:id="rId10"/>
          <w:pgSz w:w="11906" w:h="16838"/>
          <w:pgMar w:top="1134" w:right="1021" w:bottom="1134" w:left="1021" w:header="709" w:footer="709" w:gutter="0"/>
          <w:cols w:space="708"/>
          <w:docGrid w:linePitch="360"/>
        </w:sectPr>
      </w:pPr>
    </w:p>
    <w:p w:rsidR="00D760F9" w:rsidRDefault="00D760F9" w:rsidP="00D760F9">
      <w:pPr>
        <w:pStyle w:val="Heading9"/>
      </w:pPr>
      <w:bookmarkStart w:id="41" w:name="_Toc477526591"/>
      <w:r>
        <w:lastRenderedPageBreak/>
        <w:t>Annex A</w:t>
      </w:r>
      <w:r>
        <w:tab/>
        <w:t>Summary of Output</w:t>
      </w:r>
      <w:bookmarkEnd w:id="41"/>
    </w:p>
    <w:p w:rsidR="00C171C5" w:rsidRDefault="00C171C5" w:rsidP="00C171C5">
      <w:pPr>
        <w:pStyle w:val="Heading1"/>
      </w:pPr>
      <w:bookmarkStart w:id="42" w:name="_Toc477526592"/>
      <w:r>
        <w:t>A.1</w:t>
      </w:r>
      <w:r>
        <w:tab/>
        <w:t>List of meeting documents ordered by TD number</w:t>
      </w:r>
      <w:bookmarkEnd w:id="42"/>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134"/>
        <w:gridCol w:w="794"/>
        <w:gridCol w:w="1757"/>
        <w:gridCol w:w="1559"/>
        <w:gridCol w:w="891"/>
        <w:gridCol w:w="607"/>
        <w:gridCol w:w="631"/>
        <w:gridCol w:w="443"/>
        <w:gridCol w:w="686"/>
        <w:gridCol w:w="570"/>
        <w:gridCol w:w="1275"/>
        <w:gridCol w:w="1595"/>
        <w:gridCol w:w="1554"/>
        <w:gridCol w:w="1104"/>
      </w:tblGrid>
      <w:tr w:rsidR="00C171C5" w:rsidRPr="005116E5" w:rsidTr="00EF203E">
        <w:trPr>
          <w:tblHeader/>
        </w:trPr>
        <w:tc>
          <w:tcPr>
            <w:tcW w:w="534" w:type="dxa"/>
            <w:shd w:val="clear" w:color="auto" w:fill="F3F3F3"/>
          </w:tcPr>
          <w:p w:rsidR="00C171C5" w:rsidRPr="005116E5" w:rsidRDefault="00C171C5" w:rsidP="00B6030D">
            <w:pPr>
              <w:pStyle w:val="TAH"/>
              <w:rPr>
                <w:sz w:val="16"/>
              </w:rPr>
            </w:pPr>
            <w:r w:rsidRPr="005116E5">
              <w:rPr>
                <w:sz w:val="16"/>
              </w:rPr>
              <w:t>AI</w:t>
            </w:r>
          </w:p>
        </w:tc>
        <w:tc>
          <w:tcPr>
            <w:tcW w:w="1134" w:type="dxa"/>
            <w:shd w:val="clear" w:color="auto" w:fill="F3F3F3"/>
          </w:tcPr>
          <w:p w:rsidR="00C171C5" w:rsidRPr="005116E5" w:rsidRDefault="00C171C5" w:rsidP="00B6030D">
            <w:pPr>
              <w:pStyle w:val="TAH"/>
              <w:rPr>
                <w:sz w:val="16"/>
              </w:rPr>
            </w:pPr>
            <w:r w:rsidRPr="005116E5">
              <w:rPr>
                <w:sz w:val="16"/>
              </w:rPr>
              <w:t>TD</w:t>
            </w:r>
          </w:p>
        </w:tc>
        <w:tc>
          <w:tcPr>
            <w:tcW w:w="794" w:type="dxa"/>
            <w:shd w:val="clear" w:color="auto" w:fill="F3F3F3"/>
          </w:tcPr>
          <w:p w:rsidR="00C171C5" w:rsidRPr="005116E5" w:rsidRDefault="00C171C5" w:rsidP="00B6030D">
            <w:pPr>
              <w:pStyle w:val="TAH"/>
              <w:rPr>
                <w:sz w:val="16"/>
              </w:rPr>
            </w:pPr>
            <w:r w:rsidRPr="005116E5">
              <w:rPr>
                <w:sz w:val="16"/>
              </w:rPr>
              <w:t>Type</w:t>
            </w:r>
          </w:p>
        </w:tc>
        <w:tc>
          <w:tcPr>
            <w:tcW w:w="1757" w:type="dxa"/>
            <w:shd w:val="clear" w:color="auto" w:fill="F3F3F3"/>
          </w:tcPr>
          <w:p w:rsidR="00C171C5" w:rsidRPr="005116E5" w:rsidRDefault="00C171C5" w:rsidP="00B6030D">
            <w:pPr>
              <w:pStyle w:val="TAH"/>
              <w:rPr>
                <w:sz w:val="16"/>
              </w:rPr>
            </w:pPr>
            <w:r w:rsidRPr="005116E5">
              <w:rPr>
                <w:sz w:val="16"/>
              </w:rPr>
              <w:t>Title</w:t>
            </w:r>
          </w:p>
        </w:tc>
        <w:tc>
          <w:tcPr>
            <w:tcW w:w="1559" w:type="dxa"/>
            <w:shd w:val="clear" w:color="auto" w:fill="F3F3F3"/>
          </w:tcPr>
          <w:p w:rsidR="00C171C5" w:rsidRPr="005116E5" w:rsidRDefault="00C171C5" w:rsidP="00B6030D">
            <w:pPr>
              <w:pStyle w:val="TAH"/>
              <w:rPr>
                <w:sz w:val="16"/>
              </w:rPr>
            </w:pPr>
            <w:r w:rsidRPr="005116E5">
              <w:rPr>
                <w:sz w:val="16"/>
              </w:rPr>
              <w:t>Source</w:t>
            </w:r>
          </w:p>
        </w:tc>
        <w:tc>
          <w:tcPr>
            <w:tcW w:w="891" w:type="dxa"/>
            <w:shd w:val="clear" w:color="auto" w:fill="F3F3F3"/>
          </w:tcPr>
          <w:p w:rsidR="00C171C5" w:rsidRPr="005116E5" w:rsidRDefault="00C171C5" w:rsidP="00B6030D">
            <w:pPr>
              <w:pStyle w:val="TAH"/>
              <w:rPr>
                <w:sz w:val="16"/>
              </w:rPr>
            </w:pPr>
            <w:r w:rsidRPr="005116E5">
              <w:rPr>
                <w:sz w:val="16"/>
              </w:rPr>
              <w:t>Specification</w:t>
            </w:r>
          </w:p>
        </w:tc>
        <w:tc>
          <w:tcPr>
            <w:tcW w:w="607" w:type="dxa"/>
            <w:shd w:val="clear" w:color="auto" w:fill="F3F3F3"/>
          </w:tcPr>
          <w:p w:rsidR="00C171C5" w:rsidRPr="005116E5" w:rsidRDefault="00C171C5" w:rsidP="00B6030D">
            <w:pPr>
              <w:pStyle w:val="TAH"/>
              <w:rPr>
                <w:sz w:val="16"/>
              </w:rPr>
            </w:pPr>
            <w:r w:rsidRPr="005116E5">
              <w:rPr>
                <w:sz w:val="16"/>
              </w:rPr>
              <w:t>CRNo</w:t>
            </w:r>
          </w:p>
        </w:tc>
        <w:tc>
          <w:tcPr>
            <w:tcW w:w="631" w:type="dxa"/>
            <w:shd w:val="clear" w:color="auto" w:fill="F3F3F3"/>
          </w:tcPr>
          <w:p w:rsidR="00C171C5" w:rsidRPr="005116E5" w:rsidRDefault="00C171C5" w:rsidP="00B6030D">
            <w:pPr>
              <w:pStyle w:val="TAH"/>
              <w:rPr>
                <w:sz w:val="16"/>
              </w:rPr>
            </w:pPr>
            <w:r w:rsidRPr="005116E5">
              <w:rPr>
                <w:sz w:val="16"/>
              </w:rPr>
              <w:t>CRrev</w:t>
            </w:r>
          </w:p>
        </w:tc>
        <w:tc>
          <w:tcPr>
            <w:tcW w:w="443" w:type="dxa"/>
            <w:shd w:val="clear" w:color="auto" w:fill="F3F3F3"/>
          </w:tcPr>
          <w:p w:rsidR="00C171C5" w:rsidRPr="005116E5" w:rsidRDefault="00C171C5" w:rsidP="00B6030D">
            <w:pPr>
              <w:pStyle w:val="TAH"/>
              <w:rPr>
                <w:sz w:val="16"/>
              </w:rPr>
            </w:pPr>
            <w:r w:rsidRPr="005116E5">
              <w:rPr>
                <w:sz w:val="16"/>
              </w:rPr>
              <w:t>Cat</w:t>
            </w:r>
          </w:p>
        </w:tc>
        <w:tc>
          <w:tcPr>
            <w:tcW w:w="686" w:type="dxa"/>
            <w:shd w:val="clear" w:color="auto" w:fill="F3F3F3"/>
          </w:tcPr>
          <w:p w:rsidR="00C171C5" w:rsidRPr="005116E5" w:rsidRDefault="00C171C5" w:rsidP="00B6030D">
            <w:pPr>
              <w:pStyle w:val="TAH"/>
              <w:rPr>
                <w:sz w:val="16"/>
              </w:rPr>
            </w:pPr>
            <w:r w:rsidRPr="005116E5">
              <w:rPr>
                <w:sz w:val="16"/>
              </w:rPr>
              <w:t>Ver</w:t>
            </w:r>
          </w:p>
        </w:tc>
        <w:tc>
          <w:tcPr>
            <w:tcW w:w="570" w:type="dxa"/>
            <w:shd w:val="clear" w:color="auto" w:fill="F3F3F3"/>
          </w:tcPr>
          <w:p w:rsidR="00C171C5" w:rsidRPr="005116E5" w:rsidRDefault="00C171C5" w:rsidP="00B6030D">
            <w:pPr>
              <w:pStyle w:val="TAH"/>
              <w:rPr>
                <w:sz w:val="16"/>
              </w:rPr>
            </w:pPr>
            <w:r w:rsidRPr="005116E5">
              <w:rPr>
                <w:sz w:val="16"/>
              </w:rPr>
              <w:t>Rel</w:t>
            </w:r>
          </w:p>
        </w:tc>
        <w:tc>
          <w:tcPr>
            <w:tcW w:w="1275" w:type="dxa"/>
            <w:shd w:val="clear" w:color="auto" w:fill="F3F3F3"/>
          </w:tcPr>
          <w:p w:rsidR="00C171C5" w:rsidRPr="005116E5" w:rsidRDefault="00C171C5" w:rsidP="00B6030D">
            <w:pPr>
              <w:pStyle w:val="TAH"/>
              <w:rPr>
                <w:sz w:val="16"/>
              </w:rPr>
            </w:pPr>
            <w:r w:rsidRPr="005116E5">
              <w:rPr>
                <w:sz w:val="16"/>
              </w:rPr>
              <w:t>WI</w:t>
            </w:r>
          </w:p>
        </w:tc>
        <w:tc>
          <w:tcPr>
            <w:tcW w:w="1595" w:type="dxa"/>
            <w:shd w:val="clear" w:color="auto" w:fill="F3F3F3"/>
          </w:tcPr>
          <w:p w:rsidR="00C171C5" w:rsidRPr="005116E5" w:rsidRDefault="00C171C5" w:rsidP="00B6030D">
            <w:pPr>
              <w:pStyle w:val="TAH"/>
              <w:rPr>
                <w:sz w:val="16"/>
              </w:rPr>
            </w:pPr>
            <w:r w:rsidRPr="005116E5">
              <w:rPr>
                <w:sz w:val="16"/>
              </w:rPr>
              <w:t>Comment</w:t>
            </w:r>
          </w:p>
        </w:tc>
        <w:tc>
          <w:tcPr>
            <w:tcW w:w="1554" w:type="dxa"/>
            <w:shd w:val="clear" w:color="auto" w:fill="F3F3F3"/>
          </w:tcPr>
          <w:p w:rsidR="00C171C5" w:rsidRPr="005116E5" w:rsidRDefault="00C171C5" w:rsidP="00B6030D">
            <w:pPr>
              <w:pStyle w:val="TAH"/>
              <w:rPr>
                <w:sz w:val="16"/>
              </w:rPr>
            </w:pPr>
            <w:r w:rsidRPr="005116E5">
              <w:rPr>
                <w:sz w:val="16"/>
              </w:rPr>
              <w:t>Decision</w:t>
            </w:r>
          </w:p>
        </w:tc>
        <w:tc>
          <w:tcPr>
            <w:tcW w:w="1104" w:type="dxa"/>
            <w:shd w:val="clear" w:color="auto" w:fill="F3F3F3"/>
          </w:tcPr>
          <w:p w:rsidR="00C171C5" w:rsidRPr="005116E5" w:rsidRDefault="00C171C5" w:rsidP="00B6030D">
            <w:pPr>
              <w:pStyle w:val="TAH"/>
              <w:rPr>
                <w:sz w:val="16"/>
              </w:rPr>
            </w:pPr>
            <w:r w:rsidRPr="005116E5">
              <w:rPr>
                <w:sz w:val="16"/>
              </w:rPr>
              <w:t>Revised to TD</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170701</w:t>
            </w:r>
          </w:p>
        </w:tc>
        <w:tc>
          <w:tcPr>
            <w:tcW w:w="794" w:type="dxa"/>
          </w:tcPr>
          <w:p w:rsidR="00EF203E" w:rsidRPr="008F6D61" w:rsidRDefault="00EF203E" w:rsidP="009402C8">
            <w:pPr>
              <w:pStyle w:val="TAL"/>
              <w:tabs>
                <w:tab w:val="clear" w:pos="284"/>
                <w:tab w:val="clear" w:pos="567"/>
              </w:tabs>
              <w:rPr>
                <w:sz w:val="16"/>
              </w:rPr>
            </w:pPr>
            <w:r w:rsidRPr="008F6D61">
              <w:rPr>
                <w:sz w:val="16"/>
              </w:rPr>
              <w:t>Agenda</w:t>
            </w:r>
          </w:p>
        </w:tc>
        <w:tc>
          <w:tcPr>
            <w:tcW w:w="1757" w:type="dxa"/>
          </w:tcPr>
          <w:p w:rsidR="00EF203E" w:rsidRPr="008F6D61" w:rsidRDefault="00EF203E" w:rsidP="009402C8">
            <w:pPr>
              <w:pStyle w:val="TAL"/>
              <w:tabs>
                <w:tab w:val="clear" w:pos="284"/>
                <w:tab w:val="clear" w:pos="567"/>
              </w:tabs>
              <w:rPr>
                <w:sz w:val="16"/>
              </w:rPr>
            </w:pPr>
            <w:r w:rsidRPr="008F6D61">
              <w:rPr>
                <w:sz w:val="16"/>
              </w:rPr>
              <w:t>Draft Agenda for SA WG2#119</w:t>
            </w:r>
          </w:p>
        </w:tc>
        <w:tc>
          <w:tcPr>
            <w:tcW w:w="1559" w:type="dxa"/>
          </w:tcPr>
          <w:p w:rsidR="00EF203E" w:rsidRPr="008F6D61" w:rsidRDefault="00EF203E" w:rsidP="009402C8">
            <w:pPr>
              <w:pStyle w:val="TAL"/>
              <w:tabs>
                <w:tab w:val="clear" w:pos="284"/>
                <w:tab w:val="clear" w:pos="567"/>
              </w:tabs>
              <w:rPr>
                <w:sz w:val="16"/>
              </w:rPr>
            </w:pPr>
            <w:r w:rsidRPr="008F6D61">
              <w:rPr>
                <w:sz w:val="16"/>
              </w:rPr>
              <w:t>SA WG2 Chairman</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Endorsed.</w:t>
            </w:r>
          </w:p>
        </w:tc>
        <w:tc>
          <w:tcPr>
            <w:tcW w:w="1554" w:type="dxa"/>
          </w:tcPr>
          <w:p w:rsidR="00EF203E" w:rsidRPr="008F6D61" w:rsidRDefault="00EF203E" w:rsidP="009402C8">
            <w:pPr>
              <w:pStyle w:val="TAL"/>
              <w:tabs>
                <w:tab w:val="clear" w:pos="284"/>
                <w:tab w:val="clear" w:pos="567"/>
              </w:tabs>
              <w:rPr>
                <w:sz w:val="16"/>
              </w:rPr>
            </w:pPr>
            <w:r w:rsidRPr="008F6D61">
              <w:rPr>
                <w:sz w:val="16"/>
              </w:rPr>
              <w:t>Endorsed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170702</w:t>
            </w:r>
          </w:p>
        </w:tc>
        <w:tc>
          <w:tcPr>
            <w:tcW w:w="794" w:type="dxa"/>
          </w:tcPr>
          <w:p w:rsidR="00EF203E" w:rsidRPr="008F6D61" w:rsidRDefault="00EF203E" w:rsidP="009402C8">
            <w:pPr>
              <w:pStyle w:val="TAL"/>
              <w:tabs>
                <w:tab w:val="clear" w:pos="284"/>
                <w:tab w:val="clear" w:pos="567"/>
              </w:tabs>
              <w:rPr>
                <w:sz w:val="16"/>
              </w:rPr>
            </w:pPr>
            <w:r w:rsidRPr="008F6D61">
              <w:rPr>
                <w:sz w:val="16"/>
              </w:rPr>
              <w:t>REPORT</w:t>
            </w:r>
          </w:p>
        </w:tc>
        <w:tc>
          <w:tcPr>
            <w:tcW w:w="1757" w:type="dxa"/>
          </w:tcPr>
          <w:p w:rsidR="00EF203E" w:rsidRPr="008F6D61" w:rsidRDefault="00EF203E" w:rsidP="009402C8">
            <w:pPr>
              <w:pStyle w:val="TAL"/>
              <w:tabs>
                <w:tab w:val="clear" w:pos="284"/>
                <w:tab w:val="clear" w:pos="567"/>
              </w:tabs>
              <w:rPr>
                <w:sz w:val="16"/>
              </w:rPr>
            </w:pPr>
            <w:r w:rsidRPr="008F6D61">
              <w:rPr>
                <w:sz w:val="16"/>
              </w:rPr>
              <w:t>Draft Report of SA WG2 meeting #118</w:t>
            </w:r>
          </w:p>
        </w:tc>
        <w:tc>
          <w:tcPr>
            <w:tcW w:w="1559" w:type="dxa"/>
          </w:tcPr>
          <w:p w:rsidR="00EF203E" w:rsidRPr="008F6D61" w:rsidRDefault="00EF203E" w:rsidP="009402C8">
            <w:pPr>
              <w:pStyle w:val="TAL"/>
              <w:tabs>
                <w:tab w:val="clear" w:pos="284"/>
                <w:tab w:val="clear" w:pos="567"/>
              </w:tabs>
              <w:rPr>
                <w:sz w:val="16"/>
              </w:rPr>
            </w:pPr>
            <w:r w:rsidRPr="008F6D61">
              <w:rPr>
                <w:sz w:val="16"/>
              </w:rPr>
              <w:t>SA WG2 Secretary</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This was postponed from meeting #118BIS.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170703</w:t>
            </w:r>
          </w:p>
        </w:tc>
        <w:tc>
          <w:tcPr>
            <w:tcW w:w="794" w:type="dxa"/>
          </w:tcPr>
          <w:p w:rsidR="00EF203E" w:rsidRPr="008F6D61" w:rsidRDefault="00EF203E" w:rsidP="009402C8">
            <w:pPr>
              <w:pStyle w:val="TAL"/>
              <w:tabs>
                <w:tab w:val="clear" w:pos="284"/>
                <w:tab w:val="clear" w:pos="567"/>
              </w:tabs>
              <w:rPr>
                <w:sz w:val="16"/>
              </w:rPr>
            </w:pPr>
            <w:r w:rsidRPr="008F6D61">
              <w:rPr>
                <w:sz w:val="16"/>
              </w:rPr>
              <w:t>REPORT</w:t>
            </w:r>
          </w:p>
        </w:tc>
        <w:tc>
          <w:tcPr>
            <w:tcW w:w="1757" w:type="dxa"/>
          </w:tcPr>
          <w:p w:rsidR="00EF203E" w:rsidRPr="008F6D61" w:rsidRDefault="00EF203E" w:rsidP="009402C8">
            <w:pPr>
              <w:pStyle w:val="TAL"/>
              <w:tabs>
                <w:tab w:val="clear" w:pos="284"/>
                <w:tab w:val="clear" w:pos="567"/>
              </w:tabs>
              <w:rPr>
                <w:sz w:val="16"/>
              </w:rPr>
            </w:pPr>
            <w:r w:rsidRPr="008F6D61">
              <w:rPr>
                <w:sz w:val="16"/>
              </w:rPr>
              <w:t>Draft Report of SA WG2 meeting #118BIS</w:t>
            </w:r>
          </w:p>
        </w:tc>
        <w:tc>
          <w:tcPr>
            <w:tcW w:w="1559" w:type="dxa"/>
          </w:tcPr>
          <w:p w:rsidR="00EF203E" w:rsidRPr="008F6D61" w:rsidRDefault="00EF203E" w:rsidP="009402C8">
            <w:pPr>
              <w:pStyle w:val="TAL"/>
              <w:tabs>
                <w:tab w:val="clear" w:pos="284"/>
                <w:tab w:val="clear" w:pos="567"/>
              </w:tabs>
              <w:rPr>
                <w:sz w:val="16"/>
              </w:rPr>
            </w:pPr>
            <w:r w:rsidRPr="008F6D61">
              <w:rPr>
                <w:sz w:val="16"/>
              </w:rPr>
              <w:t>SA WG2 Secretary</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170704</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SA WG3: Reply LS on I-WLAN handling and specification withdrawal</w:t>
            </w:r>
          </w:p>
        </w:tc>
        <w:tc>
          <w:tcPr>
            <w:tcW w:w="1559" w:type="dxa"/>
          </w:tcPr>
          <w:p w:rsidR="00EF203E" w:rsidRPr="008F6D61" w:rsidRDefault="00EF203E" w:rsidP="009402C8">
            <w:pPr>
              <w:pStyle w:val="TAL"/>
              <w:tabs>
                <w:tab w:val="clear" w:pos="284"/>
                <w:tab w:val="clear" w:pos="567"/>
              </w:tabs>
              <w:rPr>
                <w:sz w:val="16"/>
              </w:rPr>
            </w:pPr>
            <w:r w:rsidRPr="008F6D61">
              <w:rPr>
                <w:sz w:val="16"/>
              </w:rPr>
              <w:t>SA WG3</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Rel-13</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Postponed S2-170006 from S2#119. 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170705</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CT WG6: Bearer Independent Protocol in the list of PS Data Off Exempt Services</w:t>
            </w:r>
          </w:p>
        </w:tc>
        <w:tc>
          <w:tcPr>
            <w:tcW w:w="1559" w:type="dxa"/>
          </w:tcPr>
          <w:p w:rsidR="00EF203E" w:rsidRPr="008F6D61" w:rsidRDefault="00EF203E" w:rsidP="009402C8">
            <w:pPr>
              <w:pStyle w:val="TAL"/>
              <w:tabs>
                <w:tab w:val="clear" w:pos="284"/>
                <w:tab w:val="clear" w:pos="567"/>
              </w:tabs>
              <w:rPr>
                <w:sz w:val="16"/>
              </w:rPr>
            </w:pPr>
            <w:r w:rsidRPr="008F6D61">
              <w:rPr>
                <w:sz w:val="16"/>
              </w:rPr>
              <w:t>CT WG6</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Postponed S2-170017 from S2#119. 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170706</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RAN WG2: Reply LS to SA WG4 on RAN-Assisted Codec Rate Adaptation</w:t>
            </w:r>
          </w:p>
        </w:tc>
        <w:tc>
          <w:tcPr>
            <w:tcW w:w="1559" w:type="dxa"/>
          </w:tcPr>
          <w:p w:rsidR="00EF203E" w:rsidRPr="008F6D61" w:rsidRDefault="00EF203E" w:rsidP="009402C8">
            <w:pPr>
              <w:pStyle w:val="TAL"/>
              <w:tabs>
                <w:tab w:val="clear" w:pos="284"/>
                <w:tab w:val="clear" w:pos="567"/>
              </w:tabs>
              <w:rPr>
                <w:sz w:val="16"/>
              </w:rPr>
            </w:pPr>
            <w:r w:rsidRPr="008F6D61">
              <w:rPr>
                <w:sz w:val="16"/>
              </w:rPr>
              <w:t>RAN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Postponed S2-170023 from S2#119. 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170707</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RAN WG3: LS on support of redirection for VoLTE</w:t>
            </w:r>
          </w:p>
        </w:tc>
        <w:tc>
          <w:tcPr>
            <w:tcW w:w="1559" w:type="dxa"/>
          </w:tcPr>
          <w:p w:rsidR="00EF203E" w:rsidRPr="008F6D61" w:rsidRDefault="00EF203E" w:rsidP="009402C8">
            <w:pPr>
              <w:pStyle w:val="TAL"/>
              <w:tabs>
                <w:tab w:val="clear" w:pos="284"/>
                <w:tab w:val="clear" w:pos="567"/>
              </w:tabs>
              <w:rPr>
                <w:sz w:val="16"/>
              </w:rPr>
            </w:pPr>
            <w:r w:rsidRPr="008F6D61">
              <w:rPr>
                <w:sz w:val="16"/>
              </w:rPr>
              <w:t>RAN WG3</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Postponed S2-170026 from S2#119. Postponed to meeting #120.</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170708</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RAN WG3: Reply LS on The progress and questions for the light connection</w:t>
            </w:r>
          </w:p>
        </w:tc>
        <w:tc>
          <w:tcPr>
            <w:tcW w:w="1559" w:type="dxa"/>
          </w:tcPr>
          <w:p w:rsidR="00EF203E" w:rsidRPr="008F6D61" w:rsidRDefault="00EF203E" w:rsidP="009402C8">
            <w:pPr>
              <w:pStyle w:val="TAL"/>
              <w:tabs>
                <w:tab w:val="clear" w:pos="284"/>
                <w:tab w:val="clear" w:pos="567"/>
              </w:tabs>
              <w:rPr>
                <w:sz w:val="16"/>
              </w:rPr>
            </w:pPr>
            <w:r w:rsidRPr="008F6D61">
              <w:rPr>
                <w:sz w:val="16"/>
              </w:rPr>
              <w:t>RAN WG3</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Postponed S2-170027 from S2#119. Postponed to meeting #120</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170709</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SA WG3: LS on SeDoC related authentication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SA WG3</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Postponed S2-170029 from S2#119. Response drafted in S2-171115. Final response in S2-171615.</w:t>
            </w:r>
          </w:p>
        </w:tc>
        <w:tc>
          <w:tcPr>
            <w:tcW w:w="1554" w:type="dxa"/>
          </w:tcPr>
          <w:p w:rsidR="00EF203E" w:rsidRPr="008F6D61" w:rsidRDefault="00EF203E" w:rsidP="009402C8">
            <w:pPr>
              <w:pStyle w:val="TAL"/>
              <w:tabs>
                <w:tab w:val="clear" w:pos="284"/>
                <w:tab w:val="clear" w:pos="567"/>
              </w:tabs>
              <w:rPr>
                <w:sz w:val="16"/>
              </w:rPr>
            </w:pPr>
            <w:r w:rsidRPr="008F6D61">
              <w:rPr>
                <w:sz w:val="16"/>
              </w:rPr>
              <w:t>Replied to</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170710</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LS from SA WG5: LS reply to LS on Informing charging </w:t>
            </w:r>
            <w:r w:rsidRPr="008F6D61">
              <w:rPr>
                <w:sz w:val="16"/>
              </w:rPr>
              <w:lastRenderedPageBreak/>
              <w:t>system about 3GPP PS Data off status</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SA WG5</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 xml:space="preserve">Postponed S2-170032 from S2#119. Noted in </w:t>
            </w:r>
            <w:r w:rsidRPr="008F6D61">
              <w:rPr>
                <w:sz w:val="16"/>
              </w:rPr>
              <w:lastRenderedPageBreak/>
              <w:t>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170711</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RAN WG5: LS on clarification on usage of ePCO and support of APN rate control for NB-IoT devices</w:t>
            </w:r>
          </w:p>
        </w:tc>
        <w:tc>
          <w:tcPr>
            <w:tcW w:w="1559" w:type="dxa"/>
          </w:tcPr>
          <w:p w:rsidR="00EF203E" w:rsidRPr="008F6D61" w:rsidRDefault="00EF203E" w:rsidP="009402C8">
            <w:pPr>
              <w:pStyle w:val="TAL"/>
              <w:tabs>
                <w:tab w:val="clear" w:pos="284"/>
                <w:tab w:val="clear" w:pos="567"/>
              </w:tabs>
              <w:rPr>
                <w:sz w:val="16"/>
              </w:rPr>
            </w:pPr>
            <w:r w:rsidRPr="008F6D61">
              <w:rPr>
                <w:sz w:val="16"/>
              </w:rPr>
              <w:t>RAN WG5</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Postponed S2-170369 from S2#119. 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170712</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ITU-T Focus Group IMT-2020: LS on the completion of ITU-T Focus Group on IMT-2020 and start of normative work in ITU-T Study Group 13</w:t>
            </w:r>
          </w:p>
        </w:tc>
        <w:tc>
          <w:tcPr>
            <w:tcW w:w="1559" w:type="dxa"/>
          </w:tcPr>
          <w:p w:rsidR="00EF203E" w:rsidRPr="008F6D61" w:rsidRDefault="00EF203E" w:rsidP="009402C8">
            <w:pPr>
              <w:pStyle w:val="TAL"/>
              <w:tabs>
                <w:tab w:val="clear" w:pos="284"/>
                <w:tab w:val="clear" w:pos="567"/>
              </w:tabs>
              <w:rPr>
                <w:sz w:val="16"/>
              </w:rPr>
            </w:pPr>
            <w:r w:rsidRPr="008F6D61">
              <w:rPr>
                <w:sz w:val="16"/>
              </w:rPr>
              <w:t>ITU-T Focus Group IMT-2020</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170713</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CT WG3: LS on the PLMN ID for MBMS services for Receive Only Mode</w:t>
            </w:r>
          </w:p>
        </w:tc>
        <w:tc>
          <w:tcPr>
            <w:tcW w:w="1559" w:type="dxa"/>
          </w:tcPr>
          <w:p w:rsidR="00EF203E" w:rsidRPr="008F6D61" w:rsidRDefault="00EF203E" w:rsidP="009402C8">
            <w:pPr>
              <w:pStyle w:val="TAL"/>
              <w:tabs>
                <w:tab w:val="clear" w:pos="284"/>
                <w:tab w:val="clear" w:pos="567"/>
              </w:tabs>
              <w:rPr>
                <w:sz w:val="16"/>
              </w:rPr>
            </w:pPr>
            <w:r w:rsidRPr="008F6D61">
              <w:rPr>
                <w:sz w:val="16"/>
              </w:rPr>
              <w:t>CT WG3</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170714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pCR 23.501 - Misc. corrections to Registration Management</w:t>
            </w:r>
          </w:p>
        </w:tc>
        <w:tc>
          <w:tcPr>
            <w:tcW w:w="1559" w:type="dxa"/>
          </w:tcPr>
          <w:p w:rsidR="00EF203E" w:rsidRPr="008F6D61" w:rsidRDefault="00EF203E" w:rsidP="009402C8">
            <w:pPr>
              <w:pStyle w:val="TAL"/>
              <w:tabs>
                <w:tab w:val="clear" w:pos="284"/>
                <w:tab w:val="clear" w:pos="567"/>
              </w:tabs>
              <w:rPr>
                <w:sz w:val="16"/>
              </w:rPr>
            </w:pPr>
            <w:r w:rsidRPr="008F6D61">
              <w:rPr>
                <w:sz w:val="16"/>
              </w:rPr>
              <w:t>MediaTek Inc., 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S2-171452.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171452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170715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pCR 23.501 - Misc. corrections to Connection Management</w:t>
            </w:r>
          </w:p>
        </w:tc>
        <w:tc>
          <w:tcPr>
            <w:tcW w:w="1559" w:type="dxa"/>
          </w:tcPr>
          <w:p w:rsidR="00EF203E" w:rsidRPr="008F6D61" w:rsidRDefault="00EF203E" w:rsidP="009402C8">
            <w:pPr>
              <w:pStyle w:val="TAL"/>
              <w:tabs>
                <w:tab w:val="clear" w:pos="284"/>
                <w:tab w:val="clear" w:pos="567"/>
              </w:tabs>
              <w:rPr>
                <w:sz w:val="16"/>
              </w:rPr>
            </w:pPr>
            <w:r w:rsidRPr="008F6D61">
              <w:rPr>
                <w:sz w:val="16"/>
              </w:rPr>
              <w:t>MediaTek Inc., 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merging S2-171019 and S2-171121, to S2-171453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171453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170716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pCR 23.501 - Misc. corrections to the general description</w:t>
            </w:r>
          </w:p>
        </w:tc>
        <w:tc>
          <w:tcPr>
            <w:tcW w:w="1559" w:type="dxa"/>
          </w:tcPr>
          <w:p w:rsidR="00EF203E" w:rsidRPr="008F6D61" w:rsidRDefault="00EF203E" w:rsidP="009402C8">
            <w:pPr>
              <w:pStyle w:val="TAL"/>
              <w:tabs>
                <w:tab w:val="clear" w:pos="284"/>
                <w:tab w:val="clear" w:pos="567"/>
              </w:tabs>
              <w:rPr>
                <w:sz w:val="16"/>
              </w:rPr>
            </w:pPr>
            <w:r w:rsidRPr="008F6D61">
              <w:rPr>
                <w:sz w:val="16"/>
              </w:rPr>
              <w:t>MediaTek Inc.</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S2-171344.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171344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170717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pCR 23.501 - Misc. corrections to multi-homed PDU session</w:t>
            </w:r>
          </w:p>
        </w:tc>
        <w:tc>
          <w:tcPr>
            <w:tcW w:w="1559" w:type="dxa"/>
          </w:tcPr>
          <w:p w:rsidR="00EF203E" w:rsidRPr="008F6D61" w:rsidRDefault="00EF203E" w:rsidP="009402C8">
            <w:pPr>
              <w:pStyle w:val="TAL"/>
              <w:tabs>
                <w:tab w:val="clear" w:pos="284"/>
                <w:tab w:val="clear" w:pos="567"/>
              </w:tabs>
              <w:rPr>
                <w:sz w:val="16"/>
              </w:rPr>
            </w:pPr>
            <w:r w:rsidRPr="008F6D61">
              <w:rPr>
                <w:sz w:val="16"/>
              </w:rPr>
              <w:t>MediaTek Inc.</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170718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pCR 23.501 - Misc. corrections to resource activation</w:t>
            </w:r>
          </w:p>
        </w:tc>
        <w:tc>
          <w:tcPr>
            <w:tcW w:w="1559" w:type="dxa"/>
          </w:tcPr>
          <w:p w:rsidR="00EF203E" w:rsidRPr="008F6D61" w:rsidRDefault="00EF203E" w:rsidP="009402C8">
            <w:pPr>
              <w:pStyle w:val="TAL"/>
              <w:tabs>
                <w:tab w:val="clear" w:pos="284"/>
                <w:tab w:val="clear" w:pos="567"/>
              </w:tabs>
              <w:rPr>
                <w:sz w:val="16"/>
              </w:rPr>
            </w:pPr>
            <w:r w:rsidRPr="008F6D61">
              <w:rPr>
                <w:sz w:val="16"/>
              </w:rPr>
              <w:t>MediaTek Inc.</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Moved from 6.5.3 to 6.5.7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170720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pCR 23.502 - Misc. corrections to Service Request (network triggered)</w:t>
            </w:r>
          </w:p>
        </w:tc>
        <w:tc>
          <w:tcPr>
            <w:tcW w:w="1559" w:type="dxa"/>
          </w:tcPr>
          <w:p w:rsidR="00EF203E" w:rsidRPr="008F6D61" w:rsidRDefault="00EF203E" w:rsidP="009402C8">
            <w:pPr>
              <w:pStyle w:val="TAL"/>
              <w:tabs>
                <w:tab w:val="clear" w:pos="284"/>
                <w:tab w:val="clear" w:pos="567"/>
              </w:tabs>
              <w:rPr>
                <w:sz w:val="16"/>
              </w:rPr>
            </w:pPr>
            <w:r w:rsidRPr="008F6D61">
              <w:rPr>
                <w:sz w:val="16"/>
              </w:rPr>
              <w:t>MediaTek Inc.</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Moved from 6.5.3 to 6.5.7. Merged into S2-171375</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170721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pCR 23.502 - Misc. corrections to NF services for AMF</w:t>
            </w:r>
          </w:p>
        </w:tc>
        <w:tc>
          <w:tcPr>
            <w:tcW w:w="1559" w:type="dxa"/>
          </w:tcPr>
          <w:p w:rsidR="00EF203E" w:rsidRPr="008F6D61" w:rsidRDefault="00EF203E" w:rsidP="009402C8">
            <w:pPr>
              <w:pStyle w:val="TAL"/>
              <w:tabs>
                <w:tab w:val="clear" w:pos="284"/>
                <w:tab w:val="clear" w:pos="567"/>
              </w:tabs>
              <w:rPr>
                <w:sz w:val="16"/>
              </w:rPr>
            </w:pPr>
            <w:r w:rsidRPr="008F6D61">
              <w:rPr>
                <w:sz w:val="16"/>
              </w:rPr>
              <w:t>MediaTek Inc.</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170722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pCR 23.501 - Correction to QoS (A, B types)</w:t>
            </w:r>
          </w:p>
        </w:tc>
        <w:tc>
          <w:tcPr>
            <w:tcW w:w="1559" w:type="dxa"/>
          </w:tcPr>
          <w:p w:rsidR="00EF203E" w:rsidRPr="008F6D61" w:rsidRDefault="00EF203E" w:rsidP="009402C8">
            <w:pPr>
              <w:pStyle w:val="TAL"/>
              <w:tabs>
                <w:tab w:val="clear" w:pos="284"/>
                <w:tab w:val="clear" w:pos="567"/>
              </w:tabs>
              <w:rPr>
                <w:sz w:val="16"/>
              </w:rPr>
            </w:pPr>
            <w:r w:rsidRPr="008F6D61">
              <w:rPr>
                <w:sz w:val="16"/>
              </w:rPr>
              <w:t>MediaTek Inc.</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S2-171482</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170723</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Proposed drafting rules for Service-</w:t>
            </w:r>
            <w:r w:rsidRPr="008F6D61">
              <w:rPr>
                <w:sz w:val="16"/>
              </w:rPr>
              <w:lastRenderedPageBreak/>
              <w:t>based interface</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MediaTek Inc.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 xml:space="preserve">Moved from 6.5.11 to 6.5.1. Not </w:t>
            </w:r>
            <w:r w:rsidRPr="008F6D61">
              <w:rPr>
                <w:sz w:val="16"/>
              </w:rPr>
              <w:lastRenderedPageBreak/>
              <w:t>Handled</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170724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Drafting rules for service-based interfaces</w:t>
            </w:r>
          </w:p>
        </w:tc>
        <w:tc>
          <w:tcPr>
            <w:tcW w:w="1559" w:type="dxa"/>
          </w:tcPr>
          <w:p w:rsidR="00EF203E" w:rsidRPr="008F6D61" w:rsidRDefault="00EF203E" w:rsidP="009402C8">
            <w:pPr>
              <w:pStyle w:val="TAL"/>
              <w:tabs>
                <w:tab w:val="clear" w:pos="284"/>
                <w:tab w:val="clear" w:pos="567"/>
              </w:tabs>
              <w:rPr>
                <w:sz w:val="16"/>
              </w:rPr>
            </w:pPr>
            <w:r w:rsidRPr="008F6D61">
              <w:rPr>
                <w:sz w:val="16"/>
              </w:rPr>
              <w:t>MediaTek Inc.</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Moved from 6.5.11 to 6.5.1. Revised to S2-171512.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171512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170725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Update of Policy interface with UEs</w:t>
            </w:r>
          </w:p>
        </w:tc>
        <w:tc>
          <w:tcPr>
            <w:tcW w:w="1559" w:type="dxa"/>
          </w:tcPr>
          <w:p w:rsidR="00EF203E" w:rsidRPr="008F6D61" w:rsidRDefault="00EF203E" w:rsidP="009402C8">
            <w:pPr>
              <w:pStyle w:val="TAL"/>
              <w:tabs>
                <w:tab w:val="clear" w:pos="284"/>
                <w:tab w:val="clear" w:pos="567"/>
              </w:tabs>
              <w:rPr>
                <w:sz w:val="16"/>
              </w:rPr>
            </w:pPr>
            <w:r w:rsidRPr="008F6D61">
              <w:rPr>
                <w:sz w:val="16"/>
              </w:rPr>
              <w:t>KDDI, InterDigital, Sprint, China Mobile, China Unicom</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S2-171255.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171255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170726</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CT WG1: Reply LS for clarification on usage of ePCO and support of APN rate control for NB-IoT devices</w:t>
            </w:r>
          </w:p>
        </w:tc>
        <w:tc>
          <w:tcPr>
            <w:tcW w:w="1559" w:type="dxa"/>
          </w:tcPr>
          <w:p w:rsidR="00EF203E" w:rsidRPr="008F6D61" w:rsidRDefault="00EF203E" w:rsidP="009402C8">
            <w:pPr>
              <w:pStyle w:val="TAL"/>
              <w:tabs>
                <w:tab w:val="clear" w:pos="284"/>
                <w:tab w:val="clear" w:pos="567"/>
              </w:tabs>
              <w:rPr>
                <w:sz w:val="16"/>
              </w:rPr>
            </w:pPr>
            <w:r w:rsidRPr="008F6D61">
              <w:rPr>
                <w:sz w:val="16"/>
              </w:rPr>
              <w:t>CT WG1</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Rel-13</w:t>
            </w:r>
          </w:p>
        </w:tc>
        <w:tc>
          <w:tcPr>
            <w:tcW w:w="1275" w:type="dxa"/>
          </w:tcPr>
          <w:p w:rsidR="00EF203E" w:rsidRPr="008F6D61" w:rsidRDefault="00EF203E" w:rsidP="009402C8">
            <w:pPr>
              <w:pStyle w:val="TAL"/>
              <w:tabs>
                <w:tab w:val="clear" w:pos="284"/>
                <w:tab w:val="clear" w:pos="567"/>
              </w:tabs>
              <w:rPr>
                <w:sz w:val="16"/>
              </w:rPr>
            </w:pPr>
            <w:r w:rsidRPr="008F6D61">
              <w:rPr>
                <w:sz w:val="16"/>
              </w:rPr>
              <w:t>CIoT-CT</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170727</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CT WG1: LS on MBMS user service for UEs using power saving functions</w:t>
            </w:r>
          </w:p>
        </w:tc>
        <w:tc>
          <w:tcPr>
            <w:tcW w:w="1559" w:type="dxa"/>
          </w:tcPr>
          <w:p w:rsidR="00EF203E" w:rsidRPr="008F6D61" w:rsidRDefault="00EF203E" w:rsidP="009402C8">
            <w:pPr>
              <w:pStyle w:val="TAL"/>
              <w:tabs>
                <w:tab w:val="clear" w:pos="284"/>
                <w:tab w:val="clear" w:pos="567"/>
              </w:tabs>
              <w:rPr>
                <w:sz w:val="16"/>
              </w:rPr>
            </w:pPr>
            <w:r w:rsidRPr="008F6D61">
              <w:rPr>
                <w:sz w:val="16"/>
              </w:rPr>
              <w:t>CT WG1</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CIoT-Ext-CT</w:t>
            </w:r>
          </w:p>
        </w:tc>
        <w:tc>
          <w:tcPr>
            <w:tcW w:w="1595" w:type="dxa"/>
          </w:tcPr>
          <w:p w:rsidR="00EF203E" w:rsidRPr="008F6D61" w:rsidRDefault="00EF203E" w:rsidP="009402C8">
            <w:pPr>
              <w:pStyle w:val="TAL"/>
              <w:tabs>
                <w:tab w:val="clear" w:pos="284"/>
                <w:tab w:val="clear" w:pos="567"/>
              </w:tabs>
              <w:rPr>
                <w:sz w:val="16"/>
              </w:rPr>
            </w:pPr>
            <w:r w:rsidRPr="008F6D61">
              <w:rPr>
                <w:sz w:val="16"/>
              </w:rPr>
              <w:t>Response drafted in S2-170811. Final response in S2-171410</w:t>
            </w:r>
          </w:p>
        </w:tc>
        <w:tc>
          <w:tcPr>
            <w:tcW w:w="1554" w:type="dxa"/>
          </w:tcPr>
          <w:p w:rsidR="00EF203E" w:rsidRPr="008F6D61" w:rsidRDefault="00EF203E" w:rsidP="009402C8">
            <w:pPr>
              <w:pStyle w:val="TAL"/>
              <w:tabs>
                <w:tab w:val="clear" w:pos="284"/>
                <w:tab w:val="clear" w:pos="567"/>
              </w:tabs>
              <w:rPr>
                <w:sz w:val="16"/>
              </w:rPr>
            </w:pPr>
            <w:r w:rsidRPr="008F6D61">
              <w:rPr>
                <w:sz w:val="16"/>
              </w:rPr>
              <w:t>Replied to</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170728</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CT WG1: LS on unauthenticated emergency session over Trusted WLAN</w:t>
            </w:r>
          </w:p>
        </w:tc>
        <w:tc>
          <w:tcPr>
            <w:tcW w:w="1559" w:type="dxa"/>
          </w:tcPr>
          <w:p w:rsidR="00EF203E" w:rsidRPr="008F6D61" w:rsidRDefault="00EF203E" w:rsidP="009402C8">
            <w:pPr>
              <w:pStyle w:val="TAL"/>
              <w:tabs>
                <w:tab w:val="clear" w:pos="284"/>
                <w:tab w:val="clear" w:pos="567"/>
              </w:tabs>
              <w:rPr>
                <w:sz w:val="16"/>
              </w:rPr>
            </w:pPr>
            <w:r w:rsidRPr="008F6D61">
              <w:rPr>
                <w:sz w:val="16"/>
              </w:rPr>
              <w:t>CT WG1</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SEW2-CT</w:t>
            </w:r>
          </w:p>
        </w:tc>
        <w:tc>
          <w:tcPr>
            <w:tcW w:w="1595" w:type="dxa"/>
          </w:tcPr>
          <w:p w:rsidR="00EF203E" w:rsidRPr="008F6D61" w:rsidRDefault="00EF203E" w:rsidP="009402C8">
            <w:pPr>
              <w:pStyle w:val="TAL"/>
              <w:tabs>
                <w:tab w:val="clear" w:pos="284"/>
                <w:tab w:val="clear" w:pos="567"/>
              </w:tabs>
              <w:rPr>
                <w:sz w:val="16"/>
              </w:rPr>
            </w:pPr>
            <w:r w:rsidRPr="008F6D61">
              <w:rPr>
                <w:sz w:val="16"/>
              </w:rPr>
              <w:t>Response drafted in S2-171235 (withdrawn). Postponed to meeting #120</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170729</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CT WG1 Meeting 101bis: LS on security of information provided via ANQP or DNS</w:t>
            </w:r>
          </w:p>
        </w:tc>
        <w:tc>
          <w:tcPr>
            <w:tcW w:w="1559" w:type="dxa"/>
          </w:tcPr>
          <w:p w:rsidR="00EF203E" w:rsidRPr="008F6D61" w:rsidRDefault="00EF203E" w:rsidP="009402C8">
            <w:pPr>
              <w:pStyle w:val="TAL"/>
              <w:tabs>
                <w:tab w:val="clear" w:pos="284"/>
                <w:tab w:val="clear" w:pos="567"/>
              </w:tabs>
              <w:rPr>
                <w:sz w:val="16"/>
              </w:rPr>
            </w:pPr>
            <w:r w:rsidRPr="008F6D61">
              <w:rPr>
                <w:sz w:val="16"/>
              </w:rPr>
              <w:t>CT WG1 Meeting 101bis</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170730</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CT WG1 Meeting 101bis: LS on applicability of WLAN emergency numbers on 3GPP access</w:t>
            </w:r>
          </w:p>
        </w:tc>
        <w:tc>
          <w:tcPr>
            <w:tcW w:w="1559" w:type="dxa"/>
          </w:tcPr>
          <w:p w:rsidR="00EF203E" w:rsidRPr="008F6D61" w:rsidRDefault="00EF203E" w:rsidP="009402C8">
            <w:pPr>
              <w:pStyle w:val="TAL"/>
              <w:tabs>
                <w:tab w:val="clear" w:pos="284"/>
                <w:tab w:val="clear" w:pos="567"/>
              </w:tabs>
              <w:rPr>
                <w:sz w:val="16"/>
              </w:rPr>
            </w:pPr>
            <w:r w:rsidRPr="008F6D61">
              <w:rPr>
                <w:sz w:val="16"/>
              </w:rPr>
              <w:t>CT WG1 Meeting 101bis</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Response drafted in S2-171186. Postponed to meeting #120</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170731</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CT WG1: LS on progress of CT WG1 work on LTE light connection</w:t>
            </w:r>
          </w:p>
        </w:tc>
        <w:tc>
          <w:tcPr>
            <w:tcW w:w="1559" w:type="dxa"/>
          </w:tcPr>
          <w:p w:rsidR="00EF203E" w:rsidRPr="008F6D61" w:rsidRDefault="00EF203E" w:rsidP="009402C8">
            <w:pPr>
              <w:pStyle w:val="TAL"/>
              <w:tabs>
                <w:tab w:val="clear" w:pos="284"/>
                <w:tab w:val="clear" w:pos="567"/>
              </w:tabs>
              <w:rPr>
                <w:sz w:val="16"/>
              </w:rPr>
            </w:pPr>
            <w:r w:rsidRPr="008F6D61">
              <w:rPr>
                <w:sz w:val="16"/>
              </w:rPr>
              <w:t>CT WG1</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LTE_LIGHT_CON-CT</w:t>
            </w:r>
          </w:p>
        </w:tc>
        <w:tc>
          <w:tcPr>
            <w:tcW w:w="1595" w:type="dxa"/>
          </w:tcPr>
          <w:p w:rsidR="00EF203E" w:rsidRPr="008F6D61" w:rsidRDefault="00EF203E" w:rsidP="009402C8">
            <w:pPr>
              <w:pStyle w:val="TAL"/>
              <w:tabs>
                <w:tab w:val="clear" w:pos="284"/>
                <w:tab w:val="clear" w:pos="567"/>
              </w:tabs>
              <w:rPr>
                <w:sz w:val="16"/>
              </w:rPr>
            </w:pPr>
            <w:r w:rsidRPr="008F6D61">
              <w:rPr>
                <w:sz w:val="16"/>
              </w:rPr>
              <w:t>Postponed to meeting #120</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170732</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CT WG1: LS on indicating DRVCC access transfer to network</w:t>
            </w:r>
          </w:p>
        </w:tc>
        <w:tc>
          <w:tcPr>
            <w:tcW w:w="1559" w:type="dxa"/>
          </w:tcPr>
          <w:p w:rsidR="00EF203E" w:rsidRPr="008F6D61" w:rsidRDefault="00EF203E" w:rsidP="009402C8">
            <w:pPr>
              <w:pStyle w:val="TAL"/>
              <w:tabs>
                <w:tab w:val="clear" w:pos="284"/>
                <w:tab w:val="clear" w:pos="567"/>
              </w:tabs>
              <w:rPr>
                <w:sz w:val="16"/>
              </w:rPr>
            </w:pPr>
            <w:r w:rsidRPr="008F6D61">
              <w:rPr>
                <w:sz w:val="16"/>
              </w:rPr>
              <w:t>CT WG1</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TEI14</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170733</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CT WG1: LS on questions on congestion control for transport of user data via the control plane</w:t>
            </w:r>
          </w:p>
        </w:tc>
        <w:tc>
          <w:tcPr>
            <w:tcW w:w="1559" w:type="dxa"/>
          </w:tcPr>
          <w:p w:rsidR="00EF203E" w:rsidRPr="008F6D61" w:rsidRDefault="00EF203E" w:rsidP="009402C8">
            <w:pPr>
              <w:pStyle w:val="TAL"/>
              <w:tabs>
                <w:tab w:val="clear" w:pos="284"/>
                <w:tab w:val="clear" w:pos="567"/>
              </w:tabs>
              <w:rPr>
                <w:sz w:val="16"/>
              </w:rPr>
            </w:pPr>
            <w:r w:rsidRPr="008F6D61">
              <w:rPr>
                <w:sz w:val="16"/>
              </w:rPr>
              <w:t>CT WG1</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CIoT-ext</w:t>
            </w:r>
          </w:p>
        </w:tc>
        <w:tc>
          <w:tcPr>
            <w:tcW w:w="1595" w:type="dxa"/>
          </w:tcPr>
          <w:p w:rsidR="00EF203E" w:rsidRPr="008F6D61" w:rsidRDefault="00EF203E" w:rsidP="009402C8">
            <w:pPr>
              <w:pStyle w:val="TAL"/>
              <w:tabs>
                <w:tab w:val="clear" w:pos="284"/>
                <w:tab w:val="clear" w:pos="567"/>
              </w:tabs>
              <w:rPr>
                <w:sz w:val="16"/>
              </w:rPr>
            </w:pPr>
            <w:r w:rsidRPr="008F6D61">
              <w:rPr>
                <w:sz w:val="16"/>
              </w:rPr>
              <w:t>Responses drafted in S2-170929, S2-170963 and S2-171045. Final response in S2-171619.</w:t>
            </w:r>
          </w:p>
        </w:tc>
        <w:tc>
          <w:tcPr>
            <w:tcW w:w="1554" w:type="dxa"/>
          </w:tcPr>
          <w:p w:rsidR="00EF203E" w:rsidRPr="008F6D61" w:rsidRDefault="00EF203E" w:rsidP="009402C8">
            <w:pPr>
              <w:pStyle w:val="TAL"/>
              <w:tabs>
                <w:tab w:val="clear" w:pos="284"/>
                <w:tab w:val="clear" w:pos="567"/>
              </w:tabs>
              <w:rPr>
                <w:sz w:val="16"/>
              </w:rPr>
            </w:pPr>
            <w:r w:rsidRPr="008F6D61">
              <w:rPr>
                <w:sz w:val="16"/>
              </w:rPr>
              <w:t>Replied to</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170734</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CT WG4: LS on Priority handling over Sx interface</w:t>
            </w:r>
          </w:p>
        </w:tc>
        <w:tc>
          <w:tcPr>
            <w:tcW w:w="1559" w:type="dxa"/>
          </w:tcPr>
          <w:p w:rsidR="00EF203E" w:rsidRPr="008F6D61" w:rsidRDefault="00EF203E" w:rsidP="009402C8">
            <w:pPr>
              <w:pStyle w:val="TAL"/>
              <w:tabs>
                <w:tab w:val="clear" w:pos="284"/>
                <w:tab w:val="clear" w:pos="567"/>
              </w:tabs>
              <w:rPr>
                <w:sz w:val="16"/>
              </w:rPr>
            </w:pPr>
            <w:r w:rsidRPr="008F6D61">
              <w:rPr>
                <w:sz w:val="16"/>
              </w:rPr>
              <w:t>CT WG4</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CUPS-CT</w:t>
            </w:r>
          </w:p>
        </w:tc>
        <w:tc>
          <w:tcPr>
            <w:tcW w:w="1595" w:type="dxa"/>
          </w:tcPr>
          <w:p w:rsidR="00EF203E" w:rsidRPr="008F6D61" w:rsidRDefault="00EF203E" w:rsidP="009402C8">
            <w:pPr>
              <w:pStyle w:val="TAL"/>
              <w:tabs>
                <w:tab w:val="clear" w:pos="284"/>
                <w:tab w:val="clear" w:pos="567"/>
              </w:tabs>
              <w:rPr>
                <w:sz w:val="16"/>
              </w:rPr>
            </w:pPr>
            <w:r w:rsidRPr="008F6D61">
              <w:rPr>
                <w:sz w:val="16"/>
              </w:rPr>
              <w:t>Response drafted in S2-171099. Final response in S2-171392</w:t>
            </w:r>
          </w:p>
        </w:tc>
        <w:tc>
          <w:tcPr>
            <w:tcW w:w="1554" w:type="dxa"/>
          </w:tcPr>
          <w:p w:rsidR="00EF203E" w:rsidRPr="008F6D61" w:rsidRDefault="00EF203E" w:rsidP="009402C8">
            <w:pPr>
              <w:pStyle w:val="TAL"/>
              <w:tabs>
                <w:tab w:val="clear" w:pos="284"/>
                <w:tab w:val="clear" w:pos="567"/>
              </w:tabs>
              <w:rPr>
                <w:sz w:val="16"/>
              </w:rPr>
            </w:pPr>
            <w:r w:rsidRPr="008F6D61">
              <w:rPr>
                <w:sz w:val="16"/>
              </w:rPr>
              <w:t>Replied to</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170735</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RAN WG2: Reply to LS on State of SA WG3 discussions on NG security architecture</w:t>
            </w:r>
          </w:p>
        </w:tc>
        <w:tc>
          <w:tcPr>
            <w:tcW w:w="1559" w:type="dxa"/>
          </w:tcPr>
          <w:p w:rsidR="00EF203E" w:rsidRPr="008F6D61" w:rsidRDefault="00EF203E" w:rsidP="009402C8">
            <w:pPr>
              <w:pStyle w:val="TAL"/>
              <w:tabs>
                <w:tab w:val="clear" w:pos="284"/>
                <w:tab w:val="clear" w:pos="567"/>
              </w:tabs>
              <w:rPr>
                <w:sz w:val="16"/>
              </w:rPr>
            </w:pPr>
            <w:r w:rsidRPr="008F6D61">
              <w:rPr>
                <w:sz w:val="16"/>
              </w:rPr>
              <w:t>RAN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FS_NR_newRAT</w:t>
            </w:r>
          </w:p>
        </w:tc>
        <w:tc>
          <w:tcPr>
            <w:tcW w:w="1595" w:type="dxa"/>
          </w:tcPr>
          <w:p w:rsidR="00EF203E" w:rsidRPr="008F6D61" w:rsidRDefault="00EF203E" w:rsidP="009402C8">
            <w:pPr>
              <w:pStyle w:val="TAL"/>
              <w:tabs>
                <w:tab w:val="clear" w:pos="284"/>
                <w:tab w:val="clear" w:pos="567"/>
              </w:tabs>
              <w:rPr>
                <w:sz w:val="16"/>
              </w:rPr>
            </w:pPr>
            <w:r w:rsidRPr="008F6D61">
              <w:rPr>
                <w:sz w:val="16"/>
              </w:rPr>
              <w:t>Moved from 6.5.1 to 6.5.4. Response drafted in S2-170737. Postponed</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170736</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SA WG5: Reply LS to LS from SA WG2 and CT WG1 to SA WG5 on charging support for V2X Communication</w:t>
            </w:r>
          </w:p>
        </w:tc>
        <w:tc>
          <w:tcPr>
            <w:tcW w:w="1559" w:type="dxa"/>
          </w:tcPr>
          <w:p w:rsidR="00EF203E" w:rsidRPr="008F6D61" w:rsidRDefault="00EF203E" w:rsidP="009402C8">
            <w:pPr>
              <w:pStyle w:val="TAL"/>
              <w:tabs>
                <w:tab w:val="clear" w:pos="284"/>
                <w:tab w:val="clear" w:pos="567"/>
              </w:tabs>
              <w:rPr>
                <w:sz w:val="16"/>
              </w:rPr>
            </w:pPr>
            <w:r w:rsidRPr="008F6D61">
              <w:rPr>
                <w:sz w:val="16"/>
              </w:rPr>
              <w:t>SA WG5</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V2XARC, V2X-CT</w:t>
            </w:r>
          </w:p>
        </w:tc>
        <w:tc>
          <w:tcPr>
            <w:tcW w:w="1595" w:type="dxa"/>
          </w:tcPr>
          <w:p w:rsidR="00EF203E" w:rsidRPr="008F6D61" w:rsidRDefault="00EF203E" w:rsidP="009402C8">
            <w:pPr>
              <w:pStyle w:val="TAL"/>
              <w:tabs>
                <w:tab w:val="clear" w:pos="284"/>
                <w:tab w:val="clear" w:pos="567"/>
              </w:tabs>
              <w:rPr>
                <w:sz w:val="16"/>
              </w:rPr>
            </w:pPr>
            <w:r w:rsidRPr="008F6D61">
              <w:rPr>
                <w:sz w:val="16"/>
              </w:rPr>
              <w:t>Response drafted in S2-170901. Final response in S2-171349</w:t>
            </w:r>
          </w:p>
        </w:tc>
        <w:tc>
          <w:tcPr>
            <w:tcW w:w="1554" w:type="dxa"/>
          </w:tcPr>
          <w:p w:rsidR="00EF203E" w:rsidRPr="008F6D61" w:rsidRDefault="00EF203E" w:rsidP="009402C8">
            <w:pPr>
              <w:pStyle w:val="TAL"/>
              <w:tabs>
                <w:tab w:val="clear" w:pos="284"/>
                <w:tab w:val="clear" w:pos="567"/>
              </w:tabs>
              <w:rPr>
                <w:sz w:val="16"/>
              </w:rPr>
            </w:pPr>
            <w:r w:rsidRPr="008F6D61">
              <w:rPr>
                <w:sz w:val="16"/>
              </w:rPr>
              <w:t>Replied to</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170737</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Reply to LS from RAN WG2 on State of SA WG3 discussions on NG security architecture</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Moved from 6.5.1 to 6.5.4. Response to S2-170735. Postponed.</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170738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Mobility management model for non-3GPP accesses</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170739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Updated procedures for interworking with non-3GPP</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170740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Procedures for roaming support for non-3GPP access support</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S2-171283.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171283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170741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Roaming considerations for non-3GPP access support</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S2-171280.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171280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170743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Mobility between 5GC and EPC for interworking scenarios</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off-line into S2-171496</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170744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UE temporary identifier in 5GS</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170745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Additional concepts for authentication/authorization of PDU session establishment</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S2-171470.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171470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170746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Authentication/authorization of PDU session </w:t>
            </w:r>
            <w:r w:rsidRPr="008F6D61">
              <w:rPr>
                <w:sz w:val="16"/>
              </w:rPr>
              <w:lastRenderedPageBreak/>
              <w:t>establishment</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merging S2-171160, to S2-171471.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171471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170747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Session management for LBO traffic in roaming scenarios</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Moved from 6.5.3 to 6.5.9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170748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Architectural impacts of Session management for LBO traffic in roaming scenarios</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170749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Procedures for Session management for LBO traffic in roaming scenarios</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170750</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23.402 CR2968 (Rel-14, 'F'): Alignment of emergency procedures</w:t>
            </w:r>
          </w:p>
        </w:tc>
        <w:tc>
          <w:tcPr>
            <w:tcW w:w="1559" w:type="dxa"/>
          </w:tcPr>
          <w:p w:rsidR="00EF203E" w:rsidRPr="008F6D61" w:rsidRDefault="00EF203E" w:rsidP="009402C8">
            <w:pPr>
              <w:pStyle w:val="TAL"/>
              <w:tabs>
                <w:tab w:val="clear" w:pos="284"/>
                <w:tab w:val="clear" w:pos="567"/>
              </w:tabs>
              <w:rPr>
                <w:sz w:val="16"/>
              </w:rPr>
            </w:pPr>
            <w:r w:rsidRPr="008F6D61">
              <w:rPr>
                <w:sz w:val="16"/>
              </w:rPr>
              <w:t>BlackBerry UK Limited</w:t>
            </w:r>
          </w:p>
        </w:tc>
        <w:tc>
          <w:tcPr>
            <w:tcW w:w="891" w:type="dxa"/>
          </w:tcPr>
          <w:p w:rsidR="00EF203E" w:rsidRPr="008F6D61" w:rsidRDefault="00EF203E" w:rsidP="009402C8">
            <w:pPr>
              <w:pStyle w:val="TAL"/>
              <w:tabs>
                <w:tab w:val="clear" w:pos="284"/>
                <w:tab w:val="clear" w:pos="567"/>
              </w:tabs>
              <w:rPr>
                <w:sz w:val="16"/>
              </w:rPr>
            </w:pPr>
            <w:r w:rsidRPr="008F6D61">
              <w:rPr>
                <w:sz w:val="16"/>
              </w:rPr>
              <w:t>23.402</w:t>
            </w:r>
          </w:p>
        </w:tc>
        <w:tc>
          <w:tcPr>
            <w:tcW w:w="607" w:type="dxa"/>
          </w:tcPr>
          <w:p w:rsidR="00EF203E" w:rsidRPr="008F6D61" w:rsidRDefault="00EF203E" w:rsidP="009402C8">
            <w:pPr>
              <w:pStyle w:val="TAL"/>
              <w:tabs>
                <w:tab w:val="clear" w:pos="284"/>
                <w:tab w:val="clear" w:pos="567"/>
              </w:tabs>
              <w:rPr>
                <w:sz w:val="16"/>
              </w:rPr>
            </w:pPr>
            <w:r w:rsidRPr="008F6D61">
              <w:rPr>
                <w:sz w:val="16"/>
              </w:rPr>
              <w:t>2968</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SEW2</w:t>
            </w:r>
          </w:p>
        </w:tc>
        <w:tc>
          <w:tcPr>
            <w:tcW w:w="1595" w:type="dxa"/>
          </w:tcPr>
          <w:p w:rsidR="00EF203E" w:rsidRPr="008F6D61" w:rsidRDefault="00EF203E" w:rsidP="009402C8">
            <w:pPr>
              <w:pStyle w:val="TAL"/>
              <w:tabs>
                <w:tab w:val="clear" w:pos="284"/>
                <w:tab w:val="clear" w:pos="567"/>
              </w:tabs>
              <w:rPr>
                <w:sz w:val="16"/>
              </w:rPr>
            </w:pPr>
            <w:r w:rsidRPr="008F6D61">
              <w:rPr>
                <w:sz w:val="16"/>
              </w:rPr>
              <w:t>Agreed in parallel session Block approved. Wrong TS requested for this CR. Revised to S2-171624.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171624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170751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PDU session mobility between 3GPP and non-3GPP</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WITHDRAWN</w:t>
            </w:r>
          </w:p>
        </w:tc>
        <w:tc>
          <w:tcPr>
            <w:tcW w:w="1554" w:type="dxa"/>
          </w:tcPr>
          <w:p w:rsidR="00EF203E" w:rsidRPr="008F6D61" w:rsidRDefault="00EF203E" w:rsidP="009402C8">
            <w:pPr>
              <w:pStyle w:val="TAL"/>
              <w:tabs>
                <w:tab w:val="clear" w:pos="284"/>
                <w:tab w:val="clear" w:pos="567"/>
              </w:tabs>
              <w:rPr>
                <w:sz w:val="16"/>
              </w:rPr>
            </w:pPr>
            <w:r w:rsidRPr="008F6D61">
              <w:rPr>
                <w:sz w:val="16"/>
              </w:rPr>
              <w:t>Withdrawn</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170752</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SA WG4: Reply LS on RAN-Assisted Codec Adaptation</w:t>
            </w:r>
          </w:p>
        </w:tc>
        <w:tc>
          <w:tcPr>
            <w:tcW w:w="1559" w:type="dxa"/>
          </w:tcPr>
          <w:p w:rsidR="00EF203E" w:rsidRPr="008F6D61" w:rsidRDefault="00EF203E" w:rsidP="009402C8">
            <w:pPr>
              <w:pStyle w:val="TAL"/>
              <w:tabs>
                <w:tab w:val="clear" w:pos="284"/>
                <w:tab w:val="clear" w:pos="567"/>
              </w:tabs>
              <w:rPr>
                <w:sz w:val="16"/>
              </w:rPr>
            </w:pPr>
            <w:r w:rsidRPr="008F6D61">
              <w:rPr>
                <w:sz w:val="16"/>
              </w:rPr>
              <w:t>SA WG4</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170753</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SA WG4: Reply LS on xMB Interface for TV Services</w:t>
            </w:r>
          </w:p>
        </w:tc>
        <w:tc>
          <w:tcPr>
            <w:tcW w:w="1559" w:type="dxa"/>
          </w:tcPr>
          <w:p w:rsidR="00EF203E" w:rsidRPr="008F6D61" w:rsidRDefault="00EF203E" w:rsidP="009402C8">
            <w:pPr>
              <w:pStyle w:val="TAL"/>
              <w:tabs>
                <w:tab w:val="clear" w:pos="284"/>
                <w:tab w:val="clear" w:pos="567"/>
              </w:tabs>
              <w:rPr>
                <w:sz w:val="16"/>
              </w:rPr>
            </w:pPr>
            <w:r w:rsidRPr="008F6D61">
              <w:rPr>
                <w:sz w:val="16"/>
              </w:rPr>
              <w:t>SA WG4</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170754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Change to architecture figure</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170755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pCR:23.501 Update of Support for connecting to a local area data network</w:t>
            </w:r>
          </w:p>
        </w:tc>
        <w:tc>
          <w:tcPr>
            <w:tcW w:w="1559" w:type="dxa"/>
          </w:tcPr>
          <w:p w:rsidR="00EF203E" w:rsidRPr="008F6D61" w:rsidRDefault="00EF203E" w:rsidP="009402C8">
            <w:pPr>
              <w:pStyle w:val="TAL"/>
              <w:tabs>
                <w:tab w:val="clear" w:pos="284"/>
                <w:tab w:val="clear" w:pos="567"/>
              </w:tabs>
              <w:rPr>
                <w:sz w:val="16"/>
              </w:rPr>
            </w:pPr>
            <w:r w:rsidRPr="008F6D61">
              <w:rPr>
                <w:sz w:val="16"/>
              </w:rPr>
              <w:t>KDDI, InterDigital, Sprint, China Mobile, China Unicom</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Moved from 6.5.3 to 6.5.2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170756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 MM implications of optimal UPF placement</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This was withdrawn.</w:t>
            </w:r>
          </w:p>
        </w:tc>
        <w:tc>
          <w:tcPr>
            <w:tcW w:w="1554" w:type="dxa"/>
          </w:tcPr>
          <w:p w:rsidR="00EF203E" w:rsidRPr="008F6D61" w:rsidRDefault="00EF203E" w:rsidP="009402C8">
            <w:pPr>
              <w:pStyle w:val="TAL"/>
              <w:tabs>
                <w:tab w:val="clear" w:pos="284"/>
                <w:tab w:val="clear" w:pos="567"/>
              </w:tabs>
              <w:rPr>
                <w:sz w:val="16"/>
              </w:rPr>
            </w:pPr>
            <w:r w:rsidRPr="008F6D61">
              <w:rPr>
                <w:sz w:val="16"/>
              </w:rPr>
              <w:t>Withdrawn</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170757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 Additional concepts and corrections for support for connectivity to a local area network</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w:t>
            </w:r>
            <w:r w:rsidRPr="008F6D61">
              <w:rPr>
                <w:sz w:val="16"/>
              </w:rPr>
              <w:lastRenderedPageBreak/>
              <w:t>3</w:t>
            </w:r>
          </w:p>
        </w:tc>
        <w:tc>
          <w:tcPr>
            <w:tcW w:w="1134" w:type="dxa"/>
          </w:tcPr>
          <w:p w:rsidR="00EF203E" w:rsidRPr="008F6D61" w:rsidRDefault="00EF203E" w:rsidP="009402C8">
            <w:pPr>
              <w:pStyle w:val="TAL"/>
              <w:tabs>
                <w:tab w:val="clear" w:pos="284"/>
                <w:tab w:val="clear" w:pos="567"/>
              </w:tabs>
              <w:rPr>
                <w:sz w:val="16"/>
              </w:rPr>
            </w:pPr>
            <w:r w:rsidRPr="008F6D61">
              <w:rPr>
                <w:sz w:val="16"/>
              </w:rPr>
              <w:lastRenderedPageBreak/>
              <w:t>S2</w:t>
            </w:r>
            <w:r w:rsidRPr="008F6D61">
              <w:rPr>
                <w:sz w:val="16"/>
              </w:rPr>
              <w:noBreakHyphen/>
              <w:t>170758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23.501 - Correction </w:t>
            </w:r>
            <w:r w:rsidRPr="008F6D61">
              <w:rPr>
                <w:sz w:val="16"/>
              </w:rPr>
              <w:lastRenderedPageBreak/>
              <w:t>to PDU Session continuity</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 xml:space="preserve">Qualcomm </w:t>
            </w:r>
            <w:r w:rsidRPr="008F6D61">
              <w:rPr>
                <w:sz w:val="16"/>
              </w:rPr>
              <w:lastRenderedPageBreak/>
              <w:t>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lastRenderedPageBreak/>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w:t>
            </w:r>
            <w:r w:rsidRPr="008F6D61">
              <w:rPr>
                <w:sz w:val="16"/>
              </w:rPr>
              <w:lastRenderedPageBreak/>
              <w:t>171461.</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171461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170759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 PDU Session mobility between systems for EPS interworking</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170760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23.502 - PDU Session mobility between systems for EPS interworking</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170761</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SA WG4: LS on Generic Test Profile for VoLTE/VoWIFI Terminal Audio Measurements</w:t>
            </w:r>
          </w:p>
        </w:tc>
        <w:tc>
          <w:tcPr>
            <w:tcW w:w="1559" w:type="dxa"/>
          </w:tcPr>
          <w:p w:rsidR="00EF203E" w:rsidRPr="008F6D61" w:rsidRDefault="00EF203E" w:rsidP="009402C8">
            <w:pPr>
              <w:pStyle w:val="TAL"/>
              <w:tabs>
                <w:tab w:val="clear" w:pos="284"/>
                <w:tab w:val="clear" w:pos="567"/>
              </w:tabs>
              <w:rPr>
                <w:sz w:val="16"/>
              </w:rPr>
            </w:pPr>
            <w:r w:rsidRPr="008F6D61">
              <w:rPr>
                <w:sz w:val="16"/>
              </w:rPr>
              <w:t>SA WG4</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170762</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CT WG1: Reply LS on charging support for V2X Communication</w:t>
            </w:r>
          </w:p>
        </w:tc>
        <w:tc>
          <w:tcPr>
            <w:tcW w:w="1559" w:type="dxa"/>
          </w:tcPr>
          <w:p w:rsidR="00EF203E" w:rsidRPr="008F6D61" w:rsidRDefault="00EF203E" w:rsidP="009402C8">
            <w:pPr>
              <w:pStyle w:val="TAL"/>
              <w:tabs>
                <w:tab w:val="clear" w:pos="284"/>
                <w:tab w:val="clear" w:pos="567"/>
              </w:tabs>
              <w:rPr>
                <w:sz w:val="16"/>
              </w:rPr>
            </w:pPr>
            <w:r w:rsidRPr="008F6D61">
              <w:rPr>
                <w:sz w:val="16"/>
              </w:rPr>
              <w:t>CT WG1</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V2X-CT</w:t>
            </w:r>
          </w:p>
        </w:tc>
        <w:tc>
          <w:tcPr>
            <w:tcW w:w="1595" w:type="dxa"/>
          </w:tcPr>
          <w:p w:rsidR="00EF203E" w:rsidRPr="008F6D61" w:rsidRDefault="00EF203E" w:rsidP="009402C8">
            <w:pPr>
              <w:pStyle w:val="TAL"/>
              <w:tabs>
                <w:tab w:val="clear" w:pos="284"/>
                <w:tab w:val="clear" w:pos="567"/>
              </w:tabs>
              <w:rPr>
                <w:sz w:val="16"/>
              </w:rPr>
            </w:pPr>
            <w:r w:rsidRPr="008F6D61">
              <w:rPr>
                <w:sz w:val="16"/>
              </w:rPr>
              <w:t>Response drafted in S2-170901. Final response in S2-171349</w:t>
            </w:r>
          </w:p>
        </w:tc>
        <w:tc>
          <w:tcPr>
            <w:tcW w:w="1554" w:type="dxa"/>
          </w:tcPr>
          <w:p w:rsidR="00EF203E" w:rsidRPr="008F6D61" w:rsidRDefault="00EF203E" w:rsidP="009402C8">
            <w:pPr>
              <w:pStyle w:val="TAL"/>
              <w:tabs>
                <w:tab w:val="clear" w:pos="284"/>
                <w:tab w:val="clear" w:pos="567"/>
              </w:tabs>
              <w:rPr>
                <w:sz w:val="16"/>
              </w:rPr>
            </w:pPr>
            <w:r w:rsidRPr="008F6D61">
              <w:rPr>
                <w:sz w:val="16"/>
              </w:rPr>
              <w:t>Replied to</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170763</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SA WG3LI: Reply LS on SA WG2 involvement for the light connection</w:t>
            </w:r>
          </w:p>
        </w:tc>
        <w:tc>
          <w:tcPr>
            <w:tcW w:w="1559" w:type="dxa"/>
          </w:tcPr>
          <w:p w:rsidR="00EF203E" w:rsidRPr="008F6D61" w:rsidRDefault="00EF203E" w:rsidP="009402C8">
            <w:pPr>
              <w:pStyle w:val="TAL"/>
              <w:tabs>
                <w:tab w:val="clear" w:pos="284"/>
                <w:tab w:val="clear" w:pos="567"/>
              </w:tabs>
              <w:rPr>
                <w:sz w:val="16"/>
              </w:rPr>
            </w:pPr>
            <w:r w:rsidRPr="008F6D61">
              <w:rPr>
                <w:sz w:val="16"/>
              </w:rPr>
              <w:t>SA WG3LI</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Postponed to meeting #120</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170764</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SA WG3LI: Reply LS on 'Conclusion on lawful interception in split EPC architecture'</w:t>
            </w:r>
          </w:p>
        </w:tc>
        <w:tc>
          <w:tcPr>
            <w:tcW w:w="1559" w:type="dxa"/>
          </w:tcPr>
          <w:p w:rsidR="00EF203E" w:rsidRPr="008F6D61" w:rsidRDefault="00EF203E" w:rsidP="009402C8">
            <w:pPr>
              <w:pStyle w:val="TAL"/>
              <w:tabs>
                <w:tab w:val="clear" w:pos="284"/>
                <w:tab w:val="clear" w:pos="567"/>
              </w:tabs>
              <w:rPr>
                <w:sz w:val="16"/>
              </w:rPr>
            </w:pPr>
            <w:r w:rsidRPr="008F6D61">
              <w:rPr>
                <w:sz w:val="16"/>
              </w:rPr>
              <w:t>SA WG3LI</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LI14, CUPS</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170765</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SA WG3LI: LS on LI requirements reconfirmed, including 5G and CIoT</w:t>
            </w:r>
          </w:p>
        </w:tc>
        <w:tc>
          <w:tcPr>
            <w:tcW w:w="1559" w:type="dxa"/>
          </w:tcPr>
          <w:p w:rsidR="00EF203E" w:rsidRPr="008F6D61" w:rsidRDefault="00EF203E" w:rsidP="009402C8">
            <w:pPr>
              <w:pStyle w:val="TAL"/>
              <w:tabs>
                <w:tab w:val="clear" w:pos="284"/>
                <w:tab w:val="clear" w:pos="567"/>
              </w:tabs>
              <w:rPr>
                <w:sz w:val="16"/>
              </w:rPr>
            </w:pPr>
            <w:r w:rsidRPr="008F6D61">
              <w:rPr>
                <w:sz w:val="16"/>
              </w:rPr>
              <w:t>SA WG3LI</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LI 14</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170766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Network-triggered UPF relocation for SSC mode 3</w:t>
            </w:r>
          </w:p>
        </w:tc>
        <w:tc>
          <w:tcPr>
            <w:tcW w:w="1559" w:type="dxa"/>
          </w:tcPr>
          <w:p w:rsidR="00EF203E" w:rsidRPr="008F6D61" w:rsidRDefault="00EF203E" w:rsidP="009402C8">
            <w:pPr>
              <w:pStyle w:val="TAL"/>
              <w:tabs>
                <w:tab w:val="clear" w:pos="284"/>
                <w:tab w:val="clear" w:pos="567"/>
              </w:tabs>
              <w:rPr>
                <w:sz w:val="16"/>
              </w:rPr>
            </w:pPr>
            <w:r w:rsidRPr="008F6D61">
              <w:rPr>
                <w:sz w:val="16"/>
              </w:rPr>
              <w:t>Orange</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S2-171491.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171491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170767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23.502: N2 Release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 CATT, 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S2-170234 from S2#118BIS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170768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De-registration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S2-170079 from S2#118BIS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170769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PDU session modification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 Nokia, 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 xml:space="preserve">Revision of S2-170242 from S2#118BIS. </w:t>
            </w:r>
            <w:r w:rsidRPr="008F6D61">
              <w:rPr>
                <w:sz w:val="16"/>
              </w:rPr>
              <w:lastRenderedPageBreak/>
              <w:t>Revised, merging S2-171005, to S2-171494.</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171494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170770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PDU session release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 Nokia(?), Alcatel-Lucent Shanghai Bell(?), 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S2-170239 from S2#118BIS. Confirm sources!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170771</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Key issue on Access Restriction feature handling in EPS</w:t>
            </w:r>
          </w:p>
        </w:tc>
        <w:tc>
          <w:tcPr>
            <w:tcW w:w="1559" w:type="dxa"/>
          </w:tcPr>
          <w:p w:rsidR="00EF203E" w:rsidRPr="008F6D61" w:rsidRDefault="00EF203E" w:rsidP="009402C8">
            <w:pPr>
              <w:pStyle w:val="TAL"/>
              <w:tabs>
                <w:tab w:val="clear" w:pos="284"/>
                <w:tab w:val="clear" w:pos="567"/>
              </w:tabs>
              <w:rPr>
                <w:sz w:val="16"/>
              </w:rPr>
            </w:pPr>
            <w:r w:rsidRPr="008F6D61">
              <w:rPr>
                <w:sz w:val="16"/>
              </w:rPr>
              <w:t>NEC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S2-171246.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171246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170772</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Key issue #1: Use of RAT type IE per bearer for unlicensed spectrum identification</w:t>
            </w:r>
          </w:p>
        </w:tc>
        <w:tc>
          <w:tcPr>
            <w:tcW w:w="1559" w:type="dxa"/>
          </w:tcPr>
          <w:p w:rsidR="00EF203E" w:rsidRPr="008F6D61" w:rsidRDefault="00EF203E" w:rsidP="009402C8">
            <w:pPr>
              <w:pStyle w:val="TAL"/>
              <w:tabs>
                <w:tab w:val="clear" w:pos="284"/>
                <w:tab w:val="clear" w:pos="567"/>
              </w:tabs>
              <w:rPr>
                <w:sz w:val="16"/>
              </w:rPr>
            </w:pPr>
            <w:r w:rsidRPr="008F6D61">
              <w:rPr>
                <w:sz w:val="16"/>
              </w:rPr>
              <w:t>NEC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S2-171249.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171249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170773</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Subscription-based restrictions on attach without PDN connection</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 Intel</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Rel-13</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170774</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CR3201 (Rel-13, 'B'): Restriction to establish PDN connection</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3201</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13.9.0</w:t>
            </w:r>
          </w:p>
        </w:tc>
        <w:tc>
          <w:tcPr>
            <w:tcW w:w="570" w:type="dxa"/>
          </w:tcPr>
          <w:p w:rsidR="00EF203E" w:rsidRPr="008F6D61" w:rsidRDefault="00EF203E" w:rsidP="009402C8">
            <w:pPr>
              <w:pStyle w:val="TAL"/>
              <w:tabs>
                <w:tab w:val="clear" w:pos="284"/>
                <w:tab w:val="clear" w:pos="567"/>
              </w:tabs>
              <w:rPr>
                <w:sz w:val="16"/>
              </w:rPr>
            </w:pPr>
            <w:r w:rsidRPr="008F6D61">
              <w:rPr>
                <w:sz w:val="16"/>
              </w:rPr>
              <w:t>Rel-13</w:t>
            </w:r>
          </w:p>
        </w:tc>
        <w:tc>
          <w:tcPr>
            <w:tcW w:w="1275" w:type="dxa"/>
          </w:tcPr>
          <w:p w:rsidR="00EF203E" w:rsidRPr="008F6D61" w:rsidRDefault="00EF203E" w:rsidP="009402C8">
            <w:pPr>
              <w:pStyle w:val="TAL"/>
              <w:tabs>
                <w:tab w:val="clear" w:pos="284"/>
                <w:tab w:val="clear" w:pos="567"/>
              </w:tabs>
              <w:rPr>
                <w:sz w:val="16"/>
              </w:rPr>
            </w:pPr>
            <w:r w:rsidRPr="008F6D61">
              <w:rPr>
                <w:sz w:val="16"/>
              </w:rPr>
              <w:t>CIoT</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170775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SSC mode 3, clarification of trigger condition</w:t>
            </w:r>
          </w:p>
        </w:tc>
        <w:tc>
          <w:tcPr>
            <w:tcW w:w="1559" w:type="dxa"/>
          </w:tcPr>
          <w:p w:rsidR="00EF203E" w:rsidRPr="008F6D61" w:rsidRDefault="00EF203E" w:rsidP="009402C8">
            <w:pPr>
              <w:pStyle w:val="TAL"/>
              <w:tabs>
                <w:tab w:val="clear" w:pos="284"/>
                <w:tab w:val="clear" w:pos="567"/>
              </w:tabs>
              <w:rPr>
                <w:sz w:val="16"/>
              </w:rPr>
            </w:pPr>
            <w:r w:rsidRPr="008F6D61">
              <w:rPr>
                <w:sz w:val="16"/>
              </w:rPr>
              <w:t>Orange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S2-171460</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170776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On Standardized Slice/Service Types</w:t>
            </w:r>
          </w:p>
        </w:tc>
        <w:tc>
          <w:tcPr>
            <w:tcW w:w="1559" w:type="dxa"/>
          </w:tcPr>
          <w:p w:rsidR="00EF203E" w:rsidRPr="008F6D61" w:rsidRDefault="00EF203E" w:rsidP="009402C8">
            <w:pPr>
              <w:pStyle w:val="TAL"/>
              <w:tabs>
                <w:tab w:val="clear" w:pos="284"/>
                <w:tab w:val="clear" w:pos="567"/>
              </w:tabs>
              <w:rPr>
                <w:sz w:val="16"/>
              </w:rPr>
            </w:pPr>
            <w:r w:rsidRPr="008F6D61">
              <w:rPr>
                <w:sz w:val="16"/>
              </w:rPr>
              <w:t>Nokia, Sandvine, Sprint, KDDI, Telecom Italia, ZTE, Samsung, Oracle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170777</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On whether an optional Single Value NSSAI is also needed.</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170778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On providing Accepted NSSAI to the RAN</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7.1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170779</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Introduction of ATCF in DRVCC</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Noted</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170780</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23.228 CR1169 (Rel-14, 'F'): 3GPP Data Off IMS Status Reporting Correction</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23.228</w:t>
            </w:r>
          </w:p>
        </w:tc>
        <w:tc>
          <w:tcPr>
            <w:tcW w:w="607" w:type="dxa"/>
          </w:tcPr>
          <w:p w:rsidR="00EF203E" w:rsidRPr="008F6D61" w:rsidRDefault="00EF203E" w:rsidP="009402C8">
            <w:pPr>
              <w:pStyle w:val="TAL"/>
              <w:tabs>
                <w:tab w:val="clear" w:pos="284"/>
                <w:tab w:val="clear" w:pos="567"/>
              </w:tabs>
              <w:rPr>
                <w:sz w:val="16"/>
              </w:rPr>
            </w:pPr>
            <w:r w:rsidRPr="008F6D61">
              <w:rPr>
                <w:sz w:val="16"/>
              </w:rPr>
              <w:t>1169</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FS_PS_DATA_OFF</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S2-171236.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171236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170781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Robustness Index - UE centric solution - Solution for Key issue 1</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23.759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FS_eVoLP</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S2-171284.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171284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170782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Robustness Index - Network centric solution - Solution for Key issue 1</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23.759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FS_eVoLP</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S2-171285.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171285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170783</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23.228 CR1170 (Rel-14, 'F'): Alignment with CT WG3 for support for subscription to changes to IP-CAN by P-CSCF at IMS session setup.</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23.228</w:t>
            </w:r>
          </w:p>
        </w:tc>
        <w:tc>
          <w:tcPr>
            <w:tcW w:w="607" w:type="dxa"/>
          </w:tcPr>
          <w:p w:rsidR="00EF203E" w:rsidRPr="008F6D61" w:rsidRDefault="00EF203E" w:rsidP="009402C8">
            <w:pPr>
              <w:pStyle w:val="TAL"/>
              <w:tabs>
                <w:tab w:val="clear" w:pos="284"/>
                <w:tab w:val="clear" w:pos="567"/>
              </w:tabs>
              <w:rPr>
                <w:sz w:val="16"/>
              </w:rPr>
            </w:pPr>
            <w:r w:rsidRPr="008F6D61">
              <w:rPr>
                <w:sz w:val="16"/>
              </w:rPr>
              <w:t>1170</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TEI14</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S2-171237.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171237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170784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 to Solution 3 - EPS Bearer Deactivation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23.751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FS_VoWLAN</w:t>
            </w:r>
          </w:p>
        </w:tc>
        <w:tc>
          <w:tcPr>
            <w:tcW w:w="1595" w:type="dxa"/>
          </w:tcPr>
          <w:p w:rsidR="00EF203E" w:rsidRPr="008F6D61" w:rsidRDefault="00EF203E" w:rsidP="009402C8">
            <w:pPr>
              <w:pStyle w:val="TAL"/>
              <w:tabs>
                <w:tab w:val="clear" w:pos="284"/>
                <w:tab w:val="clear" w:pos="567"/>
              </w:tabs>
              <w:rPr>
                <w:sz w:val="16"/>
              </w:rPr>
            </w:pPr>
            <w:r w:rsidRPr="008F6D61">
              <w:rPr>
                <w:sz w:val="16"/>
              </w:rPr>
              <w:t>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170785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 to Solution 3 - Handling lack of UE support for Multiple SA</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23.751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FS_VoWLAN</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S2-171257.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171257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170786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 to Solution 3 - Sending QoS Bearer Info to UE</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23.751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FS_VoWLAN</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S2-171258.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171258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170787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 to Solution 3 - Handover behaviour</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23.751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FS_VoWLAN</w:t>
            </w:r>
          </w:p>
        </w:tc>
        <w:tc>
          <w:tcPr>
            <w:tcW w:w="1595" w:type="dxa"/>
          </w:tcPr>
          <w:p w:rsidR="00EF203E" w:rsidRPr="008F6D61" w:rsidRDefault="00EF203E" w:rsidP="009402C8">
            <w:pPr>
              <w:pStyle w:val="TAL"/>
              <w:tabs>
                <w:tab w:val="clear" w:pos="284"/>
                <w:tab w:val="clear" w:pos="567"/>
              </w:tabs>
              <w:rPr>
                <w:sz w:val="16"/>
              </w:rPr>
            </w:pPr>
            <w:r w:rsidRPr="008F6D61">
              <w:rPr>
                <w:sz w:val="16"/>
              </w:rPr>
              <w:t>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170788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 to Architectural Considerations</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23.751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FS_VoWLAN</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S2-171256</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170789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Evaluation of Solution 3</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23.751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FS_VoWLAN</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S2-171260.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171260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170790</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Reply LS on solution for providing a DRVCC access transfer indicator to network</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TEI14</w:t>
            </w:r>
          </w:p>
        </w:tc>
        <w:tc>
          <w:tcPr>
            <w:tcW w:w="1595" w:type="dxa"/>
          </w:tcPr>
          <w:p w:rsidR="00EF203E" w:rsidRPr="008F6D61" w:rsidRDefault="00EF203E" w:rsidP="009402C8">
            <w:pPr>
              <w:pStyle w:val="TAL"/>
              <w:tabs>
                <w:tab w:val="clear" w:pos="284"/>
                <w:tab w:val="clear" w:pos="567"/>
              </w:tabs>
              <w:rPr>
                <w:sz w:val="16"/>
              </w:rPr>
            </w:pPr>
            <w:r w:rsidRPr="008F6D61">
              <w:rPr>
                <w:sz w:val="16"/>
              </w:rPr>
              <w:t>Reply to S2-166316 from S2#118, also replied to in S2-166833 at S2#118. Revised in parallel session to S2-171242.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171242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170791</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NAPS impacts on SCEF - SCS/AS interactions for Group Message Delivery</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170792</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CR0260 (Rel-15, 'B'): Group Message Delivery Procedure changes due to NAPS</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0260</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S2-171370.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171370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170793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§5.8.2: SSC mode 1 and Multi Homing</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 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merging S2-171077 and S2-170775, to S2-171460.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171460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170794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§5.3: RM &amp; CM states in case on N3GPP access</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merging S2-170828, S2-171135 and S2-171136, to S2-171454.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171454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170795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§5.3.3 / 5.6.8: Handling of PDU session UP activation at the access</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S2-171378.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171378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170796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§5.8.2: User Plane Function(s) and N4</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 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S2-170148 from S2#118BIS. Revised to S2-171490.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171490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170797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 8.3: User plane protocol stack between the UE and the DN</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 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merging S2-171035, to S2-171495.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171495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170798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The role of the UDR in the Policy Framework</w:t>
            </w:r>
          </w:p>
        </w:tc>
        <w:tc>
          <w:tcPr>
            <w:tcW w:w="1559" w:type="dxa"/>
          </w:tcPr>
          <w:p w:rsidR="00EF203E" w:rsidRPr="008F6D61" w:rsidRDefault="00EF203E" w:rsidP="009402C8">
            <w:pPr>
              <w:pStyle w:val="TAL"/>
              <w:tabs>
                <w:tab w:val="clear" w:pos="284"/>
                <w:tab w:val="clear" w:pos="567"/>
              </w:tabs>
              <w:rPr>
                <w:sz w:val="16"/>
              </w:rPr>
            </w:pPr>
            <w:r w:rsidRPr="008F6D61">
              <w:rPr>
                <w:sz w:val="16"/>
              </w:rPr>
              <w:t>Ericsson, Oracle, 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S2-171291.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171291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170799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Distribution of Policy Framework Enforcement Points into Network Functions</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S2-171293.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171293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170800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On UE Policy provisioning from the PCF to the UE</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S2-171254</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170801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Clean up of terms in Annex A: Policy Framework</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170802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Cleanup of QoS framework description</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S2-171482.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171482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170803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QoS parameters and characteristics needed in 5G Systems</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S2-171501.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171501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170804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5GC-EPC interworking</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off-line into S2-171496</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170805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23.502: 5GC-EPC interworking</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170806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Service request procedure updates</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 xml:space="preserve">Revised in parallel session, merging </w:t>
            </w:r>
            <w:r w:rsidRPr="008F6D61">
              <w:rPr>
                <w:sz w:val="16"/>
              </w:rPr>
              <w:lastRenderedPageBreak/>
              <w:t>S2-171074, S2-171144, S2-170720 and S2-171156, to S2-171375.</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171375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170807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Mobility Restrictions updates</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S2-171474.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171474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170808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Network Data Analytics</w:t>
            </w:r>
          </w:p>
        </w:tc>
        <w:tc>
          <w:tcPr>
            <w:tcW w:w="1559" w:type="dxa"/>
          </w:tcPr>
          <w:p w:rsidR="00EF203E" w:rsidRPr="008F6D61" w:rsidRDefault="00EF203E" w:rsidP="009402C8">
            <w:pPr>
              <w:pStyle w:val="TAL"/>
              <w:tabs>
                <w:tab w:val="clear" w:pos="284"/>
                <w:tab w:val="clear" w:pos="567"/>
              </w:tabs>
              <w:rPr>
                <w:sz w:val="16"/>
              </w:rPr>
            </w:pPr>
            <w:r w:rsidRPr="008F6D61">
              <w:rPr>
                <w:sz w:val="16"/>
              </w:rPr>
              <w:t>AT&amp;T</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S2-171294.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171294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170809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Alignment of Section 4.3 Figures with TS 23.214</w:t>
            </w:r>
          </w:p>
        </w:tc>
        <w:tc>
          <w:tcPr>
            <w:tcW w:w="1559" w:type="dxa"/>
          </w:tcPr>
          <w:p w:rsidR="00EF203E" w:rsidRPr="008F6D61" w:rsidRDefault="00EF203E" w:rsidP="009402C8">
            <w:pPr>
              <w:pStyle w:val="TAL"/>
              <w:tabs>
                <w:tab w:val="clear" w:pos="284"/>
                <w:tab w:val="clear" w:pos="567"/>
              </w:tabs>
              <w:rPr>
                <w:sz w:val="16"/>
              </w:rPr>
            </w:pPr>
            <w:r w:rsidRPr="008F6D61">
              <w:rPr>
                <w:sz w:val="16"/>
              </w:rPr>
              <w:t>AT&amp;T</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170810</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Service Based Architecture for the Control Plane of 5G Core</w:t>
            </w:r>
          </w:p>
        </w:tc>
        <w:tc>
          <w:tcPr>
            <w:tcW w:w="1559" w:type="dxa"/>
          </w:tcPr>
          <w:p w:rsidR="00EF203E" w:rsidRPr="008F6D61" w:rsidRDefault="00EF203E" w:rsidP="009402C8">
            <w:pPr>
              <w:pStyle w:val="TAL"/>
              <w:tabs>
                <w:tab w:val="clear" w:pos="284"/>
                <w:tab w:val="clear" w:pos="567"/>
              </w:tabs>
              <w:rPr>
                <w:sz w:val="16"/>
              </w:rPr>
            </w:pPr>
            <w:r w:rsidRPr="008F6D61">
              <w:rPr>
                <w:sz w:val="16"/>
              </w:rPr>
              <w:t>AT&amp;T</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170811</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Reply LS on MBMS user service for UEs using power saving functions</w:t>
            </w:r>
          </w:p>
        </w:tc>
        <w:tc>
          <w:tcPr>
            <w:tcW w:w="1559" w:type="dxa"/>
          </w:tcPr>
          <w:p w:rsidR="00EF203E" w:rsidRPr="008F6D61" w:rsidRDefault="00EF203E" w:rsidP="009402C8">
            <w:pPr>
              <w:pStyle w:val="TAL"/>
              <w:tabs>
                <w:tab w:val="clear" w:pos="284"/>
                <w:tab w:val="clear" w:pos="567"/>
              </w:tabs>
              <w:rPr>
                <w:sz w:val="16"/>
              </w:rPr>
            </w:pPr>
            <w:r w:rsidRPr="008F6D61">
              <w:rPr>
                <w:sz w:val="16"/>
              </w:rPr>
              <w:t>CATT</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Response to S2-170727. Revised in parallel session to S2-171359.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171359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170812</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Way forward with NSSAI</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The spirit of proposals 1-5 should be considered when discussing the content of S2-171464 and other pCRs to this meeting. 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170813</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Introduce 3GPP progress on 5G System Architecture for BBF joint Meeting</w:t>
            </w:r>
          </w:p>
        </w:tc>
        <w:tc>
          <w:tcPr>
            <w:tcW w:w="1559" w:type="dxa"/>
          </w:tcPr>
          <w:p w:rsidR="00EF203E" w:rsidRPr="008F6D61" w:rsidRDefault="00EF203E" w:rsidP="009402C8">
            <w:pPr>
              <w:pStyle w:val="TAL"/>
              <w:tabs>
                <w:tab w:val="clear" w:pos="284"/>
                <w:tab w:val="clear" w:pos="567"/>
              </w:tabs>
              <w:rPr>
                <w:sz w:val="16"/>
              </w:rPr>
            </w:pPr>
            <w:r w:rsidRPr="008F6D61">
              <w:rPr>
                <w:sz w:val="16"/>
              </w:rPr>
              <w:t>China Mobile (Rapporteur)</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S2-171342.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171342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170814</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Way Forward on NF Service Normative Work</w:t>
            </w:r>
          </w:p>
        </w:tc>
        <w:tc>
          <w:tcPr>
            <w:tcW w:w="1559" w:type="dxa"/>
          </w:tcPr>
          <w:p w:rsidR="00EF203E" w:rsidRPr="008F6D61" w:rsidRDefault="00EF203E" w:rsidP="009402C8">
            <w:pPr>
              <w:pStyle w:val="TAL"/>
              <w:tabs>
                <w:tab w:val="clear" w:pos="284"/>
                <w:tab w:val="clear" w:pos="567"/>
              </w:tabs>
              <w:rPr>
                <w:sz w:val="16"/>
              </w:rPr>
            </w:pPr>
            <w:r w:rsidRPr="008F6D61">
              <w:rPr>
                <w:sz w:val="16"/>
              </w:rPr>
              <w:t>China Mobile, China Unicom, China Telecom, CATR</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170815</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Considerations on NF Service Granularity</w:t>
            </w:r>
          </w:p>
        </w:tc>
        <w:tc>
          <w:tcPr>
            <w:tcW w:w="1559" w:type="dxa"/>
          </w:tcPr>
          <w:p w:rsidR="00EF203E" w:rsidRPr="008F6D61" w:rsidRDefault="00EF203E" w:rsidP="009402C8">
            <w:pPr>
              <w:pStyle w:val="TAL"/>
              <w:tabs>
                <w:tab w:val="clear" w:pos="284"/>
                <w:tab w:val="clear" w:pos="567"/>
              </w:tabs>
              <w:rPr>
                <w:sz w:val="16"/>
              </w:rPr>
            </w:pPr>
            <w:r w:rsidRPr="008F6D61">
              <w:rPr>
                <w:sz w:val="16"/>
              </w:rPr>
              <w:t>China Mobile, China Unicom, China Telecom, CATR</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170816</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23.303 CR0324 (Rel-15, 'B'): Inclusion of WLAN direct discovery technologies as an alternative for ProSe </w:t>
            </w:r>
            <w:r w:rsidRPr="008F6D61">
              <w:rPr>
                <w:sz w:val="16"/>
              </w:rPr>
              <w:lastRenderedPageBreak/>
              <w:t>Direct Discovery: WLAN technology agnostic part</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Intel, Deutsche Telekom, KPN</w:t>
            </w:r>
          </w:p>
        </w:tc>
        <w:tc>
          <w:tcPr>
            <w:tcW w:w="891" w:type="dxa"/>
          </w:tcPr>
          <w:p w:rsidR="00EF203E" w:rsidRPr="008F6D61" w:rsidRDefault="00EF203E" w:rsidP="009402C8">
            <w:pPr>
              <w:pStyle w:val="TAL"/>
              <w:tabs>
                <w:tab w:val="clear" w:pos="284"/>
                <w:tab w:val="clear" w:pos="567"/>
              </w:tabs>
              <w:rPr>
                <w:sz w:val="16"/>
              </w:rPr>
            </w:pPr>
            <w:r w:rsidRPr="008F6D61">
              <w:rPr>
                <w:sz w:val="16"/>
              </w:rPr>
              <w:t>23.303</w:t>
            </w:r>
          </w:p>
        </w:tc>
        <w:tc>
          <w:tcPr>
            <w:tcW w:w="607" w:type="dxa"/>
          </w:tcPr>
          <w:p w:rsidR="00EF203E" w:rsidRPr="008F6D61" w:rsidRDefault="00EF203E" w:rsidP="009402C8">
            <w:pPr>
              <w:pStyle w:val="TAL"/>
              <w:tabs>
                <w:tab w:val="clear" w:pos="284"/>
                <w:tab w:val="clear" w:pos="567"/>
              </w:tabs>
              <w:rPr>
                <w:sz w:val="16"/>
              </w:rPr>
            </w:pPr>
            <w:r w:rsidRPr="008F6D61">
              <w:rPr>
                <w:sz w:val="16"/>
              </w:rPr>
              <w:t>0324</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14.1.0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S2-171272.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171272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6.12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170817</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23.303 CR0325 (Rel-15, 'B'): Inclusion of WLAN direct discovery technologies as an alternative for ProSe Direct Discovery: NAN specific part</w:t>
            </w:r>
          </w:p>
        </w:tc>
        <w:tc>
          <w:tcPr>
            <w:tcW w:w="1559" w:type="dxa"/>
          </w:tcPr>
          <w:p w:rsidR="00EF203E" w:rsidRPr="008F6D61" w:rsidRDefault="00EF203E" w:rsidP="009402C8">
            <w:pPr>
              <w:pStyle w:val="TAL"/>
              <w:tabs>
                <w:tab w:val="clear" w:pos="284"/>
                <w:tab w:val="clear" w:pos="567"/>
              </w:tabs>
              <w:rPr>
                <w:sz w:val="16"/>
              </w:rPr>
            </w:pPr>
            <w:r w:rsidRPr="008F6D61">
              <w:rPr>
                <w:sz w:val="16"/>
              </w:rPr>
              <w:t>Intel, Telecom Italia, Deutsche Telekom, KPN</w:t>
            </w:r>
          </w:p>
        </w:tc>
        <w:tc>
          <w:tcPr>
            <w:tcW w:w="891" w:type="dxa"/>
          </w:tcPr>
          <w:p w:rsidR="00EF203E" w:rsidRPr="008F6D61" w:rsidRDefault="00EF203E" w:rsidP="009402C8">
            <w:pPr>
              <w:pStyle w:val="TAL"/>
              <w:tabs>
                <w:tab w:val="clear" w:pos="284"/>
                <w:tab w:val="clear" w:pos="567"/>
              </w:tabs>
              <w:rPr>
                <w:sz w:val="16"/>
              </w:rPr>
            </w:pPr>
            <w:r w:rsidRPr="008F6D61">
              <w:rPr>
                <w:sz w:val="16"/>
              </w:rPr>
              <w:t>23.303</w:t>
            </w:r>
          </w:p>
        </w:tc>
        <w:tc>
          <w:tcPr>
            <w:tcW w:w="607" w:type="dxa"/>
          </w:tcPr>
          <w:p w:rsidR="00EF203E" w:rsidRPr="008F6D61" w:rsidRDefault="00EF203E" w:rsidP="009402C8">
            <w:pPr>
              <w:pStyle w:val="TAL"/>
              <w:tabs>
                <w:tab w:val="clear" w:pos="284"/>
                <w:tab w:val="clear" w:pos="567"/>
              </w:tabs>
              <w:rPr>
                <w:sz w:val="16"/>
              </w:rPr>
            </w:pPr>
            <w:r w:rsidRPr="008F6D61">
              <w:rPr>
                <w:sz w:val="16"/>
              </w:rPr>
              <w:t>0325</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14.1.0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S2-171271.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171271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170818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Further descripiton of NF Services</w:t>
            </w:r>
          </w:p>
        </w:tc>
        <w:tc>
          <w:tcPr>
            <w:tcW w:w="1559" w:type="dxa"/>
          </w:tcPr>
          <w:p w:rsidR="00EF203E" w:rsidRPr="008F6D61" w:rsidRDefault="00EF203E" w:rsidP="009402C8">
            <w:pPr>
              <w:pStyle w:val="TAL"/>
              <w:tabs>
                <w:tab w:val="clear" w:pos="284"/>
                <w:tab w:val="clear" w:pos="567"/>
              </w:tabs>
              <w:rPr>
                <w:sz w:val="16"/>
              </w:rPr>
            </w:pPr>
            <w:r w:rsidRPr="008F6D61">
              <w:rPr>
                <w:sz w:val="16"/>
              </w:rPr>
              <w:t>China Mobile, Huawei</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170819</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TS 23.501: Location Services Alternatives for 5G System Architecture and 5G Procedures</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170820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Location Services Revision for 5G System Architecture</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S2-171267.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171267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170821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Location Services for 5G System Procedures</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S2-171268.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171268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170822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Further QoS clarifications</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S2-171482</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170823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P-CR: Network triggered service request procedure corrections</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Moved from 6.5.2 to 6.5.7. Revised in parallel session, merging S2-170958, to S2-171376.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171376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170824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SMS over NAS Transport procedures</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Moved from 6.5.2 to 6.5.8. Merged into S2-171266</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170825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NAS Transport</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170826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NAS Transport for SMS</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Moved from 6.5.2 to 6.5.8. Merged into S2-171265</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170827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Procedures for use of NAS Transport</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170828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Mobility Restriction and non-3GPP access</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S2-171454</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170829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MO only and registration area</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merging S2-170855, S2-</w:t>
            </w:r>
            <w:r w:rsidRPr="008F6D61">
              <w:rPr>
                <w:sz w:val="16"/>
              </w:rPr>
              <w:lastRenderedPageBreak/>
              <w:t>170869, S2-171164 and S2-171055, to S2-171506</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171506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170830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Network Slice Selection in AMF</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170831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Architectural assumptions and requirements for FS_REAR</w:t>
            </w:r>
          </w:p>
        </w:tc>
        <w:tc>
          <w:tcPr>
            <w:tcW w:w="1559" w:type="dxa"/>
          </w:tcPr>
          <w:p w:rsidR="00EF203E" w:rsidRPr="008F6D61" w:rsidRDefault="00EF203E" w:rsidP="009402C8">
            <w:pPr>
              <w:pStyle w:val="TAL"/>
              <w:tabs>
                <w:tab w:val="clear" w:pos="284"/>
                <w:tab w:val="clear" w:pos="567"/>
              </w:tabs>
              <w:rPr>
                <w:sz w:val="16"/>
              </w:rPr>
            </w:pPr>
            <w:r w:rsidRPr="008F6D61">
              <w:rPr>
                <w:sz w:val="16"/>
              </w:rPr>
              <w:t>Intel, 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merging S2-171213, to S2-171213.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171213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170832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 to Key Issue #3</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S2-171214.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171214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170833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 to Key Issue #4</w:t>
            </w:r>
          </w:p>
        </w:tc>
        <w:tc>
          <w:tcPr>
            <w:tcW w:w="1559" w:type="dxa"/>
          </w:tcPr>
          <w:p w:rsidR="00EF203E" w:rsidRPr="008F6D61" w:rsidRDefault="00EF203E" w:rsidP="009402C8">
            <w:pPr>
              <w:pStyle w:val="TAL"/>
              <w:tabs>
                <w:tab w:val="clear" w:pos="284"/>
                <w:tab w:val="clear" w:pos="567"/>
              </w:tabs>
              <w:rPr>
                <w:sz w:val="16"/>
              </w:rPr>
            </w:pPr>
            <w:r w:rsidRPr="008F6D61">
              <w:rPr>
                <w:sz w:val="16"/>
              </w:rPr>
              <w:t>Intel, 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S2-171215.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171215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170834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 to Key Issue #5</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S2-171216.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171216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170835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Key Issue #1</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S2-171218.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171218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170836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Key Issue #2</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S2-171223.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171223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170837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Key Issue #3</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170838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Architectural requirements for FS_eVoLP</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23.759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FS_eVoLP</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170839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for Key Issue #1 of FS_eVoLP</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23.759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FS_eVoLP</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merging S2-170865, S2-170866 , S2-170883 and S2-171175 to S2-171286.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171286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170840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Registration and Connection Management - non-3GPP aspects</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S2-171473.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171473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170841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description of PCF selection function</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Moved from 6.5.1 to 6.5.6. 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170842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TS 23.501: update of clause 5.7.2 The Reflective QoS - reflective QoS </w:t>
            </w:r>
            <w:r w:rsidRPr="008F6D61">
              <w:rPr>
                <w:sz w:val="16"/>
              </w:rPr>
              <w:lastRenderedPageBreak/>
              <w:t>indication provided by a UE.</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170843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Update of session establishment procedure for LBO - including the reflective QoS aspects</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170844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update of clause 5.6.3 Roaming - fallback from LBO to home-routed</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S2-170076 from S2#118BIS. Revised to S2-171457.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171457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170845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Update of session establishment procedure for LBO - including fallback from LBO to home-routed</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S2-171458.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171458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170846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Update of clause 5.6.5 Support for connecting to a local area data network - Consideration on PCF based solution</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Moved from 6.5.3 to 6.5.2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170847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clause 5.6.1 Overview update - subscription info access of V-SMF in Home Routed mode roaming</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S2-170077 from S2#118BIS. Revised to S2-171469.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171469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170848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Update of Session Establishment Procedure for Home Routed roaming - including subscription info access in vSMF</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S2-171459.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171459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170849</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Discussion on the PDU session activation for the UE in CM-CONNECTED state</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 Inc.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170850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TS 23.501: Update to Selective activation of UP connection of </w:t>
            </w:r>
            <w:r w:rsidRPr="008F6D61">
              <w:rPr>
                <w:sz w:val="16"/>
              </w:rPr>
              <w:lastRenderedPageBreak/>
              <w:t>existing PDU session</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LG Electronics Inc.</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170851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UE triggered PDU Session Activation procedure in connected mode</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 Inc.</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S2-170232 from S2#118BIS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4.1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170852</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ONF: Publication of ONF TR-540: Orchestration: A More Holistic View</w:t>
            </w:r>
          </w:p>
        </w:tc>
        <w:tc>
          <w:tcPr>
            <w:tcW w:w="1559" w:type="dxa"/>
          </w:tcPr>
          <w:p w:rsidR="00EF203E" w:rsidRPr="008F6D61" w:rsidRDefault="00EF203E" w:rsidP="009402C8">
            <w:pPr>
              <w:pStyle w:val="TAL"/>
              <w:tabs>
                <w:tab w:val="clear" w:pos="284"/>
                <w:tab w:val="clear" w:pos="567"/>
              </w:tabs>
              <w:rPr>
                <w:sz w:val="16"/>
              </w:rPr>
            </w:pPr>
            <w:r w:rsidRPr="008F6D61">
              <w:rPr>
                <w:sz w:val="16"/>
              </w:rPr>
              <w:t>ONF</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Noted</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170853</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CT WG3: LS on xMB Interface for TV Services</w:t>
            </w:r>
          </w:p>
        </w:tc>
        <w:tc>
          <w:tcPr>
            <w:tcW w:w="1559" w:type="dxa"/>
          </w:tcPr>
          <w:p w:rsidR="00EF203E" w:rsidRPr="008F6D61" w:rsidRDefault="00EF203E" w:rsidP="009402C8">
            <w:pPr>
              <w:pStyle w:val="TAL"/>
              <w:tabs>
                <w:tab w:val="clear" w:pos="284"/>
                <w:tab w:val="clear" w:pos="567"/>
              </w:tabs>
              <w:rPr>
                <w:sz w:val="16"/>
              </w:rPr>
            </w:pPr>
            <w:r w:rsidRPr="008F6D61">
              <w:rPr>
                <w:sz w:val="16"/>
              </w:rPr>
              <w:t>CT WG3</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AE_enTV-CT</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170854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P-CR new procedure on NW initiated UE configuration update</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 SKT</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S2-171477.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171477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170855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update to 5.4.1 UE reachability in CM-IDLE - on MO only mode clarification</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 SKT</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S2-171506</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170856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5.2 Registration area management</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merging S2-171053 and S2-171071, to S2-171505.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171505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170857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P-CR to Reachability management update</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170858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UE Traffic Routing</w:t>
            </w:r>
          </w:p>
        </w:tc>
        <w:tc>
          <w:tcPr>
            <w:tcW w:w="1559" w:type="dxa"/>
          </w:tcPr>
          <w:p w:rsidR="00EF203E" w:rsidRPr="008F6D61" w:rsidRDefault="00EF203E" w:rsidP="009402C8">
            <w:pPr>
              <w:pStyle w:val="TAL"/>
              <w:tabs>
                <w:tab w:val="clear" w:pos="284"/>
                <w:tab w:val="clear" w:pos="567"/>
              </w:tabs>
              <w:rPr>
                <w:sz w:val="16"/>
              </w:rPr>
            </w:pPr>
            <w:r w:rsidRPr="008F6D61">
              <w:rPr>
                <w:sz w:val="16"/>
              </w:rPr>
              <w:t>Motorola Mobility, Lenovo, Broadcom</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Moved from 6.5.1 to 6.5.3. Revised to S2-171488.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171488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170859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23.502: UE Traffic Routing</w:t>
            </w:r>
          </w:p>
        </w:tc>
        <w:tc>
          <w:tcPr>
            <w:tcW w:w="1559" w:type="dxa"/>
          </w:tcPr>
          <w:p w:rsidR="00EF203E" w:rsidRPr="008F6D61" w:rsidRDefault="00EF203E" w:rsidP="009402C8">
            <w:pPr>
              <w:pStyle w:val="TAL"/>
              <w:tabs>
                <w:tab w:val="clear" w:pos="284"/>
                <w:tab w:val="clear" w:pos="567"/>
              </w:tabs>
              <w:rPr>
                <w:sz w:val="16"/>
              </w:rPr>
            </w:pPr>
            <w:r w:rsidRPr="008F6D61">
              <w:rPr>
                <w:sz w:val="16"/>
              </w:rPr>
              <w:t>Motorola Mobility, Lenovo, Broadcom</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Moved from 6.5.1 to 6.5.3. Revised to S2-171489.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171489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170860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Insertion / removal of UL CL or Branching point</w:t>
            </w:r>
          </w:p>
        </w:tc>
        <w:tc>
          <w:tcPr>
            <w:tcW w:w="1559" w:type="dxa"/>
          </w:tcPr>
          <w:p w:rsidR="00EF203E" w:rsidRPr="008F6D61" w:rsidRDefault="00EF203E" w:rsidP="009402C8">
            <w:pPr>
              <w:pStyle w:val="TAL"/>
              <w:tabs>
                <w:tab w:val="clear" w:pos="284"/>
                <w:tab w:val="clear" w:pos="567"/>
              </w:tabs>
              <w:rPr>
                <w:sz w:val="16"/>
              </w:rPr>
            </w:pPr>
            <w:r w:rsidRPr="008F6D61">
              <w:rPr>
                <w:sz w:val="16"/>
              </w:rPr>
              <w:t>Motorola Mobility, Lenovo</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S2-171465.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171465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170861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Transport mode vs Tunnel mode</w:t>
            </w:r>
          </w:p>
        </w:tc>
        <w:tc>
          <w:tcPr>
            <w:tcW w:w="1559" w:type="dxa"/>
          </w:tcPr>
          <w:p w:rsidR="00EF203E" w:rsidRPr="008F6D61" w:rsidRDefault="00EF203E" w:rsidP="009402C8">
            <w:pPr>
              <w:pStyle w:val="TAL"/>
              <w:tabs>
                <w:tab w:val="clear" w:pos="284"/>
                <w:tab w:val="clear" w:pos="567"/>
              </w:tabs>
              <w:rPr>
                <w:sz w:val="16"/>
              </w:rPr>
            </w:pPr>
            <w:r w:rsidRPr="008F6D61">
              <w:rPr>
                <w:sz w:val="16"/>
              </w:rPr>
              <w:t>Motorola Mobility, Lenovo, Broadcom</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S2-171274.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171274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170862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Updates to registration via untrusted non-3GPP Access</w:t>
            </w:r>
          </w:p>
        </w:tc>
        <w:tc>
          <w:tcPr>
            <w:tcW w:w="1559" w:type="dxa"/>
          </w:tcPr>
          <w:p w:rsidR="00EF203E" w:rsidRPr="008F6D61" w:rsidRDefault="00EF203E" w:rsidP="009402C8">
            <w:pPr>
              <w:pStyle w:val="TAL"/>
              <w:tabs>
                <w:tab w:val="clear" w:pos="284"/>
                <w:tab w:val="clear" w:pos="567"/>
              </w:tabs>
              <w:rPr>
                <w:sz w:val="16"/>
              </w:rPr>
            </w:pPr>
            <w:r w:rsidRPr="008F6D61">
              <w:rPr>
                <w:sz w:val="16"/>
              </w:rPr>
              <w:t>Motorola Mobility, Lenovo</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merging S2-170894 and S2-171139, to S2-171282.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171282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170863</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Solution to Key issue #X: Enforce Access </w:t>
            </w:r>
            <w:r w:rsidRPr="008F6D61">
              <w:rPr>
                <w:sz w:val="16"/>
              </w:rPr>
              <w:lastRenderedPageBreak/>
              <w:t>Restriction at the eNB</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NEC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170864</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Key issue #3: Unlicensed data usage reporting activation/deactivation taking node capability into account</w:t>
            </w:r>
          </w:p>
        </w:tc>
        <w:tc>
          <w:tcPr>
            <w:tcW w:w="1559" w:type="dxa"/>
          </w:tcPr>
          <w:p w:rsidR="00EF203E" w:rsidRPr="008F6D61" w:rsidRDefault="00EF203E" w:rsidP="009402C8">
            <w:pPr>
              <w:pStyle w:val="TAL"/>
              <w:tabs>
                <w:tab w:val="clear" w:pos="284"/>
                <w:tab w:val="clear" w:pos="567"/>
              </w:tabs>
              <w:rPr>
                <w:sz w:val="16"/>
              </w:rPr>
            </w:pPr>
            <w:r w:rsidRPr="008F6D61">
              <w:rPr>
                <w:sz w:val="16"/>
              </w:rPr>
              <w:t>NEC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(as a P-CR) to S2-171253.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171253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170865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RAN service awareness based solution for key issue 1</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23.759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FS_eVoLP</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S2-171286</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170866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RAN non-service awareness based solution for key issue 1</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23.759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FS_eVoLP</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S2-171286</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170867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RAN non-service awareness based solution for key issue 2</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23.759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FS_eVoLP</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170868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RAN service awareness based solution for key issue 2</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23.759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FS_eVoLP</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170869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MO Only Signalling in 23.501</w:t>
            </w:r>
          </w:p>
        </w:tc>
        <w:tc>
          <w:tcPr>
            <w:tcW w:w="1559" w:type="dxa"/>
          </w:tcPr>
          <w:p w:rsidR="00EF203E" w:rsidRPr="008F6D61" w:rsidRDefault="00EF203E" w:rsidP="009402C8">
            <w:pPr>
              <w:pStyle w:val="TAL"/>
              <w:tabs>
                <w:tab w:val="clear" w:pos="284"/>
                <w:tab w:val="clear" w:pos="567"/>
              </w:tabs>
              <w:rPr>
                <w:sz w:val="16"/>
              </w:rPr>
            </w:pPr>
            <w:r w:rsidRPr="008F6D61">
              <w:rPr>
                <w:sz w:val="16"/>
              </w:rPr>
              <w:t>Sony</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S2-171506</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170870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MO Only Signalling in 23.502</w:t>
            </w:r>
          </w:p>
        </w:tc>
        <w:tc>
          <w:tcPr>
            <w:tcW w:w="1559" w:type="dxa"/>
          </w:tcPr>
          <w:p w:rsidR="00EF203E" w:rsidRPr="008F6D61" w:rsidRDefault="00EF203E" w:rsidP="009402C8">
            <w:pPr>
              <w:pStyle w:val="TAL"/>
              <w:tabs>
                <w:tab w:val="clear" w:pos="284"/>
                <w:tab w:val="clear" w:pos="567"/>
              </w:tabs>
              <w:rPr>
                <w:sz w:val="16"/>
              </w:rPr>
            </w:pPr>
            <w:r w:rsidRPr="008F6D61">
              <w:rPr>
                <w:sz w:val="16"/>
              </w:rPr>
              <w:t>Sony</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170871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Fast Connection Setup solution</w:t>
            </w:r>
          </w:p>
        </w:tc>
        <w:tc>
          <w:tcPr>
            <w:tcW w:w="1559" w:type="dxa"/>
          </w:tcPr>
          <w:p w:rsidR="00EF203E" w:rsidRPr="008F6D61" w:rsidRDefault="00EF203E" w:rsidP="009402C8">
            <w:pPr>
              <w:pStyle w:val="TAL"/>
              <w:tabs>
                <w:tab w:val="clear" w:pos="284"/>
                <w:tab w:val="clear" w:pos="567"/>
              </w:tabs>
              <w:rPr>
                <w:sz w:val="16"/>
              </w:rPr>
            </w:pPr>
            <w:r w:rsidRPr="008F6D61">
              <w:rPr>
                <w:sz w:val="16"/>
              </w:rPr>
              <w:t>Sony</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S2-171224.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171224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170872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eRemote UE registration and MM procedure optimizations</w:t>
            </w:r>
          </w:p>
        </w:tc>
        <w:tc>
          <w:tcPr>
            <w:tcW w:w="1559" w:type="dxa"/>
          </w:tcPr>
          <w:p w:rsidR="00EF203E" w:rsidRPr="008F6D61" w:rsidRDefault="00EF203E" w:rsidP="009402C8">
            <w:pPr>
              <w:pStyle w:val="TAL"/>
              <w:tabs>
                <w:tab w:val="clear" w:pos="284"/>
                <w:tab w:val="clear" w:pos="567"/>
              </w:tabs>
              <w:rPr>
                <w:sz w:val="16"/>
              </w:rPr>
            </w:pPr>
            <w:r w:rsidRPr="008F6D61">
              <w:rPr>
                <w:sz w:val="16"/>
              </w:rPr>
              <w:t>Sony</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170873</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CR3196R1 (Rel-14, 'B'): System aspects of RRC-CONNECTED with light connection feature</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 Huawei , HiSilicon, Intel</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3196</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S2-170224 from SA2#118BIS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170874</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CR3174R2 (Rel-13, 'F'): No need to support UE requested bearer resource modification for CP CIOT</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 Nokia</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3174</w:t>
            </w:r>
          </w:p>
        </w:tc>
        <w:tc>
          <w:tcPr>
            <w:tcW w:w="631" w:type="dxa"/>
          </w:tcPr>
          <w:p w:rsidR="00EF203E" w:rsidRPr="008F6D61" w:rsidRDefault="00EF203E" w:rsidP="009402C8">
            <w:pPr>
              <w:pStyle w:val="TAL"/>
              <w:tabs>
                <w:tab w:val="clear" w:pos="284"/>
                <w:tab w:val="clear" w:pos="567"/>
              </w:tabs>
              <w:rPr>
                <w:sz w:val="16"/>
              </w:rPr>
            </w:pPr>
            <w:r w:rsidRPr="008F6D61">
              <w:rPr>
                <w:sz w:val="16"/>
              </w:rPr>
              <w:t>2</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13.9.0</w:t>
            </w:r>
          </w:p>
        </w:tc>
        <w:tc>
          <w:tcPr>
            <w:tcW w:w="570" w:type="dxa"/>
          </w:tcPr>
          <w:p w:rsidR="00EF203E" w:rsidRPr="008F6D61" w:rsidRDefault="00EF203E" w:rsidP="009402C8">
            <w:pPr>
              <w:pStyle w:val="TAL"/>
              <w:tabs>
                <w:tab w:val="clear" w:pos="284"/>
                <w:tab w:val="clear" w:pos="567"/>
              </w:tabs>
              <w:rPr>
                <w:sz w:val="16"/>
              </w:rPr>
            </w:pPr>
            <w:r w:rsidRPr="008F6D61">
              <w:rPr>
                <w:sz w:val="16"/>
              </w:rPr>
              <w:t>Rel-13</w:t>
            </w:r>
          </w:p>
        </w:tc>
        <w:tc>
          <w:tcPr>
            <w:tcW w:w="1275" w:type="dxa"/>
          </w:tcPr>
          <w:p w:rsidR="00EF203E" w:rsidRPr="008F6D61" w:rsidRDefault="00EF203E" w:rsidP="009402C8">
            <w:pPr>
              <w:pStyle w:val="TAL"/>
              <w:tabs>
                <w:tab w:val="clear" w:pos="284"/>
                <w:tab w:val="clear" w:pos="567"/>
              </w:tabs>
              <w:rPr>
                <w:sz w:val="16"/>
              </w:rPr>
            </w:pPr>
            <w:r w:rsidRPr="008F6D61">
              <w:rPr>
                <w:sz w:val="16"/>
              </w:rPr>
              <w:t>CIoT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(agreed) S2-170487 from SA2#118BIS.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170875</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CR3175R2 (Rel-14, 'A'): No need to support UE requested bearer resource modification for CP CIOT</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 Nokia</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3175</w:t>
            </w:r>
          </w:p>
        </w:tc>
        <w:tc>
          <w:tcPr>
            <w:tcW w:w="631" w:type="dxa"/>
          </w:tcPr>
          <w:p w:rsidR="00EF203E" w:rsidRPr="008F6D61" w:rsidRDefault="00EF203E" w:rsidP="009402C8">
            <w:pPr>
              <w:pStyle w:val="TAL"/>
              <w:tabs>
                <w:tab w:val="clear" w:pos="284"/>
                <w:tab w:val="clear" w:pos="567"/>
              </w:tabs>
              <w:rPr>
                <w:sz w:val="16"/>
              </w:rPr>
            </w:pPr>
            <w:r w:rsidRPr="008F6D61">
              <w:rPr>
                <w:sz w:val="16"/>
              </w:rPr>
              <w:t>2</w:t>
            </w:r>
          </w:p>
        </w:tc>
        <w:tc>
          <w:tcPr>
            <w:tcW w:w="443" w:type="dxa"/>
          </w:tcPr>
          <w:p w:rsidR="00EF203E" w:rsidRPr="008F6D61" w:rsidRDefault="00EF203E" w:rsidP="009402C8">
            <w:pPr>
              <w:pStyle w:val="TAL"/>
              <w:tabs>
                <w:tab w:val="clear" w:pos="284"/>
                <w:tab w:val="clear" w:pos="567"/>
              </w:tabs>
              <w:rPr>
                <w:sz w:val="16"/>
              </w:rPr>
            </w:pPr>
            <w:r w:rsidRPr="008F6D61">
              <w:rPr>
                <w:sz w:val="16"/>
              </w:rPr>
              <w:t>A</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CIoT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(agreed) S2-170488 from SA2#118BIS.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170876</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CR3176R2 (Rel-13, 'F'): No support for Serving PLMN Rate Control across multiple PDN connections</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 Nokia</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3176</w:t>
            </w:r>
          </w:p>
        </w:tc>
        <w:tc>
          <w:tcPr>
            <w:tcW w:w="631" w:type="dxa"/>
          </w:tcPr>
          <w:p w:rsidR="00EF203E" w:rsidRPr="008F6D61" w:rsidRDefault="00EF203E" w:rsidP="009402C8">
            <w:pPr>
              <w:pStyle w:val="TAL"/>
              <w:tabs>
                <w:tab w:val="clear" w:pos="284"/>
                <w:tab w:val="clear" w:pos="567"/>
              </w:tabs>
              <w:rPr>
                <w:sz w:val="16"/>
              </w:rPr>
            </w:pPr>
            <w:r w:rsidRPr="008F6D61">
              <w:rPr>
                <w:sz w:val="16"/>
              </w:rPr>
              <w:t>2</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13.9.0</w:t>
            </w:r>
          </w:p>
        </w:tc>
        <w:tc>
          <w:tcPr>
            <w:tcW w:w="570" w:type="dxa"/>
          </w:tcPr>
          <w:p w:rsidR="00EF203E" w:rsidRPr="008F6D61" w:rsidRDefault="00EF203E" w:rsidP="009402C8">
            <w:pPr>
              <w:pStyle w:val="TAL"/>
              <w:tabs>
                <w:tab w:val="clear" w:pos="284"/>
                <w:tab w:val="clear" w:pos="567"/>
              </w:tabs>
              <w:rPr>
                <w:sz w:val="16"/>
              </w:rPr>
            </w:pPr>
            <w:r w:rsidRPr="008F6D61">
              <w:rPr>
                <w:sz w:val="16"/>
              </w:rPr>
              <w:t>Rel-13</w:t>
            </w:r>
          </w:p>
        </w:tc>
        <w:tc>
          <w:tcPr>
            <w:tcW w:w="1275" w:type="dxa"/>
          </w:tcPr>
          <w:p w:rsidR="00EF203E" w:rsidRPr="008F6D61" w:rsidRDefault="00EF203E" w:rsidP="009402C8">
            <w:pPr>
              <w:pStyle w:val="TAL"/>
              <w:tabs>
                <w:tab w:val="clear" w:pos="284"/>
                <w:tab w:val="clear" w:pos="567"/>
              </w:tabs>
              <w:rPr>
                <w:sz w:val="16"/>
              </w:rPr>
            </w:pPr>
            <w:r w:rsidRPr="008F6D61">
              <w:rPr>
                <w:sz w:val="16"/>
              </w:rPr>
              <w:t>CIoT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(agreed) S2-170489 from SA2#118BIS. Revised in parallel session to S2-171404.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171404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170877</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On voice support for CE mode A/B</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Rel-13</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170878</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CR3177R3 (Rel-14, 'A'): No support for Serving PLMN Rate Control across multiple PDN connections</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3177</w:t>
            </w:r>
          </w:p>
        </w:tc>
        <w:tc>
          <w:tcPr>
            <w:tcW w:w="631" w:type="dxa"/>
          </w:tcPr>
          <w:p w:rsidR="00EF203E" w:rsidRPr="008F6D61" w:rsidRDefault="00EF203E" w:rsidP="009402C8">
            <w:pPr>
              <w:pStyle w:val="TAL"/>
              <w:tabs>
                <w:tab w:val="clear" w:pos="284"/>
                <w:tab w:val="clear" w:pos="567"/>
              </w:tabs>
              <w:rPr>
                <w:sz w:val="16"/>
              </w:rPr>
            </w:pPr>
            <w:r w:rsidRPr="008F6D61">
              <w:rPr>
                <w:sz w:val="16"/>
              </w:rPr>
              <w:t>3</w:t>
            </w:r>
          </w:p>
        </w:tc>
        <w:tc>
          <w:tcPr>
            <w:tcW w:w="443" w:type="dxa"/>
          </w:tcPr>
          <w:p w:rsidR="00EF203E" w:rsidRPr="008F6D61" w:rsidRDefault="00EF203E" w:rsidP="009402C8">
            <w:pPr>
              <w:pStyle w:val="TAL"/>
              <w:tabs>
                <w:tab w:val="clear" w:pos="284"/>
                <w:tab w:val="clear" w:pos="567"/>
              </w:tabs>
              <w:rPr>
                <w:sz w:val="16"/>
              </w:rPr>
            </w:pPr>
            <w:r w:rsidRPr="008F6D61">
              <w:rPr>
                <w:sz w:val="16"/>
              </w:rPr>
              <w:t>A</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CIoT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(agreed) S2-170514 from SA WG2#118BIS. Revised in parallel session to S2-171405.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171405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170879</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LS on voice support for UEs with ce-ModeA capability</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Rel-13</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S2-171380.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171380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170880</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Position of Network Slice Selection Function (NSSF) in overall architecture</w:t>
            </w:r>
          </w:p>
        </w:tc>
        <w:tc>
          <w:tcPr>
            <w:tcW w:w="1559" w:type="dxa"/>
          </w:tcPr>
          <w:p w:rsidR="00EF203E" w:rsidRPr="008F6D61" w:rsidRDefault="00EF203E" w:rsidP="009402C8">
            <w:pPr>
              <w:pStyle w:val="TAL"/>
              <w:tabs>
                <w:tab w:val="clear" w:pos="284"/>
                <w:tab w:val="clear" w:pos="567"/>
              </w:tabs>
              <w:rPr>
                <w:sz w:val="16"/>
              </w:rPr>
            </w:pPr>
            <w:r w:rsidRPr="008F6D61">
              <w:rPr>
                <w:sz w:val="16"/>
              </w:rPr>
              <w:t>NTT DOCOMO, Ericsson, 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Postponed</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170881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Xn based handover without SMF relocation</w:t>
            </w:r>
          </w:p>
        </w:tc>
        <w:tc>
          <w:tcPr>
            <w:tcW w:w="1559" w:type="dxa"/>
          </w:tcPr>
          <w:p w:rsidR="00EF203E" w:rsidRPr="008F6D61" w:rsidRDefault="00EF203E" w:rsidP="009402C8">
            <w:pPr>
              <w:pStyle w:val="TAL"/>
              <w:tabs>
                <w:tab w:val="clear" w:pos="284"/>
                <w:tab w:val="clear" w:pos="567"/>
              </w:tabs>
              <w:rPr>
                <w:sz w:val="16"/>
              </w:rPr>
            </w:pPr>
            <w:r w:rsidRPr="008F6D61">
              <w:rPr>
                <w:sz w:val="16"/>
              </w:rPr>
              <w:t>NTT DOCOMO</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S2-171372</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170882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 of Network Slicing definitions for TS 23.501</w:t>
            </w:r>
          </w:p>
        </w:tc>
        <w:tc>
          <w:tcPr>
            <w:tcW w:w="1559" w:type="dxa"/>
          </w:tcPr>
          <w:p w:rsidR="00EF203E" w:rsidRPr="008F6D61" w:rsidRDefault="00EF203E" w:rsidP="009402C8">
            <w:pPr>
              <w:pStyle w:val="TAL"/>
              <w:tabs>
                <w:tab w:val="clear" w:pos="284"/>
                <w:tab w:val="clear" w:pos="567"/>
              </w:tabs>
              <w:rPr>
                <w:sz w:val="16"/>
              </w:rPr>
            </w:pPr>
            <w:r w:rsidRPr="008F6D61">
              <w:rPr>
                <w:sz w:val="16"/>
              </w:rPr>
              <w:t>NTT DOCOMO</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S2-171463.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171463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170883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Signalling mechanisms to provide RAN awareness of codec information</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23.759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FS_eVoLP</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S2-171286</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170884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Data volume collection in RAN reporting to CN</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23.729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170885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Secondary RAT reporting to CN</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 KDDI</w:t>
            </w:r>
          </w:p>
        </w:tc>
        <w:tc>
          <w:tcPr>
            <w:tcW w:w="891" w:type="dxa"/>
          </w:tcPr>
          <w:p w:rsidR="00EF203E" w:rsidRPr="008F6D61" w:rsidRDefault="00EF203E" w:rsidP="009402C8">
            <w:pPr>
              <w:pStyle w:val="TAL"/>
              <w:tabs>
                <w:tab w:val="clear" w:pos="284"/>
                <w:tab w:val="clear" w:pos="567"/>
              </w:tabs>
              <w:rPr>
                <w:sz w:val="16"/>
              </w:rPr>
            </w:pPr>
            <w:r w:rsidRPr="008F6D61">
              <w:rPr>
                <w:sz w:val="16"/>
              </w:rPr>
              <w:t>23.729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S2-171250.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171250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170886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Documenting Service Based Architecture </w:t>
            </w:r>
            <w:r w:rsidRPr="008F6D61">
              <w:rPr>
                <w:sz w:val="16"/>
              </w:rPr>
              <w:lastRenderedPageBreak/>
              <w:t>for 5G Core</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VODAFONE Group Plc</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 xml:space="preserve">Presentation, not pCR. Moved from </w:t>
            </w:r>
            <w:r w:rsidRPr="008F6D61">
              <w:rPr>
                <w:sz w:val="16"/>
              </w:rPr>
              <w:lastRenderedPageBreak/>
              <w:t>6.5.7 to 6.5.1. 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170887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§5.6.6: Editorial</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170888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§5.9.3: DNN versus APN</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S2-170153 from SA2#118BIS. Moved from 6.5.3 to 6.5.1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170889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23.502 §4.3.4: PDU session release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 Qualcomm Incorporated, Broadcom</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S2-170239 from SA WG2#118BIS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170890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Application influence on traffic routing</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170891</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23.234 CR0176 (Rel-13, 'F'): Updated reference to SA WG2 I-WLAN specifications</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23.234</w:t>
            </w:r>
          </w:p>
        </w:tc>
        <w:tc>
          <w:tcPr>
            <w:tcW w:w="607" w:type="dxa"/>
          </w:tcPr>
          <w:p w:rsidR="00EF203E" w:rsidRPr="008F6D61" w:rsidRDefault="00EF203E" w:rsidP="009402C8">
            <w:pPr>
              <w:pStyle w:val="TAL"/>
              <w:tabs>
                <w:tab w:val="clear" w:pos="284"/>
                <w:tab w:val="clear" w:pos="567"/>
              </w:tabs>
              <w:rPr>
                <w:sz w:val="16"/>
              </w:rPr>
            </w:pPr>
            <w:r w:rsidRPr="008F6D61">
              <w:rPr>
                <w:sz w:val="16"/>
              </w:rPr>
              <w:t>0176</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13.0.0</w:t>
            </w:r>
          </w:p>
        </w:tc>
        <w:tc>
          <w:tcPr>
            <w:tcW w:w="570" w:type="dxa"/>
          </w:tcPr>
          <w:p w:rsidR="00EF203E" w:rsidRPr="008F6D61" w:rsidRDefault="00EF203E" w:rsidP="009402C8">
            <w:pPr>
              <w:pStyle w:val="TAL"/>
              <w:tabs>
                <w:tab w:val="clear" w:pos="284"/>
                <w:tab w:val="clear" w:pos="567"/>
              </w:tabs>
              <w:rPr>
                <w:sz w:val="16"/>
              </w:rPr>
            </w:pPr>
            <w:r w:rsidRPr="008F6D61">
              <w:rPr>
                <w:sz w:val="16"/>
              </w:rPr>
              <w:t>Rel-13</w:t>
            </w:r>
          </w:p>
        </w:tc>
        <w:tc>
          <w:tcPr>
            <w:tcW w:w="1275" w:type="dxa"/>
          </w:tcPr>
          <w:p w:rsidR="00EF203E" w:rsidRPr="008F6D61" w:rsidRDefault="00EF203E" w:rsidP="009402C8">
            <w:pPr>
              <w:pStyle w:val="TAL"/>
              <w:tabs>
                <w:tab w:val="clear" w:pos="284"/>
                <w:tab w:val="clear" w:pos="567"/>
              </w:tabs>
              <w:rPr>
                <w:sz w:val="16"/>
              </w:rPr>
            </w:pPr>
            <w:r w:rsidRPr="008F6D61">
              <w:rPr>
                <w:sz w:val="16"/>
              </w:rPr>
              <w:t>WLAN2</w:t>
            </w:r>
          </w:p>
        </w:tc>
        <w:tc>
          <w:tcPr>
            <w:tcW w:w="1595" w:type="dxa"/>
          </w:tcPr>
          <w:p w:rsidR="00EF203E" w:rsidRPr="008F6D61" w:rsidRDefault="00EF203E" w:rsidP="009402C8">
            <w:pPr>
              <w:pStyle w:val="TAL"/>
              <w:tabs>
                <w:tab w:val="clear" w:pos="284"/>
                <w:tab w:val="clear" w:pos="567"/>
              </w:tabs>
              <w:rPr>
                <w:sz w:val="16"/>
              </w:rPr>
            </w:pPr>
            <w:r w:rsidRPr="008F6D61">
              <w:rPr>
                <w:sz w:val="16"/>
              </w:rPr>
              <w:t>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170892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USOS key issue #1</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23.729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S2-171252.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171252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170893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non-3PP protocol stacks</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S2-171278.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171278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170894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23.502: NAS and UP transport between UE and N3IWF</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S2-171282</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170895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Service Area Restriction alignment</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170896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IOPS solution</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23.798</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FS_IOPS_LB</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S2-171362.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171362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170897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UDM within 5GC</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7.1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170898</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System Architecture impacts due to Light Connection</w:t>
            </w:r>
          </w:p>
        </w:tc>
        <w:tc>
          <w:tcPr>
            <w:tcW w:w="1559" w:type="dxa"/>
          </w:tcPr>
          <w:p w:rsidR="00EF203E" w:rsidRPr="008F6D61" w:rsidRDefault="00EF203E" w:rsidP="009402C8">
            <w:pPr>
              <w:pStyle w:val="TAL"/>
              <w:tabs>
                <w:tab w:val="clear" w:pos="284"/>
                <w:tab w:val="clear" w:pos="567"/>
              </w:tabs>
              <w:rPr>
                <w:sz w:val="16"/>
              </w:rPr>
            </w:pPr>
            <w:r w:rsidRPr="008F6D61">
              <w:rPr>
                <w:sz w:val="16"/>
              </w:rPr>
              <w:t>Ericsson, Nokia, Sony, AT&amp;T, LG Electronics, MediaTek</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Noted. Study WID provided in S2-171228</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170899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Principles for change of AMF</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w:t>
            </w:r>
            <w:r w:rsidRPr="008F6D61">
              <w:rPr>
                <w:sz w:val="16"/>
              </w:rPr>
              <w:lastRenderedPageBreak/>
              <w:t>2</w:t>
            </w:r>
          </w:p>
        </w:tc>
        <w:tc>
          <w:tcPr>
            <w:tcW w:w="1134" w:type="dxa"/>
          </w:tcPr>
          <w:p w:rsidR="00EF203E" w:rsidRPr="008F6D61" w:rsidRDefault="00EF203E" w:rsidP="009402C8">
            <w:pPr>
              <w:pStyle w:val="TAL"/>
              <w:tabs>
                <w:tab w:val="clear" w:pos="284"/>
                <w:tab w:val="clear" w:pos="567"/>
              </w:tabs>
              <w:rPr>
                <w:sz w:val="16"/>
              </w:rPr>
            </w:pPr>
            <w:r w:rsidRPr="008F6D61">
              <w:rPr>
                <w:sz w:val="16"/>
              </w:rPr>
              <w:lastRenderedPageBreak/>
              <w:t>S2</w:t>
            </w:r>
            <w:r w:rsidRPr="008F6D61">
              <w:rPr>
                <w:sz w:val="16"/>
              </w:rPr>
              <w:noBreakHyphen/>
              <w:t>170900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Call flows for change </w:t>
            </w:r>
            <w:r w:rsidRPr="008F6D61">
              <w:rPr>
                <w:sz w:val="16"/>
              </w:rPr>
              <w:lastRenderedPageBreak/>
              <w:t>of AMF</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170901</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Reply LS on charging support for V2X Communication</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V2XARC</w:t>
            </w:r>
          </w:p>
        </w:tc>
        <w:tc>
          <w:tcPr>
            <w:tcW w:w="1595" w:type="dxa"/>
          </w:tcPr>
          <w:p w:rsidR="00EF203E" w:rsidRPr="008F6D61" w:rsidRDefault="00EF203E" w:rsidP="009402C8">
            <w:pPr>
              <w:pStyle w:val="TAL"/>
              <w:tabs>
                <w:tab w:val="clear" w:pos="284"/>
                <w:tab w:val="clear" w:pos="567"/>
              </w:tabs>
              <w:rPr>
                <w:sz w:val="16"/>
              </w:rPr>
            </w:pPr>
            <w:r w:rsidRPr="008F6D61">
              <w:rPr>
                <w:sz w:val="16"/>
              </w:rPr>
              <w:t>Response to S2-170736 and S2-170762. Revised in parallel session to S2-171349.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171349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170902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Unstructured PDU type data tunnelling description</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170903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Unstructured PDU type in PDU session establishment call flow</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170904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SM-level subscription data handling</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170905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New key issue: Access Control for eRemote-UE</w:t>
            </w:r>
          </w:p>
        </w:tc>
        <w:tc>
          <w:tcPr>
            <w:tcW w:w="1559" w:type="dxa"/>
          </w:tcPr>
          <w:p w:rsidR="00EF203E" w:rsidRPr="008F6D61" w:rsidRDefault="00EF203E" w:rsidP="009402C8">
            <w:pPr>
              <w:pStyle w:val="TAL"/>
              <w:tabs>
                <w:tab w:val="clear" w:pos="284"/>
                <w:tab w:val="clear" w:pos="567"/>
              </w:tabs>
              <w:rPr>
                <w:sz w:val="16"/>
              </w:rPr>
            </w:pPr>
            <w:r w:rsidRPr="008F6D61">
              <w:rPr>
                <w:sz w:val="16"/>
              </w:rPr>
              <w:t xml:space="preserve">LG Electronics </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S2-171217.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171217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170906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Describe NF service provided by AMF</w:t>
            </w:r>
          </w:p>
        </w:tc>
        <w:tc>
          <w:tcPr>
            <w:tcW w:w="1559" w:type="dxa"/>
          </w:tcPr>
          <w:p w:rsidR="00EF203E" w:rsidRPr="008F6D61" w:rsidRDefault="00EF203E" w:rsidP="009402C8">
            <w:pPr>
              <w:pStyle w:val="TAL"/>
              <w:tabs>
                <w:tab w:val="clear" w:pos="284"/>
                <w:tab w:val="clear" w:pos="567"/>
              </w:tabs>
              <w:rPr>
                <w:sz w:val="16"/>
              </w:rPr>
            </w:pPr>
            <w:r w:rsidRPr="008F6D61">
              <w:rPr>
                <w:sz w:val="16"/>
              </w:rPr>
              <w:t>China Mobile</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170907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Describe NF services provided by UDM</w:t>
            </w:r>
          </w:p>
        </w:tc>
        <w:tc>
          <w:tcPr>
            <w:tcW w:w="1559" w:type="dxa"/>
          </w:tcPr>
          <w:p w:rsidR="00EF203E" w:rsidRPr="008F6D61" w:rsidRDefault="00EF203E" w:rsidP="009402C8">
            <w:pPr>
              <w:pStyle w:val="TAL"/>
              <w:tabs>
                <w:tab w:val="clear" w:pos="284"/>
                <w:tab w:val="clear" w:pos="567"/>
              </w:tabs>
              <w:rPr>
                <w:sz w:val="16"/>
              </w:rPr>
            </w:pPr>
            <w:r w:rsidRPr="008F6D61">
              <w:rPr>
                <w:sz w:val="16"/>
              </w:rPr>
              <w:t>China Mobile</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170908</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23.285 CR0028 (Rel-14, 'F'): Clarification for V2X charging</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 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23.285</w:t>
            </w:r>
          </w:p>
        </w:tc>
        <w:tc>
          <w:tcPr>
            <w:tcW w:w="607" w:type="dxa"/>
          </w:tcPr>
          <w:p w:rsidR="00EF203E" w:rsidRPr="008F6D61" w:rsidRDefault="00EF203E" w:rsidP="009402C8">
            <w:pPr>
              <w:pStyle w:val="TAL"/>
              <w:tabs>
                <w:tab w:val="clear" w:pos="284"/>
                <w:tab w:val="clear" w:pos="567"/>
              </w:tabs>
              <w:rPr>
                <w:sz w:val="16"/>
              </w:rPr>
            </w:pPr>
            <w:r w:rsidRPr="008F6D61">
              <w:rPr>
                <w:sz w:val="16"/>
              </w:rPr>
              <w:t>0028</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14.1.0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V2XARC</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S2-171348.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171348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170909</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23.285 CR0029 (Rel-14, 'B'): Clarification for V2X Security</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23.285</w:t>
            </w:r>
          </w:p>
        </w:tc>
        <w:tc>
          <w:tcPr>
            <w:tcW w:w="607" w:type="dxa"/>
          </w:tcPr>
          <w:p w:rsidR="00EF203E" w:rsidRPr="008F6D61" w:rsidRDefault="00EF203E" w:rsidP="009402C8">
            <w:pPr>
              <w:pStyle w:val="TAL"/>
              <w:tabs>
                <w:tab w:val="clear" w:pos="284"/>
                <w:tab w:val="clear" w:pos="567"/>
              </w:tabs>
              <w:rPr>
                <w:sz w:val="16"/>
              </w:rPr>
            </w:pPr>
            <w:r w:rsidRPr="008F6D61">
              <w:rPr>
                <w:sz w:val="16"/>
              </w:rPr>
              <w:t>0029</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14.1.0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V2XARC</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S2-171350.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171350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170910</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23.285 CR0025R2 (Rel-14, 'F'): Clarify IP routing of V2X service over LTE Uu with PSID, ITS-AID</w:t>
            </w:r>
          </w:p>
        </w:tc>
        <w:tc>
          <w:tcPr>
            <w:tcW w:w="1559" w:type="dxa"/>
          </w:tcPr>
          <w:p w:rsidR="00EF203E" w:rsidRPr="008F6D61" w:rsidRDefault="00EF203E" w:rsidP="009402C8">
            <w:pPr>
              <w:pStyle w:val="TAL"/>
              <w:tabs>
                <w:tab w:val="clear" w:pos="284"/>
                <w:tab w:val="clear" w:pos="567"/>
              </w:tabs>
              <w:rPr>
                <w:sz w:val="16"/>
              </w:rPr>
            </w:pPr>
            <w:r w:rsidRPr="008F6D61">
              <w:rPr>
                <w:sz w:val="16"/>
              </w:rPr>
              <w:t>Ericsson?, Qualcomm Incorporated, 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23.285</w:t>
            </w:r>
          </w:p>
        </w:tc>
        <w:tc>
          <w:tcPr>
            <w:tcW w:w="607" w:type="dxa"/>
          </w:tcPr>
          <w:p w:rsidR="00EF203E" w:rsidRPr="008F6D61" w:rsidRDefault="00EF203E" w:rsidP="009402C8">
            <w:pPr>
              <w:pStyle w:val="TAL"/>
              <w:tabs>
                <w:tab w:val="clear" w:pos="284"/>
                <w:tab w:val="clear" w:pos="567"/>
              </w:tabs>
              <w:rPr>
                <w:sz w:val="16"/>
              </w:rPr>
            </w:pPr>
            <w:r w:rsidRPr="008F6D61">
              <w:rPr>
                <w:sz w:val="16"/>
              </w:rPr>
              <w:t>0025</w:t>
            </w:r>
          </w:p>
        </w:tc>
        <w:tc>
          <w:tcPr>
            <w:tcW w:w="631" w:type="dxa"/>
          </w:tcPr>
          <w:p w:rsidR="00EF203E" w:rsidRPr="008F6D61" w:rsidRDefault="00EF203E" w:rsidP="009402C8">
            <w:pPr>
              <w:pStyle w:val="TAL"/>
              <w:tabs>
                <w:tab w:val="clear" w:pos="284"/>
                <w:tab w:val="clear" w:pos="567"/>
              </w:tabs>
              <w:rPr>
                <w:sz w:val="16"/>
              </w:rPr>
            </w:pPr>
            <w:r w:rsidRPr="008F6D61">
              <w:rPr>
                <w:sz w:val="16"/>
              </w:rPr>
              <w:t>2</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14.1.0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V2XARC</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(agreed) S2-170375 from S2#118BIS. Confirm Sources!. Revised in parallel session to S2-171351.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171351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170911</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LS out on PWS support in 5G Core</w:t>
            </w:r>
          </w:p>
        </w:tc>
        <w:tc>
          <w:tcPr>
            <w:tcW w:w="1559" w:type="dxa"/>
          </w:tcPr>
          <w:p w:rsidR="00EF203E" w:rsidRPr="008F6D61" w:rsidRDefault="00EF203E" w:rsidP="009402C8">
            <w:pPr>
              <w:pStyle w:val="TAL"/>
              <w:tabs>
                <w:tab w:val="clear" w:pos="284"/>
                <w:tab w:val="clear" w:pos="567"/>
              </w:tabs>
              <w:rPr>
                <w:sz w:val="16"/>
              </w:rPr>
            </w:pPr>
            <w:r w:rsidRPr="008F6D61">
              <w:rPr>
                <w:sz w:val="16"/>
              </w:rPr>
              <w:t>KDDI Corporation</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S2-171269.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171269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170912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Network Slice Selection Assistance Information</w:t>
            </w:r>
          </w:p>
        </w:tc>
        <w:tc>
          <w:tcPr>
            <w:tcW w:w="1559" w:type="dxa"/>
          </w:tcPr>
          <w:p w:rsidR="00EF203E" w:rsidRPr="008F6D61" w:rsidRDefault="00EF203E" w:rsidP="009402C8">
            <w:pPr>
              <w:pStyle w:val="TAL"/>
              <w:tabs>
                <w:tab w:val="clear" w:pos="284"/>
                <w:tab w:val="clear" w:pos="567"/>
              </w:tabs>
              <w:rPr>
                <w:sz w:val="16"/>
              </w:rPr>
            </w:pPr>
            <w:r w:rsidRPr="008F6D61">
              <w:rPr>
                <w:sz w:val="16"/>
              </w:rPr>
              <w:t>Ericsson, NTT DOCOMO</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Postponed</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170913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23.502: Definitions and abbreviations</w:t>
            </w:r>
          </w:p>
        </w:tc>
        <w:tc>
          <w:tcPr>
            <w:tcW w:w="1559" w:type="dxa"/>
          </w:tcPr>
          <w:p w:rsidR="00EF203E" w:rsidRPr="008F6D61" w:rsidRDefault="00EF203E" w:rsidP="009402C8">
            <w:pPr>
              <w:pStyle w:val="TAL"/>
              <w:tabs>
                <w:tab w:val="clear" w:pos="284"/>
                <w:tab w:val="clear" w:pos="567"/>
              </w:tabs>
              <w:rPr>
                <w:sz w:val="16"/>
              </w:rPr>
            </w:pPr>
            <w:r w:rsidRPr="008F6D61">
              <w:rPr>
                <w:sz w:val="16"/>
              </w:rPr>
              <w:t>Ericsson (Editor)</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merging S2-171162, to S2-171343.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171343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170914</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LS on 5GS QoS framework and parameters</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LATE DOC: Rx 16/02 14:20. Revised in parallel session to S2-</w:t>
            </w:r>
            <w:r w:rsidRPr="008F6D61">
              <w:rPr>
                <w:sz w:val="16"/>
              </w:rPr>
              <w:lastRenderedPageBreak/>
              <w:t>171534.</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171534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170915</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CR0261 (Rel-15, 'D'): Northbound APIs for a co-located SCEF/MTC-IWF - Clause 4 enhancements to describe MTC-IWF deployment cases</w:t>
            </w:r>
          </w:p>
        </w:tc>
        <w:tc>
          <w:tcPr>
            <w:tcW w:w="1559" w:type="dxa"/>
          </w:tcPr>
          <w:p w:rsidR="00EF203E" w:rsidRPr="008F6D61" w:rsidRDefault="00EF203E" w:rsidP="009402C8">
            <w:pPr>
              <w:pStyle w:val="TAL"/>
              <w:tabs>
                <w:tab w:val="clear" w:pos="284"/>
                <w:tab w:val="clear" w:pos="567"/>
              </w:tabs>
              <w:rPr>
                <w:sz w:val="16"/>
              </w:rPr>
            </w:pPr>
            <w:r w:rsidRPr="008F6D61">
              <w:rPr>
                <w:sz w:val="16"/>
              </w:rPr>
              <w:t>Verizon UK Ltd.</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0261</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D</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S2-171369.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171369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170916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SA WG2 impacts of RRC inactive mode and RAN paging</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S2-171373.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171373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170917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23.502: SA WG2 impacts of RRC inactive mode and RAN paging</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S2-171374.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171374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170918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Way forward for NGC-EPC interworking: General</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off-line into S2-171496</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170919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23.502: NGC-EPC interworking with 'single registered' operation (with NGx)</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170920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23.502: NGC-EPC interworking for 'dual registered' operation (without NGx)</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170921</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CR0262 (Rel-14, 'F'): Background Data Transfer Policy Activation via the SCEF</w:t>
            </w:r>
          </w:p>
        </w:tc>
        <w:tc>
          <w:tcPr>
            <w:tcW w:w="1559" w:type="dxa"/>
          </w:tcPr>
          <w:p w:rsidR="00EF203E" w:rsidRPr="008F6D61" w:rsidRDefault="00EF203E" w:rsidP="009402C8">
            <w:pPr>
              <w:pStyle w:val="TAL"/>
              <w:tabs>
                <w:tab w:val="clear" w:pos="284"/>
                <w:tab w:val="clear" w:pos="567"/>
              </w:tabs>
              <w:rPr>
                <w:sz w:val="16"/>
              </w:rPr>
            </w:pPr>
            <w:r w:rsidRPr="008F6D61">
              <w:rPr>
                <w:sz w:val="16"/>
              </w:rPr>
              <w:t>Convida Wireless, ZTE, Oracle</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0262</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AESE, TEI14</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S2-171355.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171355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170922</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How to go about NAPS'ing?</w:t>
            </w:r>
          </w:p>
        </w:tc>
        <w:tc>
          <w:tcPr>
            <w:tcW w:w="1559" w:type="dxa"/>
          </w:tcPr>
          <w:p w:rsidR="00EF203E" w:rsidRPr="008F6D61" w:rsidRDefault="00EF203E" w:rsidP="009402C8">
            <w:pPr>
              <w:pStyle w:val="TAL"/>
              <w:tabs>
                <w:tab w:val="clear" w:pos="284"/>
                <w:tab w:val="clear" w:pos="567"/>
              </w:tabs>
              <w:rPr>
                <w:sz w:val="16"/>
              </w:rPr>
            </w:pPr>
            <w:r w:rsidRPr="008F6D61">
              <w:rPr>
                <w:sz w:val="16"/>
              </w:rPr>
              <w:t>Huawei</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170923</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CR0263 (Rel-15, 'B'): Background Data Transfer Policy Activation via the SCEF</w:t>
            </w:r>
          </w:p>
        </w:tc>
        <w:tc>
          <w:tcPr>
            <w:tcW w:w="1559" w:type="dxa"/>
          </w:tcPr>
          <w:p w:rsidR="00EF203E" w:rsidRPr="008F6D61" w:rsidRDefault="00EF203E" w:rsidP="009402C8">
            <w:pPr>
              <w:pStyle w:val="TAL"/>
              <w:tabs>
                <w:tab w:val="clear" w:pos="284"/>
                <w:tab w:val="clear" w:pos="567"/>
              </w:tabs>
              <w:rPr>
                <w:sz w:val="16"/>
              </w:rPr>
            </w:pPr>
            <w:r w:rsidRPr="008F6D61">
              <w:rPr>
                <w:sz w:val="16"/>
              </w:rPr>
              <w:t>Convida Wireless, ZTE, Oracle</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0263</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CR shows NAPS WI Code. Revised in parallel session to S2-171385.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171385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170924</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CR0264 (Rel-14, 'B'): UE Detach Monitoring Event</w:t>
            </w:r>
          </w:p>
        </w:tc>
        <w:tc>
          <w:tcPr>
            <w:tcW w:w="1559" w:type="dxa"/>
          </w:tcPr>
          <w:p w:rsidR="00EF203E" w:rsidRPr="008F6D61" w:rsidRDefault="00EF203E" w:rsidP="009402C8">
            <w:pPr>
              <w:pStyle w:val="TAL"/>
              <w:tabs>
                <w:tab w:val="clear" w:pos="284"/>
                <w:tab w:val="clear" w:pos="567"/>
              </w:tabs>
              <w:rPr>
                <w:sz w:val="16"/>
              </w:rPr>
            </w:pPr>
            <w:r w:rsidRPr="008F6D61">
              <w:rPr>
                <w:sz w:val="16"/>
              </w:rPr>
              <w:t>Convida Wireless, Oracle</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0264</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MONTE, TEI14</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S2-171356.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171356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170925</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CR0265 (Rel-14, 'B'): UE Detach Monitoring Event</w:t>
            </w:r>
          </w:p>
        </w:tc>
        <w:tc>
          <w:tcPr>
            <w:tcW w:w="1559" w:type="dxa"/>
          </w:tcPr>
          <w:p w:rsidR="00EF203E" w:rsidRPr="008F6D61" w:rsidRDefault="00EF203E" w:rsidP="009402C8">
            <w:pPr>
              <w:pStyle w:val="TAL"/>
              <w:tabs>
                <w:tab w:val="clear" w:pos="284"/>
                <w:tab w:val="clear" w:pos="567"/>
              </w:tabs>
              <w:rPr>
                <w:sz w:val="16"/>
              </w:rPr>
            </w:pPr>
            <w:r w:rsidRPr="008F6D61">
              <w:rPr>
                <w:sz w:val="16"/>
              </w:rPr>
              <w:t>Convida Wireless, Oracle</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0265</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MONTE, TEI14</w:t>
            </w:r>
          </w:p>
        </w:tc>
        <w:tc>
          <w:tcPr>
            <w:tcW w:w="1595" w:type="dxa"/>
          </w:tcPr>
          <w:p w:rsidR="00EF203E" w:rsidRPr="008F6D61" w:rsidRDefault="00EF203E" w:rsidP="009402C8">
            <w:pPr>
              <w:pStyle w:val="TAL"/>
              <w:tabs>
                <w:tab w:val="clear" w:pos="284"/>
                <w:tab w:val="clear" w:pos="567"/>
              </w:tabs>
              <w:rPr>
                <w:sz w:val="16"/>
              </w:rPr>
            </w:pPr>
            <w:r w:rsidRPr="008F6D61">
              <w:rPr>
                <w:sz w:val="16"/>
              </w:rPr>
              <w:t>Wrong TS requested - CR to 23.401 submitted!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170926</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23.682 CR0266 (Rel-14, 'B'): UE Detach </w:t>
            </w:r>
            <w:r w:rsidRPr="008F6D61">
              <w:rPr>
                <w:sz w:val="16"/>
              </w:rPr>
              <w:lastRenderedPageBreak/>
              <w:t>Monitoring Event</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Convida Wireless, Oracle</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0266</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MONTE, TEI14</w:t>
            </w:r>
          </w:p>
        </w:tc>
        <w:tc>
          <w:tcPr>
            <w:tcW w:w="1595" w:type="dxa"/>
          </w:tcPr>
          <w:p w:rsidR="00EF203E" w:rsidRPr="008F6D61" w:rsidRDefault="00EF203E" w:rsidP="009402C8">
            <w:pPr>
              <w:pStyle w:val="TAL"/>
              <w:tabs>
                <w:tab w:val="clear" w:pos="284"/>
                <w:tab w:val="clear" w:pos="567"/>
              </w:tabs>
              <w:rPr>
                <w:sz w:val="16"/>
              </w:rPr>
            </w:pPr>
            <w:r w:rsidRPr="008F6D61">
              <w:rPr>
                <w:sz w:val="16"/>
              </w:rPr>
              <w:t xml:space="preserve">Wrong TS requested - CR to </w:t>
            </w:r>
            <w:r w:rsidRPr="008F6D61">
              <w:rPr>
                <w:sz w:val="16"/>
              </w:rPr>
              <w:lastRenderedPageBreak/>
              <w:t>23.060 submitted!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170927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23.502: Stickiness control of UE-specific RAN-CN association on NG2 (N2)</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S2-171485</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170928</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CR3202 (Rel-14, 'F'): Correction to the Control Plane data back-off timer</w:t>
            </w:r>
          </w:p>
        </w:tc>
        <w:tc>
          <w:tcPr>
            <w:tcW w:w="1559" w:type="dxa"/>
          </w:tcPr>
          <w:p w:rsidR="00EF203E" w:rsidRPr="008F6D61" w:rsidRDefault="00EF203E" w:rsidP="009402C8">
            <w:pPr>
              <w:pStyle w:val="TAL"/>
              <w:tabs>
                <w:tab w:val="clear" w:pos="284"/>
                <w:tab w:val="clear" w:pos="567"/>
              </w:tabs>
              <w:rPr>
                <w:sz w:val="16"/>
              </w:rPr>
            </w:pPr>
            <w:r w:rsidRPr="008F6D61">
              <w:rPr>
                <w:sz w:val="16"/>
              </w:rPr>
              <w:t>NEC</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3202</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CIoT_Ext</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S2-171358.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171358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170929</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Reply LS on congestion control for transport of user data via the control plane</w:t>
            </w:r>
          </w:p>
        </w:tc>
        <w:tc>
          <w:tcPr>
            <w:tcW w:w="1559" w:type="dxa"/>
          </w:tcPr>
          <w:p w:rsidR="00EF203E" w:rsidRPr="008F6D61" w:rsidRDefault="00EF203E" w:rsidP="009402C8">
            <w:pPr>
              <w:pStyle w:val="TAL"/>
              <w:tabs>
                <w:tab w:val="clear" w:pos="284"/>
                <w:tab w:val="clear" w:pos="567"/>
              </w:tabs>
              <w:rPr>
                <w:sz w:val="16"/>
              </w:rPr>
            </w:pPr>
            <w:r w:rsidRPr="008F6D61">
              <w:rPr>
                <w:sz w:val="16"/>
              </w:rPr>
              <w:t>NEC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CIoT_Ext</w:t>
            </w:r>
          </w:p>
        </w:tc>
        <w:tc>
          <w:tcPr>
            <w:tcW w:w="1595" w:type="dxa"/>
          </w:tcPr>
          <w:p w:rsidR="00EF203E" w:rsidRPr="008F6D61" w:rsidRDefault="00EF203E" w:rsidP="009402C8">
            <w:pPr>
              <w:pStyle w:val="TAL"/>
              <w:tabs>
                <w:tab w:val="clear" w:pos="284"/>
                <w:tab w:val="clear" w:pos="567"/>
              </w:tabs>
              <w:rPr>
                <w:sz w:val="16"/>
              </w:rPr>
            </w:pPr>
            <w:r w:rsidRPr="008F6D61">
              <w:rPr>
                <w:sz w:val="16"/>
              </w:rPr>
              <w:t>Response to S2-170733. Revised in parallel session to S2-171357.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171357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170930</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CR0267 (Rel-15, 'B'): SCEF Overload indication</w:t>
            </w:r>
          </w:p>
        </w:tc>
        <w:tc>
          <w:tcPr>
            <w:tcW w:w="1559" w:type="dxa"/>
          </w:tcPr>
          <w:p w:rsidR="00EF203E" w:rsidRPr="008F6D61" w:rsidRDefault="00EF203E" w:rsidP="009402C8">
            <w:pPr>
              <w:pStyle w:val="TAL"/>
              <w:tabs>
                <w:tab w:val="clear" w:pos="284"/>
                <w:tab w:val="clear" w:pos="567"/>
              </w:tabs>
              <w:rPr>
                <w:sz w:val="16"/>
              </w:rPr>
            </w:pPr>
            <w:r w:rsidRPr="008F6D61">
              <w:rPr>
                <w:sz w:val="16"/>
              </w:rPr>
              <w:t>NEC</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0267</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170931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5G Application based uplink traffic identification and QoS mapping</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170932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Clarify Reflective QoS in clause 5.7.2</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170933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AMBR enforcement for multi-homed PDU Sessions</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S2-171484.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171484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170934</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Interworking Way Forward Discussion</w:t>
            </w:r>
          </w:p>
        </w:tc>
        <w:tc>
          <w:tcPr>
            <w:tcW w:w="1559" w:type="dxa"/>
          </w:tcPr>
          <w:p w:rsidR="00EF203E" w:rsidRPr="008F6D61" w:rsidRDefault="00EF203E" w:rsidP="009402C8">
            <w:pPr>
              <w:pStyle w:val="TAL"/>
              <w:tabs>
                <w:tab w:val="clear" w:pos="284"/>
                <w:tab w:val="clear" w:pos="567"/>
              </w:tabs>
              <w:rPr>
                <w:sz w:val="16"/>
              </w:rPr>
            </w:pPr>
            <w:r w:rsidRPr="008F6D61">
              <w:rPr>
                <w:sz w:val="16"/>
              </w:rPr>
              <w:t>NTT DOCOMO</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170935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Proposal for NGC-EPC interworking</w:t>
            </w:r>
          </w:p>
        </w:tc>
        <w:tc>
          <w:tcPr>
            <w:tcW w:w="1559" w:type="dxa"/>
          </w:tcPr>
          <w:p w:rsidR="00EF203E" w:rsidRPr="008F6D61" w:rsidRDefault="00EF203E" w:rsidP="009402C8">
            <w:pPr>
              <w:pStyle w:val="TAL"/>
              <w:tabs>
                <w:tab w:val="clear" w:pos="284"/>
                <w:tab w:val="clear" w:pos="567"/>
              </w:tabs>
              <w:rPr>
                <w:sz w:val="16"/>
              </w:rPr>
            </w:pPr>
            <w:r w:rsidRPr="008F6D61">
              <w:rPr>
                <w:sz w:val="16"/>
              </w:rPr>
              <w:t>NTT DOCOMO</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off-line, merging S2-170743, S2-171188, S2-171012, S2-170918 and S2-170804, to S2-171496.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171496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170936</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Nx-based interworking procedures from QoS point of view</w:t>
            </w:r>
          </w:p>
        </w:tc>
        <w:tc>
          <w:tcPr>
            <w:tcW w:w="1559" w:type="dxa"/>
          </w:tcPr>
          <w:p w:rsidR="00EF203E" w:rsidRPr="008F6D61" w:rsidRDefault="00EF203E" w:rsidP="009402C8">
            <w:pPr>
              <w:pStyle w:val="TAL"/>
              <w:tabs>
                <w:tab w:val="clear" w:pos="284"/>
                <w:tab w:val="clear" w:pos="567"/>
              </w:tabs>
              <w:rPr>
                <w:sz w:val="16"/>
              </w:rPr>
            </w:pPr>
            <w:r w:rsidRPr="008F6D61">
              <w:rPr>
                <w:sz w:val="16"/>
              </w:rPr>
              <w:t>NTT DOCOMO</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170937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Nx-based Handover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NTT DOCOMO</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S2-171503.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171503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170938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Nx is S10</w:t>
            </w:r>
          </w:p>
        </w:tc>
        <w:tc>
          <w:tcPr>
            <w:tcW w:w="1559" w:type="dxa"/>
          </w:tcPr>
          <w:p w:rsidR="00EF203E" w:rsidRPr="008F6D61" w:rsidRDefault="00EF203E" w:rsidP="009402C8">
            <w:pPr>
              <w:pStyle w:val="TAL"/>
              <w:tabs>
                <w:tab w:val="clear" w:pos="284"/>
                <w:tab w:val="clear" w:pos="567"/>
              </w:tabs>
              <w:rPr>
                <w:sz w:val="16"/>
              </w:rPr>
            </w:pPr>
            <w:r w:rsidRPr="008F6D61">
              <w:rPr>
                <w:sz w:val="16"/>
              </w:rPr>
              <w:t>NTT DOCOMO, KDDI</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170939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5G MPS Material for Subclause 5.16.5</w:t>
            </w:r>
          </w:p>
        </w:tc>
        <w:tc>
          <w:tcPr>
            <w:tcW w:w="1559" w:type="dxa"/>
          </w:tcPr>
          <w:p w:rsidR="00EF203E" w:rsidRPr="008F6D61" w:rsidRDefault="00EF203E" w:rsidP="009402C8">
            <w:pPr>
              <w:pStyle w:val="TAL"/>
              <w:tabs>
                <w:tab w:val="clear" w:pos="284"/>
                <w:tab w:val="clear" w:pos="567"/>
              </w:tabs>
              <w:rPr>
                <w:sz w:val="16"/>
              </w:rPr>
            </w:pPr>
            <w:r w:rsidRPr="008F6D61">
              <w:rPr>
                <w:sz w:val="16"/>
              </w:rPr>
              <w:t>Applied Communication Sciences</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S2-171270.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171270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170940</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CR0268 (Rel-15, 'B'): SCEF Behavior in the NIDD Configuration and NIDD Authorisation Update Procedures</w:t>
            </w:r>
          </w:p>
        </w:tc>
        <w:tc>
          <w:tcPr>
            <w:tcW w:w="1559" w:type="dxa"/>
          </w:tcPr>
          <w:p w:rsidR="00EF203E" w:rsidRPr="008F6D61" w:rsidRDefault="00EF203E" w:rsidP="009402C8">
            <w:pPr>
              <w:pStyle w:val="TAL"/>
              <w:tabs>
                <w:tab w:val="clear" w:pos="284"/>
                <w:tab w:val="clear" w:pos="567"/>
              </w:tabs>
              <w:rPr>
                <w:sz w:val="16"/>
              </w:rPr>
            </w:pPr>
            <w:r w:rsidRPr="008F6D61">
              <w:rPr>
                <w:sz w:val="16"/>
              </w:rPr>
              <w:t>Convida Wireless, Intel</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0268</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CR shows NAPS WI Code. Revised in parallel session to S2-171386.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171386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170941</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CR0269 (Rel-15, 'B'): SCEF Behavior in the Mobile Terminated NIDD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Convida Wireless, Intel</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0269</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CR shows NAPS WI Code. Revised in parallel session to S2-171387.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171387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170942</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CR0270 (Rel-15, 'B'): SCEF Behavior in the Mobile Originated NIDD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Convida Wireless, Intel</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0270</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CR shows NAPS WI Code. Revised in parallel session to S2-171388.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171388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170943</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TMSI Usage in 5G</w:t>
            </w:r>
          </w:p>
        </w:tc>
        <w:tc>
          <w:tcPr>
            <w:tcW w:w="1559" w:type="dxa"/>
          </w:tcPr>
          <w:p w:rsidR="00EF203E" w:rsidRPr="008F6D61" w:rsidRDefault="00EF203E" w:rsidP="009402C8">
            <w:pPr>
              <w:pStyle w:val="TAL"/>
              <w:tabs>
                <w:tab w:val="clear" w:pos="284"/>
                <w:tab w:val="clear" w:pos="567"/>
              </w:tabs>
              <w:rPr>
                <w:sz w:val="16"/>
              </w:rPr>
            </w:pPr>
            <w:r w:rsidRPr="008F6D61">
              <w:rPr>
                <w:sz w:val="16"/>
              </w:rPr>
              <w:t>T-Mobile USA INC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170944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IMS Annex</w:t>
            </w:r>
          </w:p>
        </w:tc>
        <w:tc>
          <w:tcPr>
            <w:tcW w:w="1559" w:type="dxa"/>
          </w:tcPr>
          <w:p w:rsidR="00EF203E" w:rsidRPr="008F6D61" w:rsidRDefault="00EF203E" w:rsidP="009402C8">
            <w:pPr>
              <w:pStyle w:val="TAL"/>
              <w:tabs>
                <w:tab w:val="clear" w:pos="284"/>
                <w:tab w:val="clear" w:pos="567"/>
              </w:tabs>
              <w:rPr>
                <w:sz w:val="16"/>
              </w:rPr>
            </w:pPr>
            <w:r w:rsidRPr="008F6D61">
              <w:rPr>
                <w:sz w:val="16"/>
              </w:rPr>
              <w:t>T-Mobile USA INC</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170945</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IMS Issues List</w:t>
            </w:r>
          </w:p>
        </w:tc>
        <w:tc>
          <w:tcPr>
            <w:tcW w:w="1559" w:type="dxa"/>
          </w:tcPr>
          <w:p w:rsidR="00EF203E" w:rsidRPr="008F6D61" w:rsidRDefault="00EF203E" w:rsidP="009402C8">
            <w:pPr>
              <w:pStyle w:val="TAL"/>
              <w:tabs>
                <w:tab w:val="clear" w:pos="284"/>
                <w:tab w:val="clear" w:pos="567"/>
              </w:tabs>
              <w:rPr>
                <w:sz w:val="16"/>
              </w:rPr>
            </w:pPr>
            <w:r w:rsidRPr="008F6D61">
              <w:rPr>
                <w:sz w:val="16"/>
              </w:rPr>
              <w:t>T-Mobile USA INC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170946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IMS and 5GS Architecture Proposal</w:t>
            </w:r>
          </w:p>
        </w:tc>
        <w:tc>
          <w:tcPr>
            <w:tcW w:w="1559" w:type="dxa"/>
          </w:tcPr>
          <w:p w:rsidR="00EF203E" w:rsidRPr="008F6D61" w:rsidRDefault="00EF203E" w:rsidP="009402C8">
            <w:pPr>
              <w:pStyle w:val="TAL"/>
              <w:tabs>
                <w:tab w:val="clear" w:pos="284"/>
                <w:tab w:val="clear" w:pos="567"/>
              </w:tabs>
              <w:rPr>
                <w:sz w:val="16"/>
              </w:rPr>
            </w:pPr>
            <w:r w:rsidRPr="008F6D61">
              <w:rPr>
                <w:sz w:val="16"/>
              </w:rPr>
              <w:t>T-Mobile USA INC</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S2-171261</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170947</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IP Index for IP Address Allocation based on PCF</w:t>
            </w:r>
          </w:p>
        </w:tc>
        <w:tc>
          <w:tcPr>
            <w:tcW w:w="1559" w:type="dxa"/>
          </w:tcPr>
          <w:p w:rsidR="00EF203E" w:rsidRPr="008F6D61" w:rsidRDefault="00EF203E" w:rsidP="009402C8">
            <w:pPr>
              <w:pStyle w:val="TAL"/>
              <w:tabs>
                <w:tab w:val="clear" w:pos="284"/>
                <w:tab w:val="clear" w:pos="567"/>
              </w:tabs>
              <w:rPr>
                <w:sz w:val="16"/>
              </w:rPr>
            </w:pPr>
            <w:r w:rsidRPr="008F6D61">
              <w:rPr>
                <w:sz w:val="16"/>
              </w:rPr>
              <w:t>T-Mobile USA INC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170948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P-CR for 23.501 on IP Index for IP Address Allocation based on PCF</w:t>
            </w:r>
          </w:p>
        </w:tc>
        <w:tc>
          <w:tcPr>
            <w:tcW w:w="1559" w:type="dxa"/>
          </w:tcPr>
          <w:p w:rsidR="00EF203E" w:rsidRPr="008F6D61" w:rsidRDefault="00EF203E" w:rsidP="009402C8">
            <w:pPr>
              <w:pStyle w:val="TAL"/>
              <w:tabs>
                <w:tab w:val="clear" w:pos="284"/>
                <w:tab w:val="clear" w:pos="567"/>
              </w:tabs>
              <w:rPr>
                <w:sz w:val="16"/>
              </w:rPr>
            </w:pPr>
            <w:r w:rsidRPr="008F6D61">
              <w:rPr>
                <w:sz w:val="16"/>
              </w:rPr>
              <w:t>T-Mobile USA INC</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170949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P-CR for 23.502 on IP Index for IP Address Allocation based on PCF</w:t>
            </w:r>
          </w:p>
        </w:tc>
        <w:tc>
          <w:tcPr>
            <w:tcW w:w="1559" w:type="dxa"/>
          </w:tcPr>
          <w:p w:rsidR="00EF203E" w:rsidRPr="008F6D61" w:rsidRDefault="00EF203E" w:rsidP="009402C8">
            <w:pPr>
              <w:pStyle w:val="TAL"/>
              <w:tabs>
                <w:tab w:val="clear" w:pos="284"/>
                <w:tab w:val="clear" w:pos="567"/>
              </w:tabs>
              <w:rPr>
                <w:sz w:val="16"/>
              </w:rPr>
            </w:pPr>
            <w:r w:rsidRPr="008F6D61">
              <w:rPr>
                <w:sz w:val="16"/>
              </w:rPr>
              <w:t>T-Mobile USA INC</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170950</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Support for Extended Identity Ranges in 5G</w:t>
            </w:r>
          </w:p>
        </w:tc>
        <w:tc>
          <w:tcPr>
            <w:tcW w:w="1559" w:type="dxa"/>
          </w:tcPr>
          <w:p w:rsidR="00EF203E" w:rsidRPr="008F6D61" w:rsidRDefault="00EF203E" w:rsidP="009402C8">
            <w:pPr>
              <w:pStyle w:val="TAL"/>
              <w:tabs>
                <w:tab w:val="clear" w:pos="284"/>
                <w:tab w:val="clear" w:pos="567"/>
              </w:tabs>
              <w:rPr>
                <w:sz w:val="16"/>
              </w:rPr>
            </w:pPr>
            <w:r w:rsidRPr="008F6D61">
              <w:rPr>
                <w:sz w:val="16"/>
              </w:rPr>
              <w:t>T-Mobile USA INC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170951</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Enhancing IP Allocation between UPF and SMF</w:t>
            </w:r>
          </w:p>
        </w:tc>
        <w:tc>
          <w:tcPr>
            <w:tcW w:w="1559" w:type="dxa"/>
          </w:tcPr>
          <w:p w:rsidR="00EF203E" w:rsidRPr="008F6D61" w:rsidRDefault="00EF203E" w:rsidP="009402C8">
            <w:pPr>
              <w:pStyle w:val="TAL"/>
              <w:tabs>
                <w:tab w:val="clear" w:pos="284"/>
                <w:tab w:val="clear" w:pos="567"/>
              </w:tabs>
              <w:rPr>
                <w:sz w:val="16"/>
              </w:rPr>
            </w:pPr>
            <w:r w:rsidRPr="008F6D61">
              <w:rPr>
                <w:sz w:val="16"/>
              </w:rPr>
              <w:t>T-Mobile USA INC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170952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P-CR to 23.501 for Enhancing IP Allocation between UPF and SMF</w:t>
            </w:r>
          </w:p>
        </w:tc>
        <w:tc>
          <w:tcPr>
            <w:tcW w:w="1559" w:type="dxa"/>
          </w:tcPr>
          <w:p w:rsidR="00EF203E" w:rsidRPr="008F6D61" w:rsidRDefault="00EF203E" w:rsidP="009402C8">
            <w:pPr>
              <w:pStyle w:val="TAL"/>
              <w:tabs>
                <w:tab w:val="clear" w:pos="284"/>
                <w:tab w:val="clear" w:pos="567"/>
              </w:tabs>
              <w:rPr>
                <w:sz w:val="16"/>
              </w:rPr>
            </w:pPr>
            <w:r w:rsidRPr="008F6D61">
              <w:rPr>
                <w:sz w:val="16"/>
              </w:rPr>
              <w:t>T-Mobile USA INC</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170953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P-CR to 23.502 for Enhancing IP Allocation between UPF and SMF</w:t>
            </w:r>
          </w:p>
        </w:tc>
        <w:tc>
          <w:tcPr>
            <w:tcW w:w="1559" w:type="dxa"/>
          </w:tcPr>
          <w:p w:rsidR="00EF203E" w:rsidRPr="008F6D61" w:rsidRDefault="00EF203E" w:rsidP="009402C8">
            <w:pPr>
              <w:pStyle w:val="TAL"/>
              <w:tabs>
                <w:tab w:val="clear" w:pos="284"/>
                <w:tab w:val="clear" w:pos="567"/>
              </w:tabs>
              <w:rPr>
                <w:sz w:val="16"/>
              </w:rPr>
            </w:pPr>
            <w:r w:rsidRPr="008F6D61">
              <w:rPr>
                <w:sz w:val="16"/>
              </w:rPr>
              <w:t>T-Mobile USA INC</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w:t>
            </w:r>
            <w:r w:rsidRPr="008F6D61">
              <w:rPr>
                <w:sz w:val="16"/>
              </w:rPr>
              <w:lastRenderedPageBreak/>
              <w:t>3</w:t>
            </w:r>
          </w:p>
        </w:tc>
        <w:tc>
          <w:tcPr>
            <w:tcW w:w="1134" w:type="dxa"/>
          </w:tcPr>
          <w:p w:rsidR="00EF203E" w:rsidRPr="008F6D61" w:rsidRDefault="00EF203E" w:rsidP="009402C8">
            <w:pPr>
              <w:pStyle w:val="TAL"/>
              <w:tabs>
                <w:tab w:val="clear" w:pos="284"/>
                <w:tab w:val="clear" w:pos="567"/>
              </w:tabs>
              <w:rPr>
                <w:sz w:val="16"/>
              </w:rPr>
            </w:pPr>
            <w:r w:rsidRPr="008F6D61">
              <w:rPr>
                <w:sz w:val="16"/>
              </w:rPr>
              <w:lastRenderedPageBreak/>
              <w:t>S2</w:t>
            </w:r>
            <w:r w:rsidRPr="008F6D61">
              <w:rPr>
                <w:sz w:val="16"/>
              </w:rPr>
              <w:noBreakHyphen/>
              <w:t>170954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P-CR to 23.502 for </w:t>
            </w:r>
            <w:r w:rsidRPr="008F6D61">
              <w:rPr>
                <w:sz w:val="16"/>
              </w:rPr>
              <w:lastRenderedPageBreak/>
              <w:t>Enhancing IP Allocation between UPF and SMF</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T-Mobile USA INC</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170955</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CR0271 (Rel-15, 'B'): Northbound APIs for SCEF - SCS/AS Interworking - Clause 1-3 enhancements</w:t>
            </w:r>
          </w:p>
        </w:tc>
        <w:tc>
          <w:tcPr>
            <w:tcW w:w="1559" w:type="dxa"/>
          </w:tcPr>
          <w:p w:rsidR="00EF203E" w:rsidRPr="008F6D61" w:rsidRDefault="00EF203E" w:rsidP="009402C8">
            <w:pPr>
              <w:pStyle w:val="TAL"/>
              <w:tabs>
                <w:tab w:val="clear" w:pos="284"/>
                <w:tab w:val="clear" w:pos="567"/>
              </w:tabs>
              <w:rPr>
                <w:sz w:val="16"/>
              </w:rPr>
            </w:pPr>
            <w:r w:rsidRPr="008F6D61">
              <w:rPr>
                <w:sz w:val="16"/>
              </w:rPr>
              <w:t>ZTE, 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0271</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S2-171367.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171367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170956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Relationship between UDR, UDM and PCF</w:t>
            </w:r>
          </w:p>
        </w:tc>
        <w:tc>
          <w:tcPr>
            <w:tcW w:w="1559" w:type="dxa"/>
          </w:tcPr>
          <w:p w:rsidR="00EF203E" w:rsidRPr="008F6D61" w:rsidRDefault="00EF203E" w:rsidP="009402C8">
            <w:pPr>
              <w:pStyle w:val="TAL"/>
              <w:tabs>
                <w:tab w:val="clear" w:pos="284"/>
                <w:tab w:val="clear" w:pos="567"/>
              </w:tabs>
              <w:rPr>
                <w:sz w:val="16"/>
              </w:rPr>
            </w:pPr>
            <w:r w:rsidRPr="008F6D61">
              <w:rPr>
                <w:sz w:val="16"/>
              </w:rPr>
              <w:t>Oracle, 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170957</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CR0272 (Rel-15, 'B'): Northbound APIs for SCEF - SCS/AS Interworking - Clause 4 enhancements</w:t>
            </w:r>
          </w:p>
        </w:tc>
        <w:tc>
          <w:tcPr>
            <w:tcW w:w="1559" w:type="dxa"/>
          </w:tcPr>
          <w:p w:rsidR="00EF203E" w:rsidRPr="008F6D61" w:rsidRDefault="00EF203E" w:rsidP="009402C8">
            <w:pPr>
              <w:pStyle w:val="TAL"/>
              <w:tabs>
                <w:tab w:val="clear" w:pos="284"/>
                <w:tab w:val="clear" w:pos="567"/>
              </w:tabs>
              <w:rPr>
                <w:sz w:val="16"/>
              </w:rPr>
            </w:pPr>
            <w:r w:rsidRPr="008F6D61">
              <w:rPr>
                <w:sz w:val="16"/>
              </w:rPr>
              <w:t>ZTE, Intel, Huawei, Hisilicon, Convida Wireless</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0272</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S2-171368.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171368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170958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P-CR Network initiated Service Request - on Paging message</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S2-171376</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170959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AMF reselection solution due to stickiness of UE-specific associations</w:t>
            </w:r>
          </w:p>
        </w:tc>
        <w:tc>
          <w:tcPr>
            <w:tcW w:w="1559" w:type="dxa"/>
          </w:tcPr>
          <w:p w:rsidR="00EF203E" w:rsidRPr="008F6D61" w:rsidRDefault="00EF203E" w:rsidP="009402C8">
            <w:pPr>
              <w:pStyle w:val="TAL"/>
              <w:tabs>
                <w:tab w:val="clear" w:pos="284"/>
                <w:tab w:val="clear" w:pos="567"/>
              </w:tabs>
              <w:rPr>
                <w:sz w:val="16"/>
              </w:rPr>
            </w:pPr>
            <w:r w:rsidRPr="008F6D61">
              <w:rPr>
                <w:sz w:val="16"/>
              </w:rPr>
              <w:t>Lenovo, Motorola Mobility</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170960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to update edge computing</w:t>
            </w:r>
          </w:p>
        </w:tc>
        <w:tc>
          <w:tcPr>
            <w:tcW w:w="1559" w:type="dxa"/>
          </w:tcPr>
          <w:p w:rsidR="00EF203E" w:rsidRPr="008F6D61" w:rsidRDefault="00EF203E" w:rsidP="009402C8">
            <w:pPr>
              <w:pStyle w:val="TAL"/>
              <w:tabs>
                <w:tab w:val="clear" w:pos="284"/>
                <w:tab w:val="clear" w:pos="567"/>
              </w:tabs>
              <w:rPr>
                <w:sz w:val="16"/>
              </w:rPr>
            </w:pPr>
            <w:r w:rsidRPr="008F6D61">
              <w:rPr>
                <w:sz w:val="16"/>
              </w:rPr>
              <w:t>Lenovo, Motorola Mobility</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170961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Correction to Application influence on traffic routing</w:t>
            </w:r>
          </w:p>
        </w:tc>
        <w:tc>
          <w:tcPr>
            <w:tcW w:w="1559" w:type="dxa"/>
          </w:tcPr>
          <w:p w:rsidR="00EF203E" w:rsidRPr="008F6D61" w:rsidRDefault="00EF203E" w:rsidP="009402C8">
            <w:pPr>
              <w:pStyle w:val="TAL"/>
              <w:tabs>
                <w:tab w:val="clear" w:pos="284"/>
                <w:tab w:val="clear" w:pos="567"/>
              </w:tabs>
              <w:rPr>
                <w:sz w:val="16"/>
              </w:rPr>
            </w:pPr>
            <w:r w:rsidRPr="008F6D61">
              <w:rPr>
                <w:sz w:val="16"/>
              </w:rPr>
              <w:t>Oracle, 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170962</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CR3203 (Rel-14, 'F'): Control plane data back-off timer</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3203</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CIoT_Ext</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170963</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Reply LS on questions on congestion control for transport of user data via the control plane</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Response to S2-170733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170964</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Discussion Related to PDN connection Restriction Flag</w:t>
            </w:r>
          </w:p>
        </w:tc>
        <w:tc>
          <w:tcPr>
            <w:tcW w:w="1559" w:type="dxa"/>
          </w:tcPr>
          <w:p w:rsidR="00EF203E" w:rsidRPr="008F6D61" w:rsidRDefault="00EF203E" w:rsidP="009402C8">
            <w:pPr>
              <w:pStyle w:val="TAL"/>
              <w:tabs>
                <w:tab w:val="clear" w:pos="284"/>
                <w:tab w:val="clear" w:pos="567"/>
              </w:tabs>
              <w:rPr>
                <w:sz w:val="16"/>
              </w:rPr>
            </w:pPr>
            <w:r w:rsidRPr="008F6D61">
              <w:rPr>
                <w:sz w:val="16"/>
              </w:rPr>
              <w:t>HTC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Rel-13</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170965</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CR3204 (Rel-13, 'C'): PDN connection Restriction Requirement</w:t>
            </w:r>
          </w:p>
        </w:tc>
        <w:tc>
          <w:tcPr>
            <w:tcW w:w="1559" w:type="dxa"/>
          </w:tcPr>
          <w:p w:rsidR="00EF203E" w:rsidRPr="008F6D61" w:rsidRDefault="00EF203E" w:rsidP="009402C8">
            <w:pPr>
              <w:pStyle w:val="TAL"/>
              <w:tabs>
                <w:tab w:val="clear" w:pos="284"/>
                <w:tab w:val="clear" w:pos="567"/>
              </w:tabs>
              <w:rPr>
                <w:sz w:val="16"/>
              </w:rPr>
            </w:pPr>
            <w:r w:rsidRPr="008F6D61">
              <w:rPr>
                <w:sz w:val="16"/>
              </w:rPr>
              <w:t>HTC</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3204</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C</w:t>
            </w:r>
          </w:p>
        </w:tc>
        <w:tc>
          <w:tcPr>
            <w:tcW w:w="686" w:type="dxa"/>
          </w:tcPr>
          <w:p w:rsidR="00EF203E" w:rsidRPr="008F6D61" w:rsidRDefault="00EF203E" w:rsidP="009402C8">
            <w:pPr>
              <w:pStyle w:val="TAL"/>
              <w:tabs>
                <w:tab w:val="clear" w:pos="284"/>
                <w:tab w:val="clear" w:pos="567"/>
              </w:tabs>
              <w:rPr>
                <w:sz w:val="16"/>
              </w:rPr>
            </w:pPr>
            <w:r w:rsidRPr="008F6D61">
              <w:rPr>
                <w:sz w:val="16"/>
              </w:rPr>
              <w:t>13.9.0</w:t>
            </w:r>
          </w:p>
        </w:tc>
        <w:tc>
          <w:tcPr>
            <w:tcW w:w="570" w:type="dxa"/>
          </w:tcPr>
          <w:p w:rsidR="00EF203E" w:rsidRPr="008F6D61" w:rsidRDefault="00EF203E" w:rsidP="009402C8">
            <w:pPr>
              <w:pStyle w:val="TAL"/>
              <w:tabs>
                <w:tab w:val="clear" w:pos="284"/>
                <w:tab w:val="clear" w:pos="567"/>
              </w:tabs>
              <w:rPr>
                <w:sz w:val="16"/>
              </w:rPr>
            </w:pPr>
            <w:r w:rsidRPr="008F6D61">
              <w:rPr>
                <w:sz w:val="16"/>
              </w:rPr>
              <w:t>Rel-13</w:t>
            </w:r>
          </w:p>
        </w:tc>
        <w:tc>
          <w:tcPr>
            <w:tcW w:w="1275" w:type="dxa"/>
          </w:tcPr>
          <w:p w:rsidR="00EF203E" w:rsidRPr="008F6D61" w:rsidRDefault="00EF203E" w:rsidP="009402C8">
            <w:pPr>
              <w:pStyle w:val="TAL"/>
              <w:tabs>
                <w:tab w:val="clear" w:pos="284"/>
                <w:tab w:val="clear" w:pos="567"/>
              </w:tabs>
              <w:rPr>
                <w:sz w:val="16"/>
              </w:rPr>
            </w:pPr>
            <w:r w:rsidRPr="008F6D61">
              <w:rPr>
                <w:sz w:val="16"/>
              </w:rPr>
              <w:t>CIoT</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w:t>
            </w:r>
            <w:r w:rsidRPr="008F6D61">
              <w:rPr>
                <w:sz w:val="16"/>
              </w:rPr>
              <w:lastRenderedPageBreak/>
              <w:t>2</w:t>
            </w:r>
          </w:p>
        </w:tc>
        <w:tc>
          <w:tcPr>
            <w:tcW w:w="1134" w:type="dxa"/>
          </w:tcPr>
          <w:p w:rsidR="00EF203E" w:rsidRPr="008F6D61" w:rsidRDefault="00EF203E" w:rsidP="009402C8">
            <w:pPr>
              <w:pStyle w:val="TAL"/>
              <w:tabs>
                <w:tab w:val="clear" w:pos="284"/>
                <w:tab w:val="clear" w:pos="567"/>
              </w:tabs>
              <w:rPr>
                <w:sz w:val="16"/>
              </w:rPr>
            </w:pPr>
            <w:r w:rsidRPr="008F6D61">
              <w:rPr>
                <w:sz w:val="16"/>
              </w:rPr>
              <w:lastRenderedPageBreak/>
              <w:t>S2</w:t>
            </w:r>
            <w:r w:rsidRPr="008F6D61">
              <w:rPr>
                <w:sz w:val="16"/>
              </w:rPr>
              <w:noBreakHyphen/>
              <w:t>170966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De-Registration </w:t>
            </w:r>
            <w:r w:rsidRPr="008F6D61">
              <w:rPr>
                <w:sz w:val="16"/>
              </w:rPr>
              <w:lastRenderedPageBreak/>
              <w:t>Procedure</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HTC</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170967</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Way forward for Nx based interworking procedures</w:t>
            </w:r>
          </w:p>
        </w:tc>
        <w:tc>
          <w:tcPr>
            <w:tcW w:w="1559" w:type="dxa"/>
          </w:tcPr>
          <w:p w:rsidR="00EF203E" w:rsidRPr="008F6D61" w:rsidRDefault="00EF203E" w:rsidP="009402C8">
            <w:pPr>
              <w:pStyle w:val="TAL"/>
              <w:tabs>
                <w:tab w:val="clear" w:pos="284"/>
                <w:tab w:val="clear" w:pos="567"/>
              </w:tabs>
              <w:rPr>
                <w:sz w:val="16"/>
              </w:rPr>
            </w:pPr>
            <w:r w:rsidRPr="008F6D61">
              <w:rPr>
                <w:sz w:val="16"/>
              </w:rPr>
              <w:t>Huawei</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170968</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Discussion for QoS target fulfillment observability</w:t>
            </w:r>
          </w:p>
        </w:tc>
        <w:tc>
          <w:tcPr>
            <w:tcW w:w="1559" w:type="dxa"/>
          </w:tcPr>
          <w:p w:rsidR="00EF203E" w:rsidRPr="008F6D61" w:rsidRDefault="00EF203E" w:rsidP="009402C8">
            <w:pPr>
              <w:pStyle w:val="TAL"/>
              <w:tabs>
                <w:tab w:val="clear" w:pos="284"/>
                <w:tab w:val="clear" w:pos="567"/>
              </w:tabs>
              <w:rPr>
                <w:sz w:val="16"/>
              </w:rPr>
            </w:pPr>
            <w:r w:rsidRPr="008F6D61">
              <w:rPr>
                <w:sz w:val="16"/>
              </w:rPr>
              <w:t>Huawei</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Source states 'Ericsson' ?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170969</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23.272 CR0967 (Rel-14, 'B'): MT-CSFB/MT-SMS handling with Light Connection</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 Qualcomm Incorporated, Intel</w:t>
            </w:r>
          </w:p>
        </w:tc>
        <w:tc>
          <w:tcPr>
            <w:tcW w:w="891" w:type="dxa"/>
          </w:tcPr>
          <w:p w:rsidR="00EF203E" w:rsidRPr="008F6D61" w:rsidRDefault="00EF203E" w:rsidP="009402C8">
            <w:pPr>
              <w:pStyle w:val="TAL"/>
              <w:tabs>
                <w:tab w:val="clear" w:pos="284"/>
                <w:tab w:val="clear" w:pos="567"/>
              </w:tabs>
              <w:rPr>
                <w:sz w:val="16"/>
              </w:rPr>
            </w:pPr>
            <w:r w:rsidRPr="008F6D61">
              <w:rPr>
                <w:sz w:val="16"/>
              </w:rPr>
              <w:t>23.272</w:t>
            </w:r>
          </w:p>
        </w:tc>
        <w:tc>
          <w:tcPr>
            <w:tcW w:w="607" w:type="dxa"/>
          </w:tcPr>
          <w:p w:rsidR="00EF203E" w:rsidRPr="008F6D61" w:rsidRDefault="00EF203E" w:rsidP="009402C8">
            <w:pPr>
              <w:pStyle w:val="TAL"/>
              <w:tabs>
                <w:tab w:val="clear" w:pos="284"/>
                <w:tab w:val="clear" w:pos="567"/>
              </w:tabs>
              <w:rPr>
                <w:sz w:val="16"/>
              </w:rPr>
            </w:pPr>
            <w:r w:rsidRPr="008F6D61">
              <w:rPr>
                <w:sz w:val="16"/>
              </w:rPr>
              <w:t>0967</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13.4.0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7.1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170970</w:t>
            </w:r>
          </w:p>
        </w:tc>
        <w:tc>
          <w:tcPr>
            <w:tcW w:w="794" w:type="dxa"/>
          </w:tcPr>
          <w:p w:rsidR="00EF203E" w:rsidRPr="008F6D61" w:rsidRDefault="00EF203E" w:rsidP="009402C8">
            <w:pPr>
              <w:pStyle w:val="TAL"/>
              <w:tabs>
                <w:tab w:val="clear" w:pos="284"/>
                <w:tab w:val="clear" w:pos="567"/>
              </w:tabs>
              <w:rPr>
                <w:sz w:val="16"/>
              </w:rPr>
            </w:pPr>
            <w:r w:rsidRPr="008F6D61">
              <w:rPr>
                <w:sz w:val="16"/>
              </w:rPr>
              <w:t>WID NEW</w:t>
            </w:r>
          </w:p>
        </w:tc>
        <w:tc>
          <w:tcPr>
            <w:tcW w:w="1757" w:type="dxa"/>
          </w:tcPr>
          <w:p w:rsidR="00EF203E" w:rsidRPr="008F6D61" w:rsidRDefault="00EF203E" w:rsidP="009402C8">
            <w:pPr>
              <w:pStyle w:val="TAL"/>
              <w:tabs>
                <w:tab w:val="clear" w:pos="284"/>
                <w:tab w:val="clear" w:pos="567"/>
              </w:tabs>
              <w:rPr>
                <w:sz w:val="16"/>
              </w:rPr>
            </w:pPr>
            <w:r w:rsidRPr="008F6D61">
              <w:rPr>
                <w:sz w:val="16"/>
              </w:rPr>
              <w:t>New WID on core network aspects of signalling reduction to enable light connection for LTE</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 Intel, Qualcomm Inc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S2-171229.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171229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170971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Reflective QoS deactivation</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170972</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Discussion on user plane (N3) marking</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170973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QoS control based on 5G QoS flow</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S2-171482</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170974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Asynchronous Communications</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 China Mobile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170975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Network triggered Service Request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S2-171377.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171377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170976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Roaming impacts on Policy</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S2-171290.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171290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170977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PDU Session Management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Moved from 6.5.3 to 6.5.6. This was postponed</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170978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for Key Issue 2 eRelay-UE Discovery and Selection</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S2-171222.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171222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170979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for Key_Issue_3_Dynamic Trust relationship establishment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S2-171226.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171226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170980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Mobility Restriction Update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S2-171479</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170981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Function description of session connection state model</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Moved from 6.5.3 to 6.5.7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w:t>
            </w:r>
            <w:r w:rsidRPr="008F6D61">
              <w:rPr>
                <w:sz w:val="16"/>
              </w:rPr>
              <w:lastRenderedPageBreak/>
              <w:t>9</w:t>
            </w:r>
          </w:p>
        </w:tc>
        <w:tc>
          <w:tcPr>
            <w:tcW w:w="1134" w:type="dxa"/>
          </w:tcPr>
          <w:p w:rsidR="00EF203E" w:rsidRPr="008F6D61" w:rsidRDefault="00EF203E" w:rsidP="009402C8">
            <w:pPr>
              <w:pStyle w:val="TAL"/>
              <w:tabs>
                <w:tab w:val="clear" w:pos="284"/>
                <w:tab w:val="clear" w:pos="567"/>
              </w:tabs>
              <w:rPr>
                <w:sz w:val="16"/>
              </w:rPr>
            </w:pPr>
            <w:r w:rsidRPr="008F6D61">
              <w:rPr>
                <w:sz w:val="16"/>
              </w:rPr>
              <w:lastRenderedPageBreak/>
              <w:t>S2</w:t>
            </w:r>
            <w:r w:rsidRPr="008F6D61">
              <w:rPr>
                <w:sz w:val="16"/>
              </w:rPr>
              <w:noBreakHyphen/>
              <w:t>170982</w:t>
            </w:r>
          </w:p>
        </w:tc>
        <w:tc>
          <w:tcPr>
            <w:tcW w:w="794" w:type="dxa"/>
          </w:tcPr>
          <w:p w:rsidR="00EF203E" w:rsidRPr="008F6D61" w:rsidRDefault="00EF203E" w:rsidP="009402C8">
            <w:pPr>
              <w:pStyle w:val="TAL"/>
              <w:tabs>
                <w:tab w:val="clear" w:pos="284"/>
                <w:tab w:val="clear" w:pos="567"/>
              </w:tabs>
              <w:rPr>
                <w:sz w:val="16"/>
              </w:rPr>
            </w:pPr>
            <w:r w:rsidRPr="008F6D61">
              <w:rPr>
                <w:sz w:val="16"/>
              </w:rPr>
              <w:t>DISCU</w:t>
            </w:r>
            <w:r w:rsidRPr="008F6D61">
              <w:rPr>
                <w:sz w:val="16"/>
              </w:rPr>
              <w:lastRenderedPageBreak/>
              <w:t>SSION</w:t>
            </w:r>
          </w:p>
        </w:tc>
        <w:tc>
          <w:tcPr>
            <w:tcW w:w="1757" w:type="dxa"/>
          </w:tcPr>
          <w:p w:rsidR="00EF203E" w:rsidRPr="008F6D61" w:rsidRDefault="00EF203E" w:rsidP="009402C8">
            <w:pPr>
              <w:pStyle w:val="TAL"/>
              <w:tabs>
                <w:tab w:val="clear" w:pos="284"/>
                <w:tab w:val="clear" w:pos="567"/>
              </w:tabs>
              <w:rPr>
                <w:sz w:val="16"/>
              </w:rPr>
            </w:pPr>
            <w:r w:rsidRPr="008F6D61">
              <w:rPr>
                <w:sz w:val="16"/>
              </w:rPr>
              <w:lastRenderedPageBreak/>
              <w:t xml:space="preserve">PDU Session ID </w:t>
            </w:r>
            <w:r w:rsidRPr="008F6D61">
              <w:rPr>
                <w:sz w:val="16"/>
              </w:rPr>
              <w:lastRenderedPageBreak/>
              <w:t>allocation when UE handover from EPS to NGS</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170983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Network Topology clarification</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170984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AMF Stickiness</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170985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PDU session activation in CM-CONNECTED state</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Moved from 6.5.2 to 6.5.7. Revised in parallel session to S2-171379.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171379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170986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RAN level UE reachability management function</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S2-171371.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171371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170987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Update of SMS over NAS</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S2-171265</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170988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Procedure of SMS over NAS</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S2-171266</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170989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Issue related to utilize NF service and service based interface</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 Sprint, Telecom Italia, China Mobile, China Unicom, China Telecom, CATR</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Moved from 6.5.11 to 6.5.1. 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170990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Update of NF service discovery</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S2-171363.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171363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170991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Updates to service definition tables</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170992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Procedure of NF service discovery</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S2-171364.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171364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170993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Services provided by Network functions of SMF/AMF/UDM</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S2-171365.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171365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170994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High level principles for UE policy provisioning</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170995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on authentication and authorization for indirect 3GPP communication</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S2-171219.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171219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170996</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Discussion on interconnection of IMS emergency </w:t>
            </w:r>
            <w:r w:rsidRPr="008F6D61">
              <w:rPr>
                <w:sz w:val="16"/>
              </w:rPr>
              <w:lastRenderedPageBreak/>
              <w:t>session</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NTT</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170997</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23.167 CR0314 (Rel-14, 'F'): Clarification of functionality for interconnection of emergency call over II-NNI</w:t>
            </w:r>
          </w:p>
        </w:tc>
        <w:tc>
          <w:tcPr>
            <w:tcW w:w="1559" w:type="dxa"/>
          </w:tcPr>
          <w:p w:rsidR="00EF203E" w:rsidRPr="008F6D61" w:rsidRDefault="00EF203E" w:rsidP="009402C8">
            <w:pPr>
              <w:pStyle w:val="TAL"/>
              <w:tabs>
                <w:tab w:val="clear" w:pos="284"/>
                <w:tab w:val="clear" w:pos="567"/>
              </w:tabs>
              <w:rPr>
                <w:sz w:val="16"/>
              </w:rPr>
            </w:pPr>
            <w:r w:rsidRPr="008F6D61">
              <w:rPr>
                <w:sz w:val="16"/>
              </w:rPr>
              <w:t>NTT, NTT DOCOMO, KDDI, SoftBank, NEC, FUJITSU, OKI</w:t>
            </w:r>
          </w:p>
        </w:tc>
        <w:tc>
          <w:tcPr>
            <w:tcW w:w="891" w:type="dxa"/>
          </w:tcPr>
          <w:p w:rsidR="00EF203E" w:rsidRPr="008F6D61" w:rsidRDefault="00EF203E" w:rsidP="009402C8">
            <w:pPr>
              <w:pStyle w:val="TAL"/>
              <w:tabs>
                <w:tab w:val="clear" w:pos="284"/>
                <w:tab w:val="clear" w:pos="567"/>
              </w:tabs>
              <w:rPr>
                <w:sz w:val="16"/>
              </w:rPr>
            </w:pPr>
            <w:r w:rsidRPr="008F6D61">
              <w:rPr>
                <w:sz w:val="16"/>
              </w:rPr>
              <w:t>23.167</w:t>
            </w:r>
          </w:p>
        </w:tc>
        <w:tc>
          <w:tcPr>
            <w:tcW w:w="607" w:type="dxa"/>
          </w:tcPr>
          <w:p w:rsidR="00EF203E" w:rsidRPr="008F6D61" w:rsidRDefault="00EF203E" w:rsidP="009402C8">
            <w:pPr>
              <w:pStyle w:val="TAL"/>
              <w:tabs>
                <w:tab w:val="clear" w:pos="284"/>
                <w:tab w:val="clear" w:pos="567"/>
              </w:tabs>
              <w:rPr>
                <w:sz w:val="16"/>
              </w:rPr>
            </w:pPr>
            <w:r w:rsidRPr="008F6D61">
              <w:rPr>
                <w:sz w:val="16"/>
              </w:rPr>
              <w:t>0314</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EMC1, TEI14</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S2-171238.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171238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170998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update of clause 4.2.7.1 General Concepts to Support Non-3GPP Access</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S2-171277.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171277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170999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Handover procedure from 3GPP access to untrusted non-3GPP access</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Postponed to meeting #120</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171000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Clarification on default QoS rule</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S2-171482</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171001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SSC mode 2 and UPF service area</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 SK Telecom</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S2-171462.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171462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171002</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discussion on congestion control mechanism for control plane data</w:t>
            </w:r>
          </w:p>
        </w:tc>
        <w:tc>
          <w:tcPr>
            <w:tcW w:w="1559" w:type="dxa"/>
          </w:tcPr>
          <w:p w:rsidR="00EF203E" w:rsidRPr="008F6D61" w:rsidRDefault="00EF203E" w:rsidP="009402C8">
            <w:pPr>
              <w:pStyle w:val="TAL"/>
              <w:tabs>
                <w:tab w:val="clear" w:pos="284"/>
                <w:tab w:val="clear" w:pos="567"/>
              </w:tabs>
              <w:rPr>
                <w:sz w:val="16"/>
              </w:rPr>
            </w:pPr>
            <w:r w:rsidRPr="008F6D61">
              <w:rPr>
                <w:sz w:val="16"/>
              </w:rPr>
              <w:t>CATT</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171003</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CR3205 (Rel-14, 'F'): improve congestion control mechanism for control plane data</w:t>
            </w:r>
          </w:p>
        </w:tc>
        <w:tc>
          <w:tcPr>
            <w:tcW w:w="1559" w:type="dxa"/>
          </w:tcPr>
          <w:p w:rsidR="00EF203E" w:rsidRPr="008F6D61" w:rsidRDefault="00EF203E" w:rsidP="009402C8">
            <w:pPr>
              <w:pStyle w:val="TAL"/>
              <w:tabs>
                <w:tab w:val="clear" w:pos="284"/>
                <w:tab w:val="clear" w:pos="567"/>
              </w:tabs>
              <w:rPr>
                <w:sz w:val="16"/>
              </w:rPr>
            </w:pPr>
            <w:r w:rsidRPr="008F6D61">
              <w:rPr>
                <w:sz w:val="16"/>
              </w:rPr>
              <w:t>CATT</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3205</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CIoT</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171004</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Way forward for interworking</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171005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23.502 PDU Session Modification procedures</w:t>
            </w:r>
          </w:p>
        </w:tc>
        <w:tc>
          <w:tcPr>
            <w:tcW w:w="1559" w:type="dxa"/>
          </w:tcPr>
          <w:p w:rsidR="00EF203E" w:rsidRPr="008F6D61" w:rsidRDefault="00EF203E" w:rsidP="009402C8">
            <w:pPr>
              <w:pStyle w:val="TAL"/>
              <w:tabs>
                <w:tab w:val="clear" w:pos="284"/>
                <w:tab w:val="clear" w:pos="567"/>
              </w:tabs>
              <w:rPr>
                <w:sz w:val="16"/>
              </w:rPr>
            </w:pPr>
            <w:r w:rsidRPr="008F6D61">
              <w:rPr>
                <w:sz w:val="16"/>
              </w:rPr>
              <w:t>CATT</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S2-171494</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171006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Aggregate bit rate limitations for non-GBR QoS flows</w:t>
            </w:r>
          </w:p>
        </w:tc>
        <w:tc>
          <w:tcPr>
            <w:tcW w:w="1559" w:type="dxa"/>
          </w:tcPr>
          <w:p w:rsidR="00EF203E" w:rsidRPr="008F6D61" w:rsidRDefault="00EF203E" w:rsidP="009402C8">
            <w:pPr>
              <w:pStyle w:val="TAL"/>
              <w:tabs>
                <w:tab w:val="clear" w:pos="284"/>
                <w:tab w:val="clear" w:pos="567"/>
              </w:tabs>
              <w:rPr>
                <w:sz w:val="16"/>
              </w:rPr>
            </w:pPr>
            <w:r w:rsidRPr="008F6D61">
              <w:rPr>
                <w:sz w:val="16"/>
              </w:rPr>
              <w:t>CATT</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S2-171498.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171498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171007</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5GS_Ph1: P-CR guidelines</w:t>
            </w:r>
          </w:p>
        </w:tc>
        <w:tc>
          <w:tcPr>
            <w:tcW w:w="1559" w:type="dxa"/>
          </w:tcPr>
          <w:p w:rsidR="00EF203E" w:rsidRPr="008F6D61" w:rsidRDefault="00EF203E" w:rsidP="009402C8">
            <w:pPr>
              <w:pStyle w:val="TAL"/>
              <w:tabs>
                <w:tab w:val="clear" w:pos="284"/>
                <w:tab w:val="clear" w:pos="567"/>
              </w:tabs>
              <w:rPr>
                <w:sz w:val="16"/>
              </w:rPr>
            </w:pPr>
            <w:r w:rsidRPr="008F6D61">
              <w:rPr>
                <w:sz w:val="16"/>
              </w:rPr>
              <w:t>Editors (Nokia, Ericsson)</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171008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to update overall architecture</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merging S2-171123 and S2-171036, to S2-171347.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171347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171009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to define the criteria for NF service</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Moved from 6.5.11 to 6.5.1. 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171010</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5GS_Ph1: Approach to Service Based Architecture</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Moved from 6.5.11 to 6.5.1. 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171011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to fix Interworking architecture</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171012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for Feature description for interworking between 5GS and EPS</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off-line into S2-171496</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171013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P-CR for Single Registration-based Interworking from EPS to 5GS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171014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to update QoS framework</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S2-171482</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171015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to clarify QoS precedence rules</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171016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to update SMS architecture and functional description</w:t>
            </w:r>
          </w:p>
        </w:tc>
        <w:tc>
          <w:tcPr>
            <w:tcW w:w="1559" w:type="dxa"/>
          </w:tcPr>
          <w:p w:rsidR="00EF203E" w:rsidRPr="008F6D61" w:rsidRDefault="00EF203E" w:rsidP="009402C8">
            <w:pPr>
              <w:pStyle w:val="TAL"/>
              <w:tabs>
                <w:tab w:val="clear" w:pos="284"/>
                <w:tab w:val="clear" w:pos="567"/>
              </w:tabs>
              <w:rPr>
                <w:sz w:val="16"/>
              </w:rPr>
            </w:pPr>
            <w:r w:rsidRPr="008F6D61">
              <w:rPr>
                <w:sz w:val="16"/>
              </w:rPr>
              <w:t xml:space="preserve">Nokia </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merging S2-170826 and S2-170987, to S2-171265.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171265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171017</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Way forward for change of AMF / Control of N2 persistence</w:t>
            </w:r>
          </w:p>
        </w:tc>
        <w:tc>
          <w:tcPr>
            <w:tcW w:w="1559" w:type="dxa"/>
          </w:tcPr>
          <w:p w:rsidR="00EF203E" w:rsidRPr="008F6D61" w:rsidRDefault="00EF203E" w:rsidP="009402C8">
            <w:pPr>
              <w:pStyle w:val="TAL"/>
              <w:tabs>
                <w:tab w:val="clear" w:pos="284"/>
                <w:tab w:val="clear" w:pos="567"/>
              </w:tabs>
              <w:rPr>
                <w:sz w:val="16"/>
              </w:rPr>
            </w:pPr>
            <w:r w:rsidRPr="008F6D61">
              <w:rPr>
                <w:sz w:val="16"/>
              </w:rPr>
              <w:t>Nokia, Cisco Systems, Inc.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merging S2-170927, in S2-171485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171485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171018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Updates to Reference points description (editorial)</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S2-171346.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171346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171019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Updates to connection management states</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S2-171453</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171020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for structural update of n3Ga architecture</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merging S2-171134, to S2-171279.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171279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171021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Updates to IP address management section</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171022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General information on N4 Management</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171023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Proposed Network Slicing Update to </w:t>
            </w:r>
            <w:r w:rsidRPr="008F6D61">
              <w:rPr>
                <w:sz w:val="16"/>
              </w:rPr>
              <w:lastRenderedPageBreak/>
              <w:t>23.501 Clause 5.15</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 xml:space="preserve">ZTE, Sprint, Oracle, ETRI, </w:t>
            </w:r>
            <w:r w:rsidRPr="008F6D61">
              <w:rPr>
                <w:sz w:val="16"/>
              </w:rPr>
              <w:lastRenderedPageBreak/>
              <w:t>InterDigital, KDDI , Nokia, Qualcomm, Telecom Italia</w:t>
            </w:r>
          </w:p>
        </w:tc>
        <w:tc>
          <w:tcPr>
            <w:tcW w:w="891" w:type="dxa"/>
          </w:tcPr>
          <w:p w:rsidR="00EF203E" w:rsidRPr="008F6D61" w:rsidRDefault="00EF203E" w:rsidP="009402C8">
            <w:pPr>
              <w:pStyle w:val="TAL"/>
              <w:tabs>
                <w:tab w:val="clear" w:pos="284"/>
                <w:tab w:val="clear" w:pos="567"/>
              </w:tabs>
              <w:rPr>
                <w:sz w:val="16"/>
              </w:rPr>
            </w:pPr>
            <w:r w:rsidRPr="008F6D61">
              <w:rPr>
                <w:sz w:val="16"/>
              </w:rPr>
              <w:lastRenderedPageBreak/>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merging S2-171034, to S2-</w:t>
            </w:r>
            <w:r w:rsidRPr="008F6D61">
              <w:rPr>
                <w:sz w:val="16"/>
              </w:rPr>
              <w:lastRenderedPageBreak/>
              <w:t>171464.</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171464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171024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N4 Management Procedures</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171025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Buffering of downlink data</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171026</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CR3206 (Rel-14, 'B'): Dedicated bearer establishment for CE Mode A/B</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3206</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TEI14, CIoT_Ext</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S2-171383.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171383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171027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Proposed architecture alignments of Network Slicing Conclusion with 5G Core Overall Architecture in TS 23.501</w:t>
            </w:r>
          </w:p>
        </w:tc>
        <w:tc>
          <w:tcPr>
            <w:tcW w:w="1559" w:type="dxa"/>
          </w:tcPr>
          <w:p w:rsidR="00EF203E" w:rsidRPr="008F6D61" w:rsidRDefault="00EF203E" w:rsidP="009402C8">
            <w:pPr>
              <w:pStyle w:val="TAL"/>
              <w:tabs>
                <w:tab w:val="clear" w:pos="284"/>
                <w:tab w:val="clear" w:pos="567"/>
              </w:tabs>
              <w:rPr>
                <w:sz w:val="16"/>
              </w:rPr>
            </w:pPr>
            <w:r w:rsidRPr="008F6D61">
              <w:rPr>
                <w:sz w:val="16"/>
              </w:rPr>
              <w:t>ZTE, Oracle, ETRI, Telecom Italia, KDDI</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Postponed</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171028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Xn based inter NG RAN handover procedures</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merging S2-171039 and S2-170881, to S2-171372.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171372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171029</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Media Clipping Issue on IMS Interconnection</w:t>
            </w:r>
          </w:p>
        </w:tc>
        <w:tc>
          <w:tcPr>
            <w:tcW w:w="1559" w:type="dxa"/>
          </w:tcPr>
          <w:p w:rsidR="00EF203E" w:rsidRPr="008F6D61" w:rsidRDefault="00EF203E" w:rsidP="009402C8">
            <w:pPr>
              <w:pStyle w:val="TAL"/>
              <w:tabs>
                <w:tab w:val="clear" w:pos="284"/>
                <w:tab w:val="clear" w:pos="567"/>
              </w:tabs>
              <w:rPr>
                <w:sz w:val="16"/>
              </w:rPr>
            </w:pPr>
            <w:r w:rsidRPr="008F6D61">
              <w:rPr>
                <w:sz w:val="16"/>
              </w:rPr>
              <w:t>KDDI</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171030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Architecture update for network slicing to clause 5.15 in TS 23.501</w:t>
            </w:r>
          </w:p>
        </w:tc>
        <w:tc>
          <w:tcPr>
            <w:tcW w:w="1559" w:type="dxa"/>
          </w:tcPr>
          <w:p w:rsidR="00EF203E" w:rsidRPr="008F6D61" w:rsidRDefault="00EF203E" w:rsidP="009402C8">
            <w:pPr>
              <w:pStyle w:val="TAL"/>
              <w:tabs>
                <w:tab w:val="clear" w:pos="284"/>
                <w:tab w:val="clear" w:pos="567"/>
              </w:tabs>
              <w:rPr>
                <w:sz w:val="16"/>
              </w:rPr>
            </w:pPr>
            <w:r w:rsidRPr="008F6D61">
              <w:rPr>
                <w:sz w:val="16"/>
              </w:rPr>
              <w:t>ZTE, Oracle, ETRI</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171031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Clarifications for Network Slice and Network Function relationship in 23.501v1.1</w:t>
            </w:r>
          </w:p>
        </w:tc>
        <w:tc>
          <w:tcPr>
            <w:tcW w:w="1559" w:type="dxa"/>
          </w:tcPr>
          <w:p w:rsidR="00EF203E" w:rsidRPr="008F6D61" w:rsidRDefault="00EF203E" w:rsidP="009402C8">
            <w:pPr>
              <w:pStyle w:val="TAL"/>
              <w:tabs>
                <w:tab w:val="clear" w:pos="284"/>
                <w:tab w:val="clear" w:pos="567"/>
              </w:tabs>
              <w:rPr>
                <w:sz w:val="16"/>
              </w:rPr>
            </w:pPr>
            <w:r w:rsidRPr="008F6D61">
              <w:rPr>
                <w:sz w:val="16"/>
              </w:rPr>
              <w:t>ZTE, Oracle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171032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Key issue on RAN information sending to PS core and IMS for VoLTE performance improvement</w:t>
            </w:r>
          </w:p>
        </w:tc>
        <w:tc>
          <w:tcPr>
            <w:tcW w:w="1559" w:type="dxa"/>
          </w:tcPr>
          <w:p w:rsidR="00EF203E" w:rsidRPr="008F6D61" w:rsidRDefault="00EF203E" w:rsidP="009402C8">
            <w:pPr>
              <w:pStyle w:val="TAL"/>
              <w:tabs>
                <w:tab w:val="clear" w:pos="284"/>
                <w:tab w:val="clear" w:pos="567"/>
              </w:tabs>
              <w:rPr>
                <w:sz w:val="16"/>
              </w:rPr>
            </w:pPr>
            <w:r w:rsidRPr="008F6D61">
              <w:rPr>
                <w:sz w:val="16"/>
              </w:rPr>
              <w:t>China Mobile</w:t>
            </w:r>
          </w:p>
        </w:tc>
        <w:tc>
          <w:tcPr>
            <w:tcW w:w="891" w:type="dxa"/>
          </w:tcPr>
          <w:p w:rsidR="00EF203E" w:rsidRPr="008F6D61" w:rsidRDefault="00EF203E" w:rsidP="009402C8">
            <w:pPr>
              <w:pStyle w:val="TAL"/>
              <w:tabs>
                <w:tab w:val="clear" w:pos="284"/>
                <w:tab w:val="clear" w:pos="567"/>
              </w:tabs>
              <w:rPr>
                <w:sz w:val="16"/>
              </w:rPr>
            </w:pPr>
            <w:r w:rsidRPr="008F6D61">
              <w:rPr>
                <w:sz w:val="16"/>
              </w:rPr>
              <w:t>23.759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FS_eVoLP</w:t>
            </w:r>
          </w:p>
        </w:tc>
        <w:tc>
          <w:tcPr>
            <w:tcW w:w="1595" w:type="dxa"/>
          </w:tcPr>
          <w:p w:rsidR="00EF203E" w:rsidRPr="008F6D61" w:rsidRDefault="00EF203E" w:rsidP="009402C8">
            <w:pPr>
              <w:pStyle w:val="TAL"/>
              <w:tabs>
                <w:tab w:val="clear" w:pos="284"/>
                <w:tab w:val="clear" w:pos="567"/>
              </w:tabs>
              <w:rPr>
                <w:sz w:val="16"/>
              </w:rPr>
            </w:pPr>
            <w:r w:rsidRPr="008F6D61">
              <w:rPr>
                <w:sz w:val="16"/>
              </w:rPr>
              <w:t>LATE DOC: Rx 08/02, 06:50. 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171033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Architecture for network slicing</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171034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High level description for network slice</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S2-171464</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171035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User plane protocol stack with 5G RAN</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S2-171495</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171036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Architecture update for DSF</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This was merged into S2-171347</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171037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S-NSSAI and Network slice instance</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 China Unicom</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171038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Clarifications on Registration, PDU Session Establishment procedures and Network Slicing</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merging part of S2-171163, to S2-171509.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171509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171039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Handover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S2-171372</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171040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Interaction between the AMF and SMF when the UE enters CM-IDLE state</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Moved from 6.5.7 to 6.5.2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171041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N2 Release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171042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Clarification on not supporting direct interworking between 5G system and Circuit Switch network</w:t>
            </w:r>
          </w:p>
        </w:tc>
        <w:tc>
          <w:tcPr>
            <w:tcW w:w="1559" w:type="dxa"/>
          </w:tcPr>
          <w:p w:rsidR="00EF203E" w:rsidRPr="008F6D61" w:rsidRDefault="00EF203E" w:rsidP="009402C8">
            <w:pPr>
              <w:pStyle w:val="TAL"/>
              <w:tabs>
                <w:tab w:val="clear" w:pos="284"/>
                <w:tab w:val="clear" w:pos="567"/>
              </w:tabs>
              <w:rPr>
                <w:sz w:val="16"/>
              </w:rPr>
            </w:pPr>
            <w:r w:rsidRPr="008F6D61">
              <w:rPr>
                <w:sz w:val="16"/>
              </w:rPr>
              <w:t>China Mobile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LATE DOC: Rx 08/02, 06:50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171043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to update the service-based architecture figure</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S2-171449.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171449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171044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to update PCF Services</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Moved from 6.5.1 to 6.5.6. This was postponed.</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171045</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Reply LS on questions on congestion control for transport of user data via the control plane</w:t>
            </w:r>
          </w:p>
        </w:tc>
        <w:tc>
          <w:tcPr>
            <w:tcW w:w="1559" w:type="dxa"/>
          </w:tcPr>
          <w:p w:rsidR="00EF203E" w:rsidRPr="008F6D61" w:rsidRDefault="00EF203E" w:rsidP="009402C8">
            <w:pPr>
              <w:pStyle w:val="TAL"/>
              <w:tabs>
                <w:tab w:val="clear" w:pos="284"/>
                <w:tab w:val="clear" w:pos="567"/>
              </w:tabs>
              <w:rPr>
                <w:sz w:val="16"/>
              </w:rPr>
            </w:pPr>
            <w:r w:rsidRPr="008F6D61">
              <w:rPr>
                <w:sz w:val="16"/>
              </w:rPr>
              <w:t>CATT</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Response to S2-170733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171046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MM and SM interaction</w:t>
            </w:r>
          </w:p>
        </w:tc>
        <w:tc>
          <w:tcPr>
            <w:tcW w:w="1559" w:type="dxa"/>
          </w:tcPr>
          <w:p w:rsidR="00EF203E" w:rsidRPr="008F6D61" w:rsidRDefault="00EF203E" w:rsidP="009402C8">
            <w:pPr>
              <w:pStyle w:val="TAL"/>
              <w:tabs>
                <w:tab w:val="clear" w:pos="284"/>
                <w:tab w:val="clear" w:pos="567"/>
              </w:tabs>
              <w:rPr>
                <w:sz w:val="16"/>
              </w:rPr>
            </w:pPr>
            <w:r w:rsidRPr="008F6D61">
              <w:rPr>
                <w:sz w:val="16"/>
              </w:rPr>
              <w:t>CATT</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S2-171486.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171486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171047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 PDU session establishment</w:t>
            </w:r>
          </w:p>
        </w:tc>
        <w:tc>
          <w:tcPr>
            <w:tcW w:w="1559" w:type="dxa"/>
          </w:tcPr>
          <w:p w:rsidR="00EF203E" w:rsidRPr="008F6D61" w:rsidRDefault="00EF203E" w:rsidP="009402C8">
            <w:pPr>
              <w:pStyle w:val="TAL"/>
              <w:tabs>
                <w:tab w:val="clear" w:pos="284"/>
                <w:tab w:val="clear" w:pos="567"/>
              </w:tabs>
              <w:rPr>
                <w:sz w:val="16"/>
              </w:rPr>
            </w:pPr>
            <w:r w:rsidRPr="008F6D61">
              <w:rPr>
                <w:sz w:val="16"/>
              </w:rPr>
              <w:t>CATT</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S2-171456.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171456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171048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Handover consideration for 5G</w:t>
            </w:r>
          </w:p>
        </w:tc>
        <w:tc>
          <w:tcPr>
            <w:tcW w:w="1559" w:type="dxa"/>
          </w:tcPr>
          <w:p w:rsidR="00EF203E" w:rsidRPr="008F6D61" w:rsidRDefault="00EF203E" w:rsidP="009402C8">
            <w:pPr>
              <w:pStyle w:val="TAL"/>
              <w:tabs>
                <w:tab w:val="clear" w:pos="284"/>
                <w:tab w:val="clear" w:pos="567"/>
              </w:tabs>
              <w:rPr>
                <w:sz w:val="16"/>
              </w:rPr>
            </w:pPr>
            <w:r w:rsidRPr="008F6D61">
              <w:rPr>
                <w:sz w:val="16"/>
              </w:rPr>
              <w:t>CATT</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 xml:space="preserve">Partially merged with S2-171372. </w:t>
            </w:r>
            <w:r w:rsidRPr="008F6D61">
              <w:rPr>
                <w:sz w:val="16"/>
              </w:rPr>
              <w:lastRenderedPageBreak/>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171049</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Discussion on the handling of NSSAI</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 Inc.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171050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to update local area DN information</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Moved from 6.5.3 to 6.5.2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171051</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23.303 CR0326 (Rel-15, 'B'): Inclusion of WLAN direct discovery technologies as an alternative for ProSe Direct Discovery: P2P specific part</w:t>
            </w:r>
          </w:p>
        </w:tc>
        <w:tc>
          <w:tcPr>
            <w:tcW w:w="1559" w:type="dxa"/>
          </w:tcPr>
          <w:p w:rsidR="00EF203E" w:rsidRPr="008F6D61" w:rsidRDefault="00EF203E" w:rsidP="009402C8">
            <w:pPr>
              <w:pStyle w:val="TAL"/>
              <w:tabs>
                <w:tab w:val="clear" w:pos="284"/>
                <w:tab w:val="clear" w:pos="567"/>
              </w:tabs>
              <w:rPr>
                <w:sz w:val="16"/>
              </w:rPr>
            </w:pPr>
            <w:r w:rsidRPr="008F6D61">
              <w:rPr>
                <w:sz w:val="16"/>
              </w:rPr>
              <w:t>Motorola Mobility, Lenovo</w:t>
            </w:r>
          </w:p>
        </w:tc>
        <w:tc>
          <w:tcPr>
            <w:tcW w:w="891" w:type="dxa"/>
          </w:tcPr>
          <w:p w:rsidR="00EF203E" w:rsidRPr="008F6D61" w:rsidRDefault="00EF203E" w:rsidP="009402C8">
            <w:pPr>
              <w:pStyle w:val="TAL"/>
              <w:tabs>
                <w:tab w:val="clear" w:pos="284"/>
                <w:tab w:val="clear" w:pos="567"/>
              </w:tabs>
              <w:rPr>
                <w:sz w:val="16"/>
              </w:rPr>
            </w:pPr>
            <w:r w:rsidRPr="008F6D61">
              <w:rPr>
                <w:sz w:val="16"/>
              </w:rPr>
              <w:t>23.303</w:t>
            </w:r>
          </w:p>
        </w:tc>
        <w:tc>
          <w:tcPr>
            <w:tcW w:w="607" w:type="dxa"/>
          </w:tcPr>
          <w:p w:rsidR="00EF203E" w:rsidRPr="008F6D61" w:rsidRDefault="00EF203E" w:rsidP="009402C8">
            <w:pPr>
              <w:pStyle w:val="TAL"/>
              <w:tabs>
                <w:tab w:val="clear" w:pos="284"/>
                <w:tab w:val="clear" w:pos="567"/>
              </w:tabs>
              <w:rPr>
                <w:sz w:val="16"/>
              </w:rPr>
            </w:pPr>
            <w:r w:rsidRPr="008F6D61">
              <w:rPr>
                <w:sz w:val="16"/>
              </w:rPr>
              <w:t>0326</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14.1.0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LATE DOC: Rx 14/02 14.40. 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171052</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Discussion: Consideration for stateless AMF</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Moved from 6.5.1 to 6.5.2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171053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Registration area management</w:t>
            </w:r>
          </w:p>
        </w:tc>
        <w:tc>
          <w:tcPr>
            <w:tcW w:w="1559" w:type="dxa"/>
          </w:tcPr>
          <w:p w:rsidR="00EF203E" w:rsidRPr="008F6D61" w:rsidRDefault="00EF203E" w:rsidP="009402C8">
            <w:pPr>
              <w:pStyle w:val="TAL"/>
              <w:tabs>
                <w:tab w:val="clear" w:pos="284"/>
                <w:tab w:val="clear" w:pos="567"/>
              </w:tabs>
              <w:rPr>
                <w:sz w:val="16"/>
              </w:rPr>
            </w:pPr>
            <w:r w:rsidRPr="008F6D61">
              <w:rPr>
                <w:sz w:val="16"/>
              </w:rPr>
              <w:t>CATT</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S2-171505</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171055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Update to UE reachablity management</w:t>
            </w:r>
          </w:p>
        </w:tc>
        <w:tc>
          <w:tcPr>
            <w:tcW w:w="1559" w:type="dxa"/>
          </w:tcPr>
          <w:p w:rsidR="00EF203E" w:rsidRPr="008F6D61" w:rsidRDefault="00EF203E" w:rsidP="009402C8">
            <w:pPr>
              <w:pStyle w:val="TAL"/>
              <w:tabs>
                <w:tab w:val="clear" w:pos="284"/>
                <w:tab w:val="clear" w:pos="567"/>
              </w:tabs>
              <w:rPr>
                <w:sz w:val="16"/>
              </w:rPr>
            </w:pPr>
            <w:r w:rsidRPr="008F6D61">
              <w:rPr>
                <w:sz w:val="16"/>
              </w:rPr>
              <w:t>CATT</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S2-171506</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171056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Adding a key issue 'Unlicensed spectrum handling in PCC'</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23.729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S2-171247.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171247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171057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SMF relocation during a registration update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CATT</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Postponed to meeting #120.</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171058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unlicensed spectrum handling in PCC</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23.729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171059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granularity of data reporting and data reporting mechanisms</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23.729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171060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Terminology and role of applications and Application Functions</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merging S2-171189, to S2-171448.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171448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171061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Terminology and role of applications and Application Functions - alternative implementation</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7.1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171062</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Proposed timeline and organisation for the SID phase 2</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Noted</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7.1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171063</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Proposed initial content for a phase 2 5G TR</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LATE DOC: This was withdrawn (not provided).</w:t>
            </w:r>
          </w:p>
        </w:tc>
        <w:tc>
          <w:tcPr>
            <w:tcW w:w="1554" w:type="dxa"/>
          </w:tcPr>
          <w:p w:rsidR="00EF203E" w:rsidRPr="008F6D61" w:rsidRDefault="00EF203E" w:rsidP="009402C8">
            <w:pPr>
              <w:pStyle w:val="TAL"/>
              <w:tabs>
                <w:tab w:val="clear" w:pos="284"/>
                <w:tab w:val="clear" w:pos="567"/>
              </w:tabs>
              <w:rPr>
                <w:sz w:val="16"/>
              </w:rPr>
            </w:pPr>
            <w:r w:rsidRPr="008F6D61">
              <w:rPr>
                <w:sz w:val="16"/>
              </w:rPr>
              <w:t>Withdrawn</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171064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Definition of DNN</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171065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Mobility-aware UP Management</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171066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Application-influenced SSC and UP path management</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S2-171466.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171466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171067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Updates to application influence on traffic routing</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S2-171467.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171467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171068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PDU session mobility between N3GPP access and 5G-RAN</w:t>
            </w:r>
          </w:p>
        </w:tc>
        <w:tc>
          <w:tcPr>
            <w:tcW w:w="1559" w:type="dxa"/>
          </w:tcPr>
          <w:p w:rsidR="00EF203E" w:rsidRPr="008F6D61" w:rsidRDefault="00EF203E" w:rsidP="009402C8">
            <w:pPr>
              <w:pStyle w:val="TAL"/>
              <w:tabs>
                <w:tab w:val="clear" w:pos="284"/>
                <w:tab w:val="clear" w:pos="567"/>
              </w:tabs>
              <w:rPr>
                <w:sz w:val="16"/>
              </w:rPr>
            </w:pPr>
            <w:r w:rsidRPr="008F6D61">
              <w:rPr>
                <w:sz w:val="16"/>
              </w:rPr>
              <w:t>ETRI</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This was postponed.</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171069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23.502: PDU session mobility procedure between N3GPP access and 5G-RAN</w:t>
            </w:r>
          </w:p>
        </w:tc>
        <w:tc>
          <w:tcPr>
            <w:tcW w:w="1559" w:type="dxa"/>
          </w:tcPr>
          <w:p w:rsidR="00EF203E" w:rsidRPr="008F6D61" w:rsidRDefault="00EF203E" w:rsidP="009402C8">
            <w:pPr>
              <w:pStyle w:val="TAL"/>
              <w:tabs>
                <w:tab w:val="clear" w:pos="284"/>
                <w:tab w:val="clear" w:pos="567"/>
              </w:tabs>
              <w:rPr>
                <w:sz w:val="16"/>
              </w:rPr>
            </w:pPr>
            <w:r w:rsidRPr="008F6D61">
              <w:rPr>
                <w:sz w:val="16"/>
              </w:rPr>
              <w:t>ETRI</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Postponed to meeting #120</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171070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Reflective QoS Deactivation and Derived QoS Rule handling</w:t>
            </w:r>
          </w:p>
        </w:tc>
        <w:tc>
          <w:tcPr>
            <w:tcW w:w="1559" w:type="dxa"/>
          </w:tcPr>
          <w:p w:rsidR="00EF203E" w:rsidRPr="008F6D61" w:rsidRDefault="00EF203E" w:rsidP="009402C8">
            <w:pPr>
              <w:pStyle w:val="TAL"/>
              <w:tabs>
                <w:tab w:val="clear" w:pos="284"/>
                <w:tab w:val="clear" w:pos="567"/>
              </w:tabs>
              <w:rPr>
                <w:sz w:val="16"/>
              </w:rPr>
            </w:pPr>
            <w:r w:rsidRPr="008F6D61">
              <w:rPr>
                <w:sz w:val="16"/>
              </w:rPr>
              <w:t>ETRI</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171071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Registration Area Management in the 5GC</w:t>
            </w:r>
          </w:p>
        </w:tc>
        <w:tc>
          <w:tcPr>
            <w:tcW w:w="1559" w:type="dxa"/>
          </w:tcPr>
          <w:p w:rsidR="00EF203E" w:rsidRPr="008F6D61" w:rsidRDefault="00EF203E" w:rsidP="009402C8">
            <w:pPr>
              <w:pStyle w:val="TAL"/>
              <w:tabs>
                <w:tab w:val="clear" w:pos="284"/>
                <w:tab w:val="clear" w:pos="567"/>
              </w:tabs>
              <w:rPr>
                <w:sz w:val="16"/>
              </w:rPr>
            </w:pPr>
            <w:r w:rsidRPr="008F6D61">
              <w:rPr>
                <w:sz w:val="16"/>
              </w:rPr>
              <w:t>ETRI</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S2-171505</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171072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P-CR to update UE Triggered Service Request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171073</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CR0273 (Rel-14, 'C'): Monitoring event: location reporting to cover UE in light connected</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0273</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C</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TEI14</w:t>
            </w:r>
          </w:p>
        </w:tc>
        <w:tc>
          <w:tcPr>
            <w:tcW w:w="1595" w:type="dxa"/>
          </w:tcPr>
          <w:p w:rsidR="00EF203E" w:rsidRPr="008F6D61" w:rsidRDefault="00EF203E" w:rsidP="009402C8">
            <w:pPr>
              <w:pStyle w:val="TAL"/>
              <w:tabs>
                <w:tab w:val="clear" w:pos="284"/>
                <w:tab w:val="clear" w:pos="567"/>
              </w:tabs>
              <w:rPr>
                <w:sz w:val="16"/>
              </w:rPr>
            </w:pPr>
            <w:r w:rsidRPr="008F6D61">
              <w:rPr>
                <w:sz w:val="16"/>
              </w:rPr>
              <w:t>Wrong Release reserved, CR is Release 15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171074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P-CR to update Network triggered Service Request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S2-171375</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w:t>
            </w:r>
            <w:r w:rsidRPr="008F6D61">
              <w:rPr>
                <w:sz w:val="16"/>
              </w:rPr>
              <w:lastRenderedPageBreak/>
              <w:t>7</w:t>
            </w:r>
          </w:p>
        </w:tc>
        <w:tc>
          <w:tcPr>
            <w:tcW w:w="1134" w:type="dxa"/>
          </w:tcPr>
          <w:p w:rsidR="00EF203E" w:rsidRPr="008F6D61" w:rsidRDefault="00EF203E" w:rsidP="009402C8">
            <w:pPr>
              <w:pStyle w:val="TAL"/>
              <w:tabs>
                <w:tab w:val="clear" w:pos="284"/>
                <w:tab w:val="clear" w:pos="567"/>
              </w:tabs>
              <w:rPr>
                <w:sz w:val="16"/>
              </w:rPr>
            </w:pPr>
            <w:r w:rsidRPr="008F6D61">
              <w:rPr>
                <w:sz w:val="16"/>
              </w:rPr>
              <w:lastRenderedPageBreak/>
              <w:t>S2</w:t>
            </w:r>
            <w:r w:rsidRPr="008F6D61">
              <w:rPr>
                <w:sz w:val="16"/>
              </w:rPr>
              <w:noBreakHyphen/>
              <w:t>171075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TS 23.502: UE </w:t>
            </w:r>
            <w:r w:rsidRPr="008F6D61">
              <w:rPr>
                <w:sz w:val="16"/>
              </w:rPr>
              <w:lastRenderedPageBreak/>
              <w:t>initiated PDU Session Activation procedure</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 xml:space="preserve">Moved from 6.5.3 </w:t>
            </w:r>
            <w:r w:rsidRPr="008F6D61">
              <w:rPr>
                <w:sz w:val="16"/>
              </w:rPr>
              <w:lastRenderedPageBreak/>
              <w:t>to 6.5.7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171076</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Discussion paper for location reporting of UE in light connection</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171077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clarification of relationship between SSC mode and multi-homed PDU session</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S2-171460</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171078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Description for UE preference</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Postponed to meeting #120.</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171079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P-CR on UPF relocation procedure for SSC mode 2 and 3</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merging S2-171107, to S2-171493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171493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171080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For MO only - rename and add implicit deregistration</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S2-171507.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171507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171081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High-level description for external exposure via NEF</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Moved from 6.5.1 to 6.5.11. Revised in parallel session to S2-171366.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171366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171082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on authentication and authorization for indirect 3GPP communication</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S2-171221 (withdrawn). Merged into S2-171226</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171084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User Data Management</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171085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Notification of Available Data Network</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171086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Provisioning of policy from PCF to UE</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merging S2-170800, to S2-171254.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171254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171087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Addition of PCC rules and AMC rules</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S2-171295.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171295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171088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Services provided by PCF</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 China Mobile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171089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UE triggered slice change</w:t>
            </w:r>
          </w:p>
        </w:tc>
        <w:tc>
          <w:tcPr>
            <w:tcW w:w="1559" w:type="dxa"/>
          </w:tcPr>
          <w:p w:rsidR="00EF203E" w:rsidRPr="008F6D61" w:rsidRDefault="00EF203E" w:rsidP="009402C8">
            <w:pPr>
              <w:pStyle w:val="TAL"/>
              <w:tabs>
                <w:tab w:val="clear" w:pos="284"/>
                <w:tab w:val="clear" w:pos="567"/>
              </w:tabs>
              <w:rPr>
                <w:sz w:val="16"/>
              </w:rPr>
            </w:pPr>
            <w:r w:rsidRPr="008F6D61">
              <w:rPr>
                <w:sz w:val="16"/>
              </w:rPr>
              <w:t>Samsung, InterDigital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w:t>
            </w:r>
            <w:r w:rsidRPr="008F6D61">
              <w:rPr>
                <w:sz w:val="16"/>
              </w:rPr>
              <w:lastRenderedPageBreak/>
              <w:t>2</w:t>
            </w:r>
          </w:p>
        </w:tc>
        <w:tc>
          <w:tcPr>
            <w:tcW w:w="1134" w:type="dxa"/>
          </w:tcPr>
          <w:p w:rsidR="00EF203E" w:rsidRPr="008F6D61" w:rsidRDefault="00EF203E" w:rsidP="009402C8">
            <w:pPr>
              <w:pStyle w:val="TAL"/>
              <w:tabs>
                <w:tab w:val="clear" w:pos="284"/>
                <w:tab w:val="clear" w:pos="567"/>
              </w:tabs>
              <w:rPr>
                <w:sz w:val="16"/>
              </w:rPr>
            </w:pPr>
            <w:r w:rsidRPr="008F6D61">
              <w:rPr>
                <w:sz w:val="16"/>
              </w:rPr>
              <w:lastRenderedPageBreak/>
              <w:t>S2</w:t>
            </w:r>
            <w:r w:rsidRPr="008F6D61">
              <w:rPr>
                <w:sz w:val="16"/>
              </w:rPr>
              <w:noBreakHyphen/>
              <w:t>171090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De-</w:t>
            </w:r>
            <w:r w:rsidRPr="008F6D61">
              <w:rPr>
                <w:sz w:val="16"/>
              </w:rPr>
              <w:lastRenderedPageBreak/>
              <w:t>registration Procedures</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ETRI</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171091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N2 Release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ETRI</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171092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on Discussion and proposal for the voice solution in 5G.</w:t>
            </w:r>
          </w:p>
        </w:tc>
        <w:tc>
          <w:tcPr>
            <w:tcW w:w="1559" w:type="dxa"/>
          </w:tcPr>
          <w:p w:rsidR="00EF203E" w:rsidRPr="008F6D61" w:rsidRDefault="00EF203E" w:rsidP="009402C8">
            <w:pPr>
              <w:pStyle w:val="TAL"/>
              <w:tabs>
                <w:tab w:val="clear" w:pos="284"/>
                <w:tab w:val="clear" w:pos="567"/>
              </w:tabs>
              <w:rPr>
                <w:sz w:val="16"/>
              </w:rPr>
            </w:pPr>
            <w:r w:rsidRPr="008F6D61">
              <w:rPr>
                <w:sz w:val="16"/>
              </w:rPr>
              <w:t>ZTE, China Unicom</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171093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Discussion on the architecture to support IMS in 5G</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S2-171262.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171262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171094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Modification on the migration.</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171095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Update to interworking architecture</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171096</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Discussion on the interworking architecture and solution</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171097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IMS transcoding solution in the call establishment</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23.759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FS_eVoLP</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171098</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23.214 CR0030 (Rel-14, 'F'): Correction to priority treatment and detection of downlink data</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23.214</w:t>
            </w:r>
          </w:p>
        </w:tc>
        <w:tc>
          <w:tcPr>
            <w:tcW w:w="607" w:type="dxa"/>
          </w:tcPr>
          <w:p w:rsidR="00EF203E" w:rsidRPr="008F6D61" w:rsidRDefault="00EF203E" w:rsidP="009402C8">
            <w:pPr>
              <w:pStyle w:val="TAL"/>
              <w:tabs>
                <w:tab w:val="clear" w:pos="284"/>
                <w:tab w:val="clear" w:pos="567"/>
              </w:tabs>
              <w:rPr>
                <w:sz w:val="16"/>
              </w:rPr>
            </w:pPr>
            <w:r w:rsidRPr="008F6D61">
              <w:rPr>
                <w:sz w:val="16"/>
              </w:rPr>
              <w:t>0030</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14.1.0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CUPS, TEI14</w:t>
            </w:r>
          </w:p>
        </w:tc>
        <w:tc>
          <w:tcPr>
            <w:tcW w:w="1595" w:type="dxa"/>
          </w:tcPr>
          <w:p w:rsidR="00EF203E" w:rsidRPr="008F6D61" w:rsidRDefault="00EF203E" w:rsidP="009402C8">
            <w:pPr>
              <w:pStyle w:val="TAL"/>
              <w:tabs>
                <w:tab w:val="clear" w:pos="284"/>
                <w:tab w:val="clear" w:pos="567"/>
              </w:tabs>
              <w:rPr>
                <w:sz w:val="16"/>
              </w:rPr>
            </w:pPr>
            <w:r w:rsidRPr="008F6D61">
              <w:rPr>
                <w:sz w:val="16"/>
              </w:rPr>
              <w:t>Postponed to meeting #120. WITHDRAWN</w:t>
            </w:r>
          </w:p>
        </w:tc>
        <w:tc>
          <w:tcPr>
            <w:tcW w:w="1554" w:type="dxa"/>
          </w:tcPr>
          <w:p w:rsidR="00EF203E" w:rsidRPr="008F6D61" w:rsidRDefault="00EF203E" w:rsidP="009402C8">
            <w:pPr>
              <w:pStyle w:val="TAL"/>
              <w:tabs>
                <w:tab w:val="clear" w:pos="284"/>
                <w:tab w:val="clear" w:pos="567"/>
              </w:tabs>
              <w:rPr>
                <w:sz w:val="16"/>
              </w:rPr>
            </w:pPr>
            <w:r w:rsidRPr="008F6D61">
              <w:rPr>
                <w:sz w:val="16"/>
              </w:rPr>
              <w:t>Withdrawn</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171099</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LS on Priority handling over Sx interface</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Response to S2-170734. Revised in parallel session to S2-171354.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171354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171100</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23.402 CR2969 (Rel-14, 'F'): Conditions for issuing emergency session via WLAN</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23.402</w:t>
            </w:r>
          </w:p>
        </w:tc>
        <w:tc>
          <w:tcPr>
            <w:tcW w:w="607" w:type="dxa"/>
          </w:tcPr>
          <w:p w:rsidR="00EF203E" w:rsidRPr="008F6D61" w:rsidRDefault="00EF203E" w:rsidP="009402C8">
            <w:pPr>
              <w:pStyle w:val="TAL"/>
              <w:tabs>
                <w:tab w:val="clear" w:pos="284"/>
                <w:tab w:val="clear" w:pos="567"/>
              </w:tabs>
              <w:rPr>
                <w:sz w:val="16"/>
              </w:rPr>
            </w:pPr>
            <w:r w:rsidRPr="008F6D61">
              <w:rPr>
                <w:sz w:val="16"/>
              </w:rPr>
              <w:t>2969</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SEW2, TEI14</w:t>
            </w:r>
          </w:p>
        </w:tc>
        <w:tc>
          <w:tcPr>
            <w:tcW w:w="1595" w:type="dxa"/>
          </w:tcPr>
          <w:p w:rsidR="00EF203E" w:rsidRPr="008F6D61" w:rsidRDefault="00EF203E" w:rsidP="009402C8">
            <w:pPr>
              <w:pStyle w:val="TAL"/>
              <w:tabs>
                <w:tab w:val="clear" w:pos="284"/>
                <w:tab w:val="clear" w:pos="567"/>
              </w:tabs>
              <w:rPr>
                <w:sz w:val="16"/>
              </w:rPr>
            </w:pPr>
            <w:r w:rsidRPr="008F6D61">
              <w:rPr>
                <w:sz w:val="16"/>
              </w:rPr>
              <w:t>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171101</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Discussion on N2 and N3 reference points for 5G system</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Corrupt file replaced on FTP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171102</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LS on N2 and N3 reference points for 5G system</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S2-171511.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171511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171103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VoWLAN architectural assumptions and </w:t>
            </w:r>
            <w:r w:rsidRPr="008F6D61">
              <w:rPr>
                <w:sz w:val="16"/>
              </w:rPr>
              <w:lastRenderedPageBreak/>
              <w:t>requirements</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23.751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FS_VoWLAN</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merging S2-170788, to S2-</w:t>
            </w:r>
            <w:r w:rsidRPr="008F6D61">
              <w:rPr>
                <w:sz w:val="16"/>
              </w:rPr>
              <w:lastRenderedPageBreak/>
              <w:t>171256.</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171256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171104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Key Issue #: 2 QoS differentiation in the user plane for trusted WLAN</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23.751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FS_VoWLAN</w:t>
            </w:r>
          </w:p>
        </w:tc>
        <w:tc>
          <w:tcPr>
            <w:tcW w:w="1595" w:type="dxa"/>
          </w:tcPr>
          <w:p w:rsidR="00EF203E" w:rsidRPr="008F6D61" w:rsidRDefault="00EF203E" w:rsidP="009402C8">
            <w:pPr>
              <w:pStyle w:val="TAL"/>
              <w:tabs>
                <w:tab w:val="clear" w:pos="284"/>
                <w:tab w:val="clear" w:pos="567"/>
              </w:tabs>
              <w:rPr>
                <w:sz w:val="16"/>
              </w:rPr>
            </w:pPr>
            <w:r w:rsidRPr="008F6D61">
              <w:rPr>
                <w:sz w:val="16"/>
              </w:rPr>
              <w:t>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171105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Key Issue #4 using WLCP for sending TFTs to UE for trusted WLAN</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23.751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FS_VoWLAN</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S2-171259.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171259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171106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P-CR to TR 23.729: Solution for licensed vs unlicensed spectrum differentiated charging</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23.729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S2-171251.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171251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171107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The procedures for TUPF relocation to support SSC</w:t>
            </w:r>
          </w:p>
        </w:tc>
        <w:tc>
          <w:tcPr>
            <w:tcW w:w="1559" w:type="dxa"/>
          </w:tcPr>
          <w:p w:rsidR="00EF203E" w:rsidRPr="008F6D61" w:rsidRDefault="00EF203E" w:rsidP="009402C8">
            <w:pPr>
              <w:pStyle w:val="TAL"/>
              <w:tabs>
                <w:tab w:val="clear" w:pos="284"/>
                <w:tab w:val="clear" w:pos="567"/>
              </w:tabs>
              <w:rPr>
                <w:sz w:val="16"/>
              </w:rPr>
            </w:pPr>
            <w:r w:rsidRPr="008F6D61">
              <w:rPr>
                <w:sz w:val="16"/>
              </w:rPr>
              <w:t>ETRI</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S2-171493</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171108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Miscellaneous updates to definitions, abbreviations and general concepts sections</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S2-171345.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171345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171109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Updates to Non-3GPP Access general concepts sectio</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S2-171275.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171275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7.1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171110</w:t>
            </w:r>
          </w:p>
        </w:tc>
        <w:tc>
          <w:tcPr>
            <w:tcW w:w="794" w:type="dxa"/>
          </w:tcPr>
          <w:p w:rsidR="00EF203E" w:rsidRPr="008F6D61" w:rsidRDefault="00EF203E" w:rsidP="009402C8">
            <w:pPr>
              <w:pStyle w:val="TAL"/>
              <w:tabs>
                <w:tab w:val="clear" w:pos="284"/>
                <w:tab w:val="clear" w:pos="567"/>
              </w:tabs>
              <w:rPr>
                <w:sz w:val="16"/>
              </w:rPr>
            </w:pPr>
            <w:r w:rsidRPr="008F6D61">
              <w:rPr>
                <w:sz w:val="16"/>
              </w:rPr>
              <w:t>SID NEW</w:t>
            </w:r>
          </w:p>
        </w:tc>
        <w:tc>
          <w:tcPr>
            <w:tcW w:w="1757" w:type="dxa"/>
          </w:tcPr>
          <w:p w:rsidR="00EF203E" w:rsidRPr="008F6D61" w:rsidRDefault="00EF203E" w:rsidP="009402C8">
            <w:pPr>
              <w:pStyle w:val="TAL"/>
              <w:tabs>
                <w:tab w:val="clear" w:pos="284"/>
                <w:tab w:val="clear" w:pos="567"/>
              </w:tabs>
              <w:rPr>
                <w:sz w:val="16"/>
              </w:rPr>
            </w:pPr>
            <w:r w:rsidRPr="008F6D61">
              <w:rPr>
                <w:sz w:val="16"/>
              </w:rPr>
              <w:t>New SID on extended architecture enhancements for LTE support of V2X services</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 AT&amp;T</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S2-171230.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171230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171111</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CR3180R2 (Rel-13, 'F'): Correction of Serving PLMN rate control</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3180</w:t>
            </w:r>
          </w:p>
        </w:tc>
        <w:tc>
          <w:tcPr>
            <w:tcW w:w="631" w:type="dxa"/>
          </w:tcPr>
          <w:p w:rsidR="00EF203E" w:rsidRPr="008F6D61" w:rsidRDefault="00EF203E" w:rsidP="009402C8">
            <w:pPr>
              <w:pStyle w:val="TAL"/>
              <w:tabs>
                <w:tab w:val="clear" w:pos="284"/>
                <w:tab w:val="clear" w:pos="567"/>
              </w:tabs>
              <w:rPr>
                <w:sz w:val="16"/>
              </w:rPr>
            </w:pPr>
            <w:r w:rsidRPr="008F6D61">
              <w:rPr>
                <w:sz w:val="16"/>
              </w:rPr>
              <w:t>2</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13.9.0</w:t>
            </w:r>
          </w:p>
        </w:tc>
        <w:tc>
          <w:tcPr>
            <w:tcW w:w="570" w:type="dxa"/>
          </w:tcPr>
          <w:p w:rsidR="00EF203E" w:rsidRPr="008F6D61" w:rsidRDefault="00EF203E" w:rsidP="009402C8">
            <w:pPr>
              <w:pStyle w:val="TAL"/>
              <w:tabs>
                <w:tab w:val="clear" w:pos="284"/>
                <w:tab w:val="clear" w:pos="567"/>
              </w:tabs>
              <w:rPr>
                <w:sz w:val="16"/>
              </w:rPr>
            </w:pPr>
            <w:r w:rsidRPr="008F6D61">
              <w:rPr>
                <w:sz w:val="16"/>
              </w:rPr>
              <w:t>Rel-13</w:t>
            </w:r>
          </w:p>
        </w:tc>
        <w:tc>
          <w:tcPr>
            <w:tcW w:w="1275" w:type="dxa"/>
          </w:tcPr>
          <w:p w:rsidR="00EF203E" w:rsidRPr="008F6D61" w:rsidRDefault="00EF203E" w:rsidP="009402C8">
            <w:pPr>
              <w:pStyle w:val="TAL"/>
              <w:tabs>
                <w:tab w:val="clear" w:pos="284"/>
                <w:tab w:val="clear" w:pos="567"/>
              </w:tabs>
              <w:rPr>
                <w:sz w:val="16"/>
              </w:rPr>
            </w:pPr>
            <w:r w:rsidRPr="008F6D61">
              <w:rPr>
                <w:sz w:val="16"/>
              </w:rPr>
              <w:t>CIoT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(agreed) S2-170491 from S2#118BIS. Revised in parallel session to S2-171360.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171360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171112</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CR3181R2 (Rel-14, 'A'): Correction of Serving PLMN rate control</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3181</w:t>
            </w:r>
          </w:p>
        </w:tc>
        <w:tc>
          <w:tcPr>
            <w:tcW w:w="631" w:type="dxa"/>
          </w:tcPr>
          <w:p w:rsidR="00EF203E" w:rsidRPr="008F6D61" w:rsidRDefault="00EF203E" w:rsidP="009402C8">
            <w:pPr>
              <w:pStyle w:val="TAL"/>
              <w:tabs>
                <w:tab w:val="clear" w:pos="284"/>
                <w:tab w:val="clear" w:pos="567"/>
              </w:tabs>
              <w:rPr>
                <w:sz w:val="16"/>
              </w:rPr>
            </w:pPr>
            <w:r w:rsidRPr="008F6D61">
              <w:rPr>
                <w:sz w:val="16"/>
              </w:rPr>
              <w:t>2</w:t>
            </w:r>
          </w:p>
        </w:tc>
        <w:tc>
          <w:tcPr>
            <w:tcW w:w="443" w:type="dxa"/>
          </w:tcPr>
          <w:p w:rsidR="00EF203E" w:rsidRPr="008F6D61" w:rsidRDefault="00EF203E" w:rsidP="009402C8">
            <w:pPr>
              <w:pStyle w:val="TAL"/>
              <w:tabs>
                <w:tab w:val="clear" w:pos="284"/>
                <w:tab w:val="clear" w:pos="567"/>
              </w:tabs>
              <w:rPr>
                <w:sz w:val="16"/>
              </w:rPr>
            </w:pPr>
            <w:r w:rsidRPr="008F6D61">
              <w:rPr>
                <w:sz w:val="16"/>
              </w:rPr>
              <w:t>A</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CIoT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(agreed) S2-170492 from S2#118BIS. Revised in parallel session to S2-171361.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171361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171113</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23.292 CR0245 (Rel-</w:t>
            </w:r>
            <w:r w:rsidRPr="008F6D61">
              <w:rPr>
                <w:sz w:val="16"/>
              </w:rPr>
              <w:lastRenderedPageBreak/>
              <w:t>14, 'F'): Inbound roamer detection at I/S-CSCF</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 xml:space="preserve">NEC, T-Mobile </w:t>
            </w:r>
            <w:r w:rsidRPr="008F6D61">
              <w:rPr>
                <w:sz w:val="16"/>
              </w:rPr>
              <w:lastRenderedPageBreak/>
              <w:t>USA, Deutsche Telekom, Huawei</w:t>
            </w:r>
          </w:p>
        </w:tc>
        <w:tc>
          <w:tcPr>
            <w:tcW w:w="891" w:type="dxa"/>
          </w:tcPr>
          <w:p w:rsidR="00EF203E" w:rsidRPr="008F6D61" w:rsidRDefault="00EF203E" w:rsidP="009402C8">
            <w:pPr>
              <w:pStyle w:val="TAL"/>
              <w:tabs>
                <w:tab w:val="clear" w:pos="284"/>
                <w:tab w:val="clear" w:pos="567"/>
              </w:tabs>
              <w:rPr>
                <w:sz w:val="16"/>
              </w:rPr>
            </w:pPr>
            <w:r w:rsidRPr="008F6D61">
              <w:rPr>
                <w:sz w:val="16"/>
              </w:rPr>
              <w:lastRenderedPageBreak/>
              <w:t>23.292</w:t>
            </w:r>
          </w:p>
        </w:tc>
        <w:tc>
          <w:tcPr>
            <w:tcW w:w="607" w:type="dxa"/>
          </w:tcPr>
          <w:p w:rsidR="00EF203E" w:rsidRPr="008F6D61" w:rsidRDefault="00EF203E" w:rsidP="009402C8">
            <w:pPr>
              <w:pStyle w:val="TAL"/>
              <w:tabs>
                <w:tab w:val="clear" w:pos="284"/>
                <w:tab w:val="clear" w:pos="567"/>
              </w:tabs>
              <w:rPr>
                <w:sz w:val="16"/>
              </w:rPr>
            </w:pPr>
            <w:r w:rsidRPr="008F6D61">
              <w:rPr>
                <w:sz w:val="16"/>
              </w:rPr>
              <w:t>0245</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14.1.0</w:t>
            </w:r>
          </w:p>
        </w:tc>
        <w:tc>
          <w:tcPr>
            <w:tcW w:w="570" w:type="dxa"/>
          </w:tcPr>
          <w:p w:rsidR="00EF203E" w:rsidRPr="008F6D61" w:rsidRDefault="00EF203E" w:rsidP="009402C8">
            <w:pPr>
              <w:pStyle w:val="TAL"/>
              <w:tabs>
                <w:tab w:val="clear" w:pos="284"/>
                <w:tab w:val="clear" w:pos="567"/>
              </w:tabs>
              <w:rPr>
                <w:sz w:val="16"/>
              </w:rPr>
            </w:pPr>
            <w:r w:rsidRPr="008F6D61">
              <w:rPr>
                <w:sz w:val="16"/>
              </w:rPr>
              <w:t>Rel-</w:t>
            </w:r>
            <w:r w:rsidRPr="008F6D61">
              <w:rPr>
                <w:sz w:val="16"/>
              </w:rPr>
              <w:lastRenderedPageBreak/>
              <w:t>14</w:t>
            </w:r>
          </w:p>
        </w:tc>
        <w:tc>
          <w:tcPr>
            <w:tcW w:w="1275" w:type="dxa"/>
          </w:tcPr>
          <w:p w:rsidR="00EF203E" w:rsidRPr="008F6D61" w:rsidRDefault="00EF203E" w:rsidP="009402C8">
            <w:pPr>
              <w:pStyle w:val="TAL"/>
              <w:tabs>
                <w:tab w:val="clear" w:pos="284"/>
                <w:tab w:val="clear" w:pos="567"/>
              </w:tabs>
              <w:rPr>
                <w:sz w:val="16"/>
              </w:rPr>
            </w:pPr>
            <w:r w:rsidRPr="008F6D61">
              <w:rPr>
                <w:sz w:val="16"/>
              </w:rPr>
              <w:lastRenderedPageBreak/>
              <w:t>SeDoC</w:t>
            </w:r>
          </w:p>
        </w:tc>
        <w:tc>
          <w:tcPr>
            <w:tcW w:w="1595" w:type="dxa"/>
          </w:tcPr>
          <w:p w:rsidR="00EF203E" w:rsidRPr="008F6D61" w:rsidRDefault="00EF203E" w:rsidP="009402C8">
            <w:pPr>
              <w:pStyle w:val="TAL"/>
              <w:tabs>
                <w:tab w:val="clear" w:pos="284"/>
                <w:tab w:val="clear" w:pos="567"/>
              </w:tabs>
              <w:rPr>
                <w:sz w:val="16"/>
              </w:rPr>
            </w:pPr>
            <w:r w:rsidRPr="008F6D61">
              <w:rPr>
                <w:sz w:val="16"/>
              </w:rPr>
              <w:t xml:space="preserve">Moved from 4.1 to </w:t>
            </w:r>
            <w:r w:rsidRPr="008F6D61">
              <w:rPr>
                <w:sz w:val="16"/>
              </w:rPr>
              <w:lastRenderedPageBreak/>
              <w:t>5.4. Revised in parallel session to S2-171240.</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171240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171114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Support for Existing PCC Functionality</w:t>
            </w:r>
          </w:p>
        </w:tc>
        <w:tc>
          <w:tcPr>
            <w:tcW w:w="1559" w:type="dxa"/>
          </w:tcPr>
          <w:p w:rsidR="00EF203E" w:rsidRPr="008F6D61" w:rsidRDefault="00EF203E" w:rsidP="009402C8">
            <w:pPr>
              <w:pStyle w:val="TAL"/>
              <w:tabs>
                <w:tab w:val="clear" w:pos="284"/>
                <w:tab w:val="clear" w:pos="567"/>
              </w:tabs>
              <w:rPr>
                <w:sz w:val="16"/>
              </w:rPr>
            </w:pPr>
            <w:r w:rsidRPr="008F6D61">
              <w:rPr>
                <w:sz w:val="16"/>
              </w:rPr>
              <w:t>Openet</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171115</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Reply LS on SeDoC related authentication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NEC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Response to S2-170709. Revised in parallel session to S2-171239.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171239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171116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Correction on RM-DEREGISTERED</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171117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Including the NEF and PFDF in the PCC architecture</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S2-171292.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171292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171118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SMF selection</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Postponed to meeting #120</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171119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Uplink traffic verification</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S2-171500.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171500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171120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Correction on Non-3GPP Access</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S2-171276.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171276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171121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Correction on the Connection Management</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S2-171453</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171122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Correction on Routing rules configuration</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S2-171487.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171487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171123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Update on architecture figure</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This was partially merged into S2-171347</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171124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Clarification on Interaction between AMF and SMF</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171125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Clarification on Session Management</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S2-171468.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171468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171126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update on service area restrictions</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S2-171475.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171475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171127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Unlicensed spectrum identification handling for IMS</w:t>
            </w:r>
          </w:p>
        </w:tc>
        <w:tc>
          <w:tcPr>
            <w:tcW w:w="1559" w:type="dxa"/>
          </w:tcPr>
          <w:p w:rsidR="00EF203E" w:rsidRPr="008F6D61" w:rsidRDefault="00EF203E" w:rsidP="009402C8">
            <w:pPr>
              <w:pStyle w:val="TAL"/>
              <w:tabs>
                <w:tab w:val="clear" w:pos="284"/>
                <w:tab w:val="clear" w:pos="567"/>
              </w:tabs>
              <w:rPr>
                <w:sz w:val="16"/>
              </w:rPr>
            </w:pPr>
            <w:r w:rsidRPr="008F6D61">
              <w:rPr>
                <w:sz w:val="16"/>
              </w:rPr>
              <w:t>NEC</w:t>
            </w:r>
          </w:p>
        </w:tc>
        <w:tc>
          <w:tcPr>
            <w:tcW w:w="891" w:type="dxa"/>
          </w:tcPr>
          <w:p w:rsidR="00EF203E" w:rsidRPr="008F6D61" w:rsidRDefault="00EF203E" w:rsidP="009402C8">
            <w:pPr>
              <w:pStyle w:val="TAL"/>
              <w:tabs>
                <w:tab w:val="clear" w:pos="284"/>
                <w:tab w:val="clear" w:pos="567"/>
              </w:tabs>
              <w:rPr>
                <w:sz w:val="16"/>
              </w:rPr>
            </w:pPr>
            <w:r w:rsidRPr="008F6D61">
              <w:rPr>
                <w:sz w:val="16"/>
              </w:rPr>
              <w:t>23.729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171128</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Key issue on information for WLAN offloadability evaluation</w:t>
            </w:r>
          </w:p>
        </w:tc>
        <w:tc>
          <w:tcPr>
            <w:tcW w:w="1559" w:type="dxa"/>
          </w:tcPr>
          <w:p w:rsidR="00EF203E" w:rsidRPr="008F6D61" w:rsidRDefault="00EF203E" w:rsidP="009402C8">
            <w:pPr>
              <w:pStyle w:val="TAL"/>
              <w:tabs>
                <w:tab w:val="clear" w:pos="284"/>
                <w:tab w:val="clear" w:pos="567"/>
              </w:tabs>
              <w:rPr>
                <w:sz w:val="16"/>
              </w:rPr>
            </w:pPr>
            <w:r w:rsidRPr="008F6D61">
              <w:rPr>
                <w:sz w:val="16"/>
              </w:rPr>
              <w:t>ATR</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S2-171248.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171248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171129</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CR3207 (Rel-14, 'F'): Correction to the CP data back-off timer in connected mode</w:t>
            </w:r>
          </w:p>
        </w:tc>
        <w:tc>
          <w:tcPr>
            <w:tcW w:w="1559" w:type="dxa"/>
          </w:tcPr>
          <w:p w:rsidR="00EF203E" w:rsidRPr="008F6D61" w:rsidRDefault="00EF203E" w:rsidP="009402C8">
            <w:pPr>
              <w:pStyle w:val="TAL"/>
              <w:tabs>
                <w:tab w:val="clear" w:pos="284"/>
                <w:tab w:val="clear" w:pos="567"/>
              </w:tabs>
              <w:rPr>
                <w:sz w:val="16"/>
              </w:rPr>
            </w:pPr>
            <w:r w:rsidRPr="008F6D61">
              <w:rPr>
                <w:sz w:val="16"/>
              </w:rPr>
              <w:t>NEC</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3207</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CIoT_Ext</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7.1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171130</w:t>
            </w:r>
          </w:p>
        </w:tc>
        <w:tc>
          <w:tcPr>
            <w:tcW w:w="794" w:type="dxa"/>
          </w:tcPr>
          <w:p w:rsidR="00EF203E" w:rsidRPr="008F6D61" w:rsidRDefault="00EF203E" w:rsidP="009402C8">
            <w:pPr>
              <w:pStyle w:val="TAL"/>
              <w:tabs>
                <w:tab w:val="clear" w:pos="284"/>
                <w:tab w:val="clear" w:pos="567"/>
              </w:tabs>
              <w:rPr>
                <w:sz w:val="16"/>
              </w:rPr>
            </w:pPr>
            <w:r w:rsidRPr="008F6D61">
              <w:rPr>
                <w:sz w:val="16"/>
              </w:rPr>
              <w:t>SID NEW</w:t>
            </w:r>
          </w:p>
        </w:tc>
        <w:tc>
          <w:tcPr>
            <w:tcW w:w="1757" w:type="dxa"/>
          </w:tcPr>
          <w:p w:rsidR="00EF203E" w:rsidRPr="008F6D61" w:rsidRDefault="00EF203E" w:rsidP="009402C8">
            <w:pPr>
              <w:pStyle w:val="TAL"/>
              <w:tabs>
                <w:tab w:val="clear" w:pos="284"/>
                <w:tab w:val="clear" w:pos="567"/>
              </w:tabs>
              <w:rPr>
                <w:sz w:val="16"/>
              </w:rPr>
            </w:pPr>
            <w:r w:rsidRPr="008F6D61">
              <w:rPr>
                <w:sz w:val="16"/>
              </w:rPr>
              <w:t>New SID on architecture enhancements for 3GPP support of advanced V2X services (FS_eV2XARC)</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S2-171231.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171231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171132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Baseline description for AMF selection</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171133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SMF selection in roaming scenario</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Postponed to meeting #120</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171134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53.501: Editorial revision for N3GPP (clause 4.2.7.3 &amp; 6)</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S2-171279</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171135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Registration Management for Untrusted N3GPP (clause 5.3.2)</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S2-171454</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171136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Mobility state for Untrusted N3GPP (clause 5.3.3.2.1)</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S2-171454</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171137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Tunnelling for Untrusted N3GPP (clauses 5.5/8.2/8.3)</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171138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N3IWF triggered Deregistration via N3G</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This was withdrawn</w:t>
            </w:r>
          </w:p>
        </w:tc>
        <w:tc>
          <w:tcPr>
            <w:tcW w:w="1554" w:type="dxa"/>
          </w:tcPr>
          <w:p w:rsidR="00EF203E" w:rsidRPr="008F6D61" w:rsidRDefault="00EF203E" w:rsidP="009402C8">
            <w:pPr>
              <w:pStyle w:val="TAL"/>
              <w:tabs>
                <w:tab w:val="clear" w:pos="284"/>
                <w:tab w:val="clear" w:pos="567"/>
              </w:tabs>
              <w:rPr>
                <w:sz w:val="16"/>
              </w:rPr>
            </w:pPr>
            <w:r w:rsidRPr="008F6D61">
              <w:rPr>
                <w:sz w:val="16"/>
              </w:rPr>
              <w:t>Withdrawn</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171139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Clarifications of the registration procedure via untrusted non-3GPP access</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S2-171282</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171140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Non-seamless offload via N3G</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S2-171281.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171281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171141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Non-3GPP Access Network Discovery and Selection</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171142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Baseline description for AUSF selection function</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S2-171510.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171510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171144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 of network triggered service request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Moved from 6.5.2 to 6.5.7. Merged into S2-171375</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171145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23.502: Service continuity call flows</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S2-171492.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171492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7.2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171146</w:t>
            </w:r>
          </w:p>
        </w:tc>
        <w:tc>
          <w:tcPr>
            <w:tcW w:w="794" w:type="dxa"/>
          </w:tcPr>
          <w:p w:rsidR="00EF203E" w:rsidRPr="008F6D61" w:rsidRDefault="00EF203E" w:rsidP="009402C8">
            <w:pPr>
              <w:pStyle w:val="TAL"/>
              <w:tabs>
                <w:tab w:val="clear" w:pos="284"/>
                <w:tab w:val="clear" w:pos="567"/>
              </w:tabs>
              <w:rPr>
                <w:sz w:val="16"/>
              </w:rPr>
            </w:pPr>
            <w:r w:rsidRPr="008F6D61">
              <w:rPr>
                <w:sz w:val="16"/>
              </w:rPr>
              <w:t>OTHER</w:t>
            </w:r>
          </w:p>
        </w:tc>
        <w:tc>
          <w:tcPr>
            <w:tcW w:w="1757" w:type="dxa"/>
          </w:tcPr>
          <w:p w:rsidR="00EF203E" w:rsidRPr="008F6D61" w:rsidRDefault="00EF203E" w:rsidP="009402C8">
            <w:pPr>
              <w:pStyle w:val="TAL"/>
              <w:tabs>
                <w:tab w:val="clear" w:pos="284"/>
                <w:tab w:val="clear" w:pos="567"/>
              </w:tabs>
              <w:rPr>
                <w:sz w:val="16"/>
              </w:rPr>
            </w:pPr>
            <w:r w:rsidRPr="008F6D61">
              <w:rPr>
                <w:sz w:val="16"/>
              </w:rPr>
              <w:t>SA WG2 Work Planning Worksheet</w:t>
            </w:r>
          </w:p>
        </w:tc>
        <w:tc>
          <w:tcPr>
            <w:tcW w:w="1559" w:type="dxa"/>
          </w:tcPr>
          <w:p w:rsidR="00EF203E" w:rsidRPr="008F6D61" w:rsidRDefault="00EF203E" w:rsidP="009402C8">
            <w:pPr>
              <w:pStyle w:val="TAL"/>
              <w:tabs>
                <w:tab w:val="clear" w:pos="284"/>
                <w:tab w:val="clear" w:pos="567"/>
              </w:tabs>
              <w:rPr>
                <w:sz w:val="16"/>
              </w:rPr>
            </w:pPr>
            <w:r w:rsidRPr="008F6D61">
              <w:rPr>
                <w:sz w:val="16"/>
              </w:rPr>
              <w:t>SA WG2 Chairman</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Noted</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171147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5G QoS Indicator allocation</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S2-171482</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171148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Update 5.7.3 5G QoS Parameters</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This was withdrawn.</w:t>
            </w:r>
          </w:p>
        </w:tc>
        <w:tc>
          <w:tcPr>
            <w:tcW w:w="1554" w:type="dxa"/>
          </w:tcPr>
          <w:p w:rsidR="00EF203E" w:rsidRPr="008F6D61" w:rsidRDefault="00EF203E" w:rsidP="009402C8">
            <w:pPr>
              <w:pStyle w:val="TAL"/>
              <w:tabs>
                <w:tab w:val="clear" w:pos="284"/>
                <w:tab w:val="clear" w:pos="567"/>
              </w:tabs>
              <w:rPr>
                <w:sz w:val="16"/>
              </w:rPr>
            </w:pPr>
            <w:r w:rsidRPr="008F6D61">
              <w:rPr>
                <w:sz w:val="16"/>
              </w:rPr>
              <w:t>Withdrawn</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171149</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23.271 CR0425 (Rel-14, 'F'): Location Continuity for Emergency Call Handover between E-UTRAN and WLAN</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23.271</w:t>
            </w:r>
          </w:p>
        </w:tc>
        <w:tc>
          <w:tcPr>
            <w:tcW w:w="607" w:type="dxa"/>
          </w:tcPr>
          <w:p w:rsidR="00EF203E" w:rsidRPr="008F6D61" w:rsidRDefault="00EF203E" w:rsidP="009402C8">
            <w:pPr>
              <w:pStyle w:val="TAL"/>
              <w:tabs>
                <w:tab w:val="clear" w:pos="284"/>
                <w:tab w:val="clear" w:pos="567"/>
              </w:tabs>
              <w:rPr>
                <w:sz w:val="16"/>
              </w:rPr>
            </w:pPr>
            <w:r w:rsidRPr="008F6D61">
              <w:rPr>
                <w:sz w:val="16"/>
              </w:rPr>
              <w:t>0425</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14.0.0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TEI14, SEW2</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S2-171241.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171241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171150</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CR3208 (Rel-14, 'A'): Restriction to establish PDN connection</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3208</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A</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CIoT</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171151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23.502: Registration procedures updates</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S2-171508.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171508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171152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Registration procedure update considering network slicing</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Postponed to meeting #120.</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171153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Single value of NSSAI in RRC for CCNF(AMF) selection</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This was withdrawn</w:t>
            </w:r>
          </w:p>
        </w:tc>
        <w:tc>
          <w:tcPr>
            <w:tcW w:w="1554" w:type="dxa"/>
          </w:tcPr>
          <w:p w:rsidR="00EF203E" w:rsidRPr="008F6D61" w:rsidRDefault="00EF203E" w:rsidP="009402C8">
            <w:pPr>
              <w:pStyle w:val="TAL"/>
              <w:tabs>
                <w:tab w:val="clear" w:pos="284"/>
                <w:tab w:val="clear" w:pos="567"/>
              </w:tabs>
              <w:rPr>
                <w:sz w:val="16"/>
              </w:rPr>
            </w:pPr>
            <w:r w:rsidRPr="008F6D61">
              <w:rPr>
                <w:sz w:val="16"/>
              </w:rPr>
              <w:t>Withdrawn</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171154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UDM User Profile management procedures</w:t>
            </w:r>
          </w:p>
        </w:tc>
        <w:tc>
          <w:tcPr>
            <w:tcW w:w="1559" w:type="dxa"/>
          </w:tcPr>
          <w:p w:rsidR="00EF203E" w:rsidRPr="008F6D61" w:rsidRDefault="00EF203E" w:rsidP="009402C8">
            <w:pPr>
              <w:pStyle w:val="TAL"/>
              <w:tabs>
                <w:tab w:val="clear" w:pos="284"/>
                <w:tab w:val="clear" w:pos="567"/>
              </w:tabs>
              <w:rPr>
                <w:sz w:val="16"/>
              </w:rPr>
            </w:pPr>
            <w:r w:rsidRPr="008F6D61">
              <w:rPr>
                <w:sz w:val="16"/>
              </w:rPr>
              <w:t>CATT</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171155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SMF and UPF interactions</w:t>
            </w:r>
          </w:p>
        </w:tc>
        <w:tc>
          <w:tcPr>
            <w:tcW w:w="1559" w:type="dxa"/>
          </w:tcPr>
          <w:p w:rsidR="00EF203E" w:rsidRPr="008F6D61" w:rsidRDefault="00EF203E" w:rsidP="009402C8">
            <w:pPr>
              <w:pStyle w:val="TAL"/>
              <w:tabs>
                <w:tab w:val="clear" w:pos="284"/>
                <w:tab w:val="clear" w:pos="567"/>
              </w:tabs>
              <w:rPr>
                <w:sz w:val="16"/>
              </w:rPr>
            </w:pPr>
            <w:r w:rsidRPr="008F6D61">
              <w:rPr>
                <w:sz w:val="16"/>
              </w:rPr>
              <w:t>CATT</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171156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 of the UE triggered service request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CATT</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S2-171375</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171157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Architectural assumptions and requirements update</w:t>
            </w:r>
          </w:p>
        </w:tc>
        <w:tc>
          <w:tcPr>
            <w:tcW w:w="1559" w:type="dxa"/>
          </w:tcPr>
          <w:p w:rsidR="00EF203E" w:rsidRPr="008F6D61" w:rsidRDefault="00EF203E" w:rsidP="009402C8">
            <w:pPr>
              <w:pStyle w:val="TAL"/>
              <w:tabs>
                <w:tab w:val="clear" w:pos="284"/>
                <w:tab w:val="clear" w:pos="567"/>
              </w:tabs>
              <w:rPr>
                <w:sz w:val="16"/>
              </w:rPr>
            </w:pPr>
            <w:r w:rsidRPr="008F6D61">
              <w:rPr>
                <w:sz w:val="16"/>
              </w:rPr>
              <w:t>KPN</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S2-171213</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7.1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171158</w:t>
            </w:r>
          </w:p>
        </w:tc>
        <w:tc>
          <w:tcPr>
            <w:tcW w:w="794" w:type="dxa"/>
          </w:tcPr>
          <w:p w:rsidR="00EF203E" w:rsidRPr="008F6D61" w:rsidRDefault="00EF203E" w:rsidP="009402C8">
            <w:pPr>
              <w:pStyle w:val="TAL"/>
              <w:tabs>
                <w:tab w:val="clear" w:pos="284"/>
                <w:tab w:val="clear" w:pos="567"/>
              </w:tabs>
              <w:rPr>
                <w:sz w:val="16"/>
              </w:rPr>
            </w:pPr>
            <w:r w:rsidRPr="008F6D61">
              <w:rPr>
                <w:sz w:val="16"/>
              </w:rPr>
              <w:t>WID NEW</w:t>
            </w:r>
          </w:p>
        </w:tc>
        <w:tc>
          <w:tcPr>
            <w:tcW w:w="1757" w:type="dxa"/>
          </w:tcPr>
          <w:p w:rsidR="00EF203E" w:rsidRPr="008F6D61" w:rsidRDefault="00EF203E" w:rsidP="009402C8">
            <w:pPr>
              <w:pStyle w:val="TAL"/>
              <w:tabs>
                <w:tab w:val="clear" w:pos="284"/>
                <w:tab w:val="clear" w:pos="567"/>
              </w:tabs>
              <w:rPr>
                <w:sz w:val="16"/>
              </w:rPr>
            </w:pPr>
            <w:r w:rsidRPr="008F6D61">
              <w:rPr>
                <w:sz w:val="16"/>
              </w:rPr>
              <w:t>New WID on PS Data Off Feature Phase 2</w:t>
            </w:r>
          </w:p>
        </w:tc>
        <w:tc>
          <w:tcPr>
            <w:tcW w:w="1559" w:type="dxa"/>
          </w:tcPr>
          <w:p w:rsidR="00EF203E" w:rsidRPr="008F6D61" w:rsidRDefault="00EF203E" w:rsidP="009402C8">
            <w:pPr>
              <w:pStyle w:val="TAL"/>
              <w:tabs>
                <w:tab w:val="clear" w:pos="284"/>
                <w:tab w:val="clear" w:pos="567"/>
              </w:tabs>
              <w:rPr>
                <w:sz w:val="16"/>
              </w:rPr>
            </w:pPr>
            <w:r w:rsidRPr="008F6D61">
              <w:rPr>
                <w:sz w:val="16"/>
              </w:rPr>
              <w:t>Deutsche Telekom AG</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S2-171232.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171232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171159</w:t>
            </w:r>
          </w:p>
        </w:tc>
        <w:tc>
          <w:tcPr>
            <w:tcW w:w="794" w:type="dxa"/>
          </w:tcPr>
          <w:p w:rsidR="00EF203E" w:rsidRPr="008F6D61" w:rsidRDefault="00EF203E" w:rsidP="009402C8">
            <w:pPr>
              <w:pStyle w:val="TAL"/>
              <w:tabs>
                <w:tab w:val="clear" w:pos="284"/>
                <w:tab w:val="clear" w:pos="567"/>
              </w:tabs>
              <w:rPr>
                <w:sz w:val="16"/>
              </w:rPr>
            </w:pPr>
            <w:r w:rsidRPr="008F6D61">
              <w:rPr>
                <w:sz w:val="16"/>
              </w:rPr>
              <w:t>DISCU</w:t>
            </w:r>
            <w:r w:rsidRPr="008F6D61">
              <w:rPr>
                <w:sz w:val="16"/>
              </w:rPr>
              <w:lastRenderedPageBreak/>
              <w:t>SSION</w:t>
            </w:r>
          </w:p>
        </w:tc>
        <w:tc>
          <w:tcPr>
            <w:tcW w:w="1757" w:type="dxa"/>
          </w:tcPr>
          <w:p w:rsidR="00EF203E" w:rsidRPr="008F6D61" w:rsidRDefault="00EF203E" w:rsidP="009402C8">
            <w:pPr>
              <w:pStyle w:val="TAL"/>
              <w:tabs>
                <w:tab w:val="clear" w:pos="284"/>
                <w:tab w:val="clear" w:pos="567"/>
              </w:tabs>
              <w:rPr>
                <w:sz w:val="16"/>
              </w:rPr>
            </w:pPr>
            <w:r w:rsidRPr="008F6D61">
              <w:rPr>
                <w:sz w:val="16"/>
              </w:rPr>
              <w:lastRenderedPageBreak/>
              <w:t xml:space="preserve">Justification for PDN </w:t>
            </w:r>
            <w:r w:rsidRPr="008F6D61">
              <w:rPr>
                <w:sz w:val="16"/>
              </w:rPr>
              <w:lastRenderedPageBreak/>
              <w:t>connection restriction flag</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Nokia, Alcatel-</w:t>
            </w:r>
            <w:r w:rsidRPr="008F6D61">
              <w:rPr>
                <w:sz w:val="16"/>
              </w:rPr>
              <w:lastRenderedPageBreak/>
              <w:t>Lucent Shanghai Bell, Huawei, HiSilicon, Verizon</w:t>
            </w:r>
          </w:p>
        </w:tc>
        <w:tc>
          <w:tcPr>
            <w:tcW w:w="891" w:type="dxa"/>
          </w:tcPr>
          <w:p w:rsidR="00EF203E" w:rsidRPr="008F6D61" w:rsidRDefault="00EF203E" w:rsidP="009402C8">
            <w:pPr>
              <w:pStyle w:val="TAL"/>
              <w:tabs>
                <w:tab w:val="clear" w:pos="284"/>
                <w:tab w:val="clear" w:pos="567"/>
              </w:tabs>
              <w:rPr>
                <w:sz w:val="16"/>
              </w:rPr>
            </w:pPr>
            <w:r w:rsidRPr="008F6D61">
              <w:rPr>
                <w:sz w:val="16"/>
              </w:rPr>
              <w:lastRenderedPageBreak/>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w:t>
            </w:r>
            <w:r w:rsidRPr="008F6D61">
              <w:rPr>
                <w:sz w:val="16"/>
              </w:rPr>
              <w:lastRenderedPageBreak/>
              <w:t>13</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171160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PDU Session Establishment procedure update with DN authorization</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S2-171471</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171161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P-CR: Corrections on registration procedure and mobility restrictions</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S2-171476.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171476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171162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23.502 P-CR: Addition of new RM terminology to 23.502 vocabulary</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S2-171343</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171163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23.502 P-CR: Addition of SMS, additional registration and periodic registration to general registration call flow</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Non-SMS parts merged in S2-171509</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171164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P-CR: UE reachability clause corrections for MO Only mode</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S2-171506</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171165</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Unified Access Control for 5GS</w:t>
            </w:r>
          </w:p>
        </w:tc>
        <w:tc>
          <w:tcPr>
            <w:tcW w:w="1559" w:type="dxa"/>
          </w:tcPr>
          <w:p w:rsidR="00EF203E" w:rsidRPr="008F6D61" w:rsidRDefault="00EF203E" w:rsidP="009402C8">
            <w:pPr>
              <w:pStyle w:val="TAL"/>
              <w:tabs>
                <w:tab w:val="clear" w:pos="284"/>
                <w:tab w:val="clear" w:pos="567"/>
              </w:tabs>
              <w:rPr>
                <w:sz w:val="16"/>
              </w:rPr>
            </w:pPr>
            <w:r w:rsidRPr="008F6D61">
              <w:rPr>
                <w:sz w:val="16"/>
              </w:rPr>
              <w:t>MediaTek Inc.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171166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P-CR: Addition of new RM terminology to 23.501 vocabulary</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 MediaTek Inc.</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S2-171451.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171451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171167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Corrections to SM procedures</w:t>
            </w:r>
          </w:p>
        </w:tc>
        <w:tc>
          <w:tcPr>
            <w:tcW w:w="1559" w:type="dxa"/>
          </w:tcPr>
          <w:p w:rsidR="00EF203E" w:rsidRPr="008F6D61" w:rsidRDefault="00EF203E" w:rsidP="009402C8">
            <w:pPr>
              <w:pStyle w:val="TAL"/>
              <w:tabs>
                <w:tab w:val="clear" w:pos="284"/>
                <w:tab w:val="clear" w:pos="567"/>
              </w:tabs>
              <w:rPr>
                <w:sz w:val="16"/>
              </w:rPr>
            </w:pPr>
            <w:r w:rsidRPr="008F6D61">
              <w:rPr>
                <w:sz w:val="16"/>
              </w:rPr>
              <w:t>MediaTek Inc.</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S2-171455.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171455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171168</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CE mode A/B with dedicated bearer establishment - network based solution</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Rel-13</w:t>
            </w:r>
          </w:p>
        </w:tc>
        <w:tc>
          <w:tcPr>
            <w:tcW w:w="1275" w:type="dxa"/>
          </w:tcPr>
          <w:p w:rsidR="00EF203E" w:rsidRPr="008F6D61" w:rsidRDefault="00EF203E" w:rsidP="009402C8">
            <w:pPr>
              <w:pStyle w:val="TAL"/>
              <w:tabs>
                <w:tab w:val="clear" w:pos="284"/>
                <w:tab w:val="clear" w:pos="567"/>
              </w:tabs>
              <w:rPr>
                <w:sz w:val="16"/>
              </w:rPr>
            </w:pPr>
            <w:r w:rsidRPr="008F6D61">
              <w:rPr>
                <w:sz w:val="16"/>
              </w:rPr>
              <w:t>TEI13</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171169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Position of NSSF in overall architecture</w:t>
            </w:r>
          </w:p>
        </w:tc>
        <w:tc>
          <w:tcPr>
            <w:tcW w:w="1559" w:type="dxa"/>
          </w:tcPr>
          <w:p w:rsidR="00EF203E" w:rsidRPr="008F6D61" w:rsidRDefault="00EF203E" w:rsidP="009402C8">
            <w:pPr>
              <w:pStyle w:val="TAL"/>
              <w:tabs>
                <w:tab w:val="clear" w:pos="284"/>
                <w:tab w:val="clear" w:pos="567"/>
              </w:tabs>
              <w:rPr>
                <w:sz w:val="16"/>
              </w:rPr>
            </w:pPr>
            <w:r w:rsidRPr="008F6D61">
              <w:rPr>
                <w:sz w:val="16"/>
              </w:rPr>
              <w:t>NTT DOCOMO, Ericsson, 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171170</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CR3197R2 (Rel-13, 'F'): Restriction of CE Mode B with dedicated bearer requirements</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3197</w:t>
            </w:r>
          </w:p>
        </w:tc>
        <w:tc>
          <w:tcPr>
            <w:tcW w:w="631" w:type="dxa"/>
          </w:tcPr>
          <w:p w:rsidR="00EF203E" w:rsidRPr="008F6D61" w:rsidRDefault="00EF203E" w:rsidP="009402C8">
            <w:pPr>
              <w:pStyle w:val="TAL"/>
              <w:tabs>
                <w:tab w:val="clear" w:pos="284"/>
                <w:tab w:val="clear" w:pos="567"/>
              </w:tabs>
              <w:rPr>
                <w:sz w:val="16"/>
              </w:rPr>
            </w:pPr>
            <w:r w:rsidRPr="008F6D61">
              <w:rPr>
                <w:sz w:val="16"/>
              </w:rPr>
              <w:t>2</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13.9.0</w:t>
            </w:r>
          </w:p>
        </w:tc>
        <w:tc>
          <w:tcPr>
            <w:tcW w:w="570" w:type="dxa"/>
          </w:tcPr>
          <w:p w:rsidR="00EF203E" w:rsidRPr="008F6D61" w:rsidRDefault="00EF203E" w:rsidP="009402C8">
            <w:pPr>
              <w:pStyle w:val="TAL"/>
              <w:tabs>
                <w:tab w:val="clear" w:pos="284"/>
                <w:tab w:val="clear" w:pos="567"/>
              </w:tabs>
              <w:rPr>
                <w:sz w:val="16"/>
              </w:rPr>
            </w:pPr>
            <w:r w:rsidRPr="008F6D61">
              <w:rPr>
                <w:sz w:val="16"/>
              </w:rPr>
              <w:t>Rel-13</w:t>
            </w:r>
          </w:p>
        </w:tc>
        <w:tc>
          <w:tcPr>
            <w:tcW w:w="1275" w:type="dxa"/>
          </w:tcPr>
          <w:p w:rsidR="00EF203E" w:rsidRPr="008F6D61" w:rsidRDefault="00EF203E" w:rsidP="009402C8">
            <w:pPr>
              <w:pStyle w:val="TAL"/>
              <w:tabs>
                <w:tab w:val="clear" w:pos="284"/>
                <w:tab w:val="clear" w:pos="567"/>
              </w:tabs>
              <w:rPr>
                <w:sz w:val="16"/>
              </w:rPr>
            </w:pPr>
            <w:r w:rsidRPr="008F6D61">
              <w:rPr>
                <w:sz w:val="16"/>
              </w:rPr>
              <w:t>TEI13</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(withdrawn) S2-170458 from S2#118BIS. Revised in parallel session to S2-</w:t>
            </w:r>
            <w:r w:rsidRPr="008F6D61">
              <w:rPr>
                <w:sz w:val="16"/>
              </w:rPr>
              <w:lastRenderedPageBreak/>
              <w:t>171381.</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171381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171171</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Selective deactivation of user plane connections</w:t>
            </w:r>
          </w:p>
        </w:tc>
        <w:tc>
          <w:tcPr>
            <w:tcW w:w="1559" w:type="dxa"/>
          </w:tcPr>
          <w:p w:rsidR="00EF203E" w:rsidRPr="008F6D61" w:rsidRDefault="00EF203E" w:rsidP="009402C8">
            <w:pPr>
              <w:pStyle w:val="TAL"/>
              <w:tabs>
                <w:tab w:val="clear" w:pos="284"/>
                <w:tab w:val="clear" w:pos="567"/>
              </w:tabs>
              <w:rPr>
                <w:sz w:val="16"/>
              </w:rPr>
            </w:pPr>
            <w:r w:rsidRPr="008F6D61">
              <w:rPr>
                <w:sz w:val="16"/>
              </w:rPr>
              <w:t>NTT DOCOMO, NEC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Moved from 6.5.3 to 6.5.7. 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171172</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CR3198R1 (Rel-14, 'F'): CE Mode A/B with dedicated bearer establishment - network based solution</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3198</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CIoT_Ext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(not handled) S2-170295 from S2#118BIS. Revised in parallel session to S2-171382.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171382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171173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Transport level packet marking for B-type QoS flow</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S2-171483.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171483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171174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key issue 1</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S2-171220.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171220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171175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Generic 'bias factor' for handover threshold to RAN</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23.759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FS_eVoLP</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S2-171286</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171176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Addition to Key Issue #2 on eRelay-UE discovery and selection</w:t>
            </w:r>
          </w:p>
        </w:tc>
        <w:tc>
          <w:tcPr>
            <w:tcW w:w="1559" w:type="dxa"/>
          </w:tcPr>
          <w:p w:rsidR="00EF203E" w:rsidRPr="008F6D61" w:rsidRDefault="00EF203E" w:rsidP="009402C8">
            <w:pPr>
              <w:pStyle w:val="TAL"/>
              <w:tabs>
                <w:tab w:val="clear" w:pos="284"/>
                <w:tab w:val="clear" w:pos="567"/>
              </w:tabs>
              <w:rPr>
                <w:sz w:val="16"/>
              </w:rPr>
            </w:pPr>
            <w:r w:rsidRPr="008F6D61">
              <w:rPr>
                <w:sz w:val="16"/>
              </w:rPr>
              <w:t>ITRI</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171177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for non-3GPP access discovery</w:t>
            </w:r>
          </w:p>
        </w:tc>
        <w:tc>
          <w:tcPr>
            <w:tcW w:w="1559" w:type="dxa"/>
          </w:tcPr>
          <w:p w:rsidR="00EF203E" w:rsidRPr="008F6D61" w:rsidRDefault="00EF203E" w:rsidP="009402C8">
            <w:pPr>
              <w:pStyle w:val="TAL"/>
              <w:tabs>
                <w:tab w:val="clear" w:pos="284"/>
                <w:tab w:val="clear" w:pos="567"/>
              </w:tabs>
              <w:rPr>
                <w:sz w:val="16"/>
              </w:rPr>
            </w:pPr>
            <w:r w:rsidRPr="008F6D61">
              <w:rPr>
                <w:sz w:val="16"/>
              </w:rPr>
              <w:t>ITRI</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Opened in parallel session. Merged into S2-171222</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171178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IMS for 5G, Principles to be adopted, TS 23.501</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merging S2-170946, to S2-171261.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171261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171179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 8.2: Control plane protocol stack between the UE and the AMF</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171180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IMS for 5G, SSC mode usage. TS 23.501</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S2-171263.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171263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171181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SMS procedure for TS 23.502</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merging S2-170824 and S2-170988, to S2-171266.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171266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171182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Precedence order for derived QoS rules</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S2-171499.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171499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171183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 to description of mobility pattern</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w:t>
            </w:r>
            <w:r w:rsidRPr="008F6D61">
              <w:rPr>
                <w:sz w:val="16"/>
              </w:rPr>
              <w:lastRenderedPageBreak/>
              <w:t>2</w:t>
            </w:r>
          </w:p>
        </w:tc>
        <w:tc>
          <w:tcPr>
            <w:tcW w:w="1134" w:type="dxa"/>
          </w:tcPr>
          <w:p w:rsidR="00EF203E" w:rsidRPr="008F6D61" w:rsidRDefault="00EF203E" w:rsidP="009402C8">
            <w:pPr>
              <w:pStyle w:val="TAL"/>
              <w:tabs>
                <w:tab w:val="clear" w:pos="284"/>
                <w:tab w:val="clear" w:pos="567"/>
              </w:tabs>
              <w:rPr>
                <w:sz w:val="16"/>
              </w:rPr>
            </w:pPr>
            <w:r w:rsidRPr="008F6D61">
              <w:rPr>
                <w:sz w:val="16"/>
              </w:rPr>
              <w:lastRenderedPageBreak/>
              <w:t>S2</w:t>
            </w:r>
            <w:r w:rsidRPr="008F6D61">
              <w:rPr>
                <w:sz w:val="16"/>
              </w:rPr>
              <w:noBreakHyphen/>
              <w:t>171184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Update to the general </w:t>
            </w:r>
            <w:r w:rsidRPr="008F6D61">
              <w:rPr>
                <w:sz w:val="16"/>
              </w:rPr>
              <w:lastRenderedPageBreak/>
              <w:t>registration procedure</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171185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Support for voice over IMS</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S2-171264.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171264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171186</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Response LS on applicability of WLAN emergency numbers on 3GPP access</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Response to S2-170730. Postponed to meeting #120.</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171187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UE Policy Provisioning</w:t>
            </w:r>
          </w:p>
        </w:tc>
        <w:tc>
          <w:tcPr>
            <w:tcW w:w="1559" w:type="dxa"/>
          </w:tcPr>
          <w:p w:rsidR="00EF203E" w:rsidRPr="008F6D61" w:rsidRDefault="00EF203E" w:rsidP="009402C8">
            <w:pPr>
              <w:pStyle w:val="TAL"/>
              <w:tabs>
                <w:tab w:val="clear" w:pos="284"/>
                <w:tab w:val="clear" w:pos="567"/>
              </w:tabs>
              <w:rPr>
                <w:sz w:val="16"/>
              </w:rPr>
            </w:pPr>
            <w:r w:rsidRPr="008F6D61">
              <w:rPr>
                <w:sz w:val="16"/>
              </w:rPr>
              <w:t>InterDigital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171188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NGC-EPC Interworking Mode Selection</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off-line into S2-171496</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171189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Use of “application function” with Edge Computing</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Merged into S2-171448</w:t>
            </w:r>
          </w:p>
        </w:tc>
        <w:tc>
          <w:tcPr>
            <w:tcW w:w="1554" w:type="dxa"/>
          </w:tcPr>
          <w:p w:rsidR="00EF203E" w:rsidRPr="008F6D61" w:rsidRDefault="00EF203E" w:rsidP="009402C8">
            <w:pPr>
              <w:pStyle w:val="TAL"/>
              <w:tabs>
                <w:tab w:val="clear" w:pos="284"/>
                <w:tab w:val="clear" w:pos="567"/>
              </w:tabs>
              <w:rPr>
                <w:sz w:val="16"/>
              </w:rPr>
            </w:pPr>
            <w:r w:rsidRPr="008F6D61">
              <w:rPr>
                <w:sz w:val="16"/>
              </w:rPr>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171190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Mobility Restriction Update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merging S2-170980, to S2-171479.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171479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171191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Mobility Restriction Update</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Revised, merging S2-171473, to S2-171478.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171478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171192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Key Issue#3</w:t>
            </w:r>
          </w:p>
        </w:tc>
        <w:tc>
          <w:tcPr>
            <w:tcW w:w="1559" w:type="dxa"/>
          </w:tcPr>
          <w:p w:rsidR="00EF203E" w:rsidRPr="008F6D61" w:rsidRDefault="00EF203E" w:rsidP="009402C8">
            <w:pPr>
              <w:pStyle w:val="TAL"/>
              <w:tabs>
                <w:tab w:val="clear" w:pos="284"/>
                <w:tab w:val="clear" w:pos="567"/>
              </w:tabs>
              <w:rPr>
                <w:sz w:val="16"/>
              </w:rPr>
            </w:pPr>
            <w:r w:rsidRPr="008F6D61">
              <w:rPr>
                <w:sz w:val="16"/>
              </w:rPr>
              <w:t>Interdigital, Convida Wireless</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Revised in parallel session to S2-171227.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171227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171194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Deactivation of Reflective QoS</w:t>
            </w:r>
          </w:p>
        </w:tc>
        <w:tc>
          <w:tcPr>
            <w:tcW w:w="1559" w:type="dxa"/>
          </w:tcPr>
          <w:p w:rsidR="00EF203E" w:rsidRPr="008F6D61" w:rsidRDefault="00EF203E" w:rsidP="009402C8">
            <w:pPr>
              <w:pStyle w:val="TAL"/>
              <w:tabs>
                <w:tab w:val="clear" w:pos="284"/>
                <w:tab w:val="clear" w:pos="567"/>
              </w:tabs>
              <w:rPr>
                <w:sz w:val="16"/>
              </w:rPr>
            </w:pPr>
            <w:r w:rsidRPr="008F6D61">
              <w:rPr>
                <w:sz w:val="16"/>
              </w:rPr>
              <w:t>InterDigital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7.1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171195</w:t>
            </w:r>
          </w:p>
        </w:tc>
        <w:tc>
          <w:tcPr>
            <w:tcW w:w="794" w:type="dxa"/>
          </w:tcPr>
          <w:p w:rsidR="00EF203E" w:rsidRPr="008F6D61" w:rsidRDefault="00EF203E" w:rsidP="009402C8">
            <w:pPr>
              <w:pStyle w:val="TAL"/>
              <w:tabs>
                <w:tab w:val="clear" w:pos="284"/>
                <w:tab w:val="clear" w:pos="567"/>
              </w:tabs>
              <w:rPr>
                <w:sz w:val="16"/>
              </w:rPr>
            </w:pPr>
            <w:r w:rsidRPr="008F6D61">
              <w:rPr>
                <w:sz w:val="16"/>
              </w:rPr>
              <w:t>SID NEW</w:t>
            </w:r>
          </w:p>
        </w:tc>
        <w:tc>
          <w:tcPr>
            <w:tcW w:w="1757" w:type="dxa"/>
          </w:tcPr>
          <w:p w:rsidR="00EF203E" w:rsidRPr="008F6D61" w:rsidRDefault="00EF203E" w:rsidP="009402C8">
            <w:pPr>
              <w:pStyle w:val="TAL"/>
              <w:tabs>
                <w:tab w:val="clear" w:pos="284"/>
                <w:tab w:val="clear" w:pos="567"/>
              </w:tabs>
              <w:rPr>
                <w:sz w:val="16"/>
              </w:rPr>
            </w:pPr>
            <w:r w:rsidRPr="008F6D61">
              <w:rPr>
                <w:sz w:val="16"/>
              </w:rPr>
              <w:t>Study on the phase 2 work for the 5G system architecture</w:t>
            </w:r>
          </w:p>
        </w:tc>
        <w:tc>
          <w:tcPr>
            <w:tcW w:w="1559" w:type="dxa"/>
          </w:tcPr>
          <w:p w:rsidR="00EF203E" w:rsidRPr="008F6D61" w:rsidRDefault="00EF203E" w:rsidP="009402C8">
            <w:pPr>
              <w:pStyle w:val="TAL"/>
              <w:tabs>
                <w:tab w:val="clear" w:pos="284"/>
                <w:tab w:val="clear" w:pos="567"/>
              </w:tabs>
              <w:rPr>
                <w:sz w:val="16"/>
              </w:rPr>
            </w:pPr>
            <w:r w:rsidRPr="008F6D61">
              <w:rPr>
                <w:sz w:val="16"/>
              </w:rPr>
              <w:t>Huawei, China Unicom, China Telecom, CATT, HiSilicon, Telecom Italia, Intel, ETRI</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Revised to S2-171234.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171234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171196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Interaction between AMF and NRF for handling of NSSAI</w:t>
            </w:r>
          </w:p>
        </w:tc>
        <w:tc>
          <w:tcPr>
            <w:tcW w:w="1559" w:type="dxa"/>
          </w:tcPr>
          <w:p w:rsidR="00EF203E" w:rsidRPr="008F6D61" w:rsidRDefault="00EF203E" w:rsidP="009402C8">
            <w:pPr>
              <w:pStyle w:val="TAL"/>
              <w:tabs>
                <w:tab w:val="clear" w:pos="284"/>
                <w:tab w:val="clear" w:pos="567"/>
              </w:tabs>
              <w:rPr>
                <w:sz w:val="16"/>
              </w:rPr>
            </w:pPr>
            <w:r w:rsidRPr="008F6D61">
              <w:rPr>
                <w:sz w:val="16"/>
              </w:rPr>
              <w:t>ITRI</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171197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 to Sec. 4.2.2.2.3 Registration with AMF relocation</w:t>
            </w:r>
          </w:p>
        </w:tc>
        <w:tc>
          <w:tcPr>
            <w:tcW w:w="1559" w:type="dxa"/>
          </w:tcPr>
          <w:p w:rsidR="00EF203E" w:rsidRPr="008F6D61" w:rsidRDefault="00EF203E" w:rsidP="009402C8">
            <w:pPr>
              <w:pStyle w:val="TAL"/>
              <w:tabs>
                <w:tab w:val="clear" w:pos="284"/>
                <w:tab w:val="clear" w:pos="567"/>
              </w:tabs>
              <w:rPr>
                <w:sz w:val="16"/>
              </w:rPr>
            </w:pPr>
            <w:r w:rsidRPr="008F6D61">
              <w:rPr>
                <w:sz w:val="16"/>
              </w:rPr>
              <w:t>ITRI</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171198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Proposal of Network Discovery and Selection Function</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171199</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On the SSC mode for IMS</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171200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2 clarification</w:t>
            </w:r>
          </w:p>
        </w:tc>
        <w:tc>
          <w:tcPr>
            <w:tcW w:w="1559" w:type="dxa"/>
          </w:tcPr>
          <w:p w:rsidR="00EF203E" w:rsidRPr="008F6D61" w:rsidRDefault="00EF203E" w:rsidP="009402C8">
            <w:pPr>
              <w:pStyle w:val="TAL"/>
              <w:tabs>
                <w:tab w:val="clear" w:pos="284"/>
                <w:tab w:val="clear" w:pos="567"/>
              </w:tabs>
              <w:rPr>
                <w:sz w:val="16"/>
              </w:rPr>
            </w:pPr>
            <w:r w:rsidRPr="008F6D61">
              <w:rPr>
                <w:sz w:val="16"/>
              </w:rPr>
              <w:t>Orange</w:t>
            </w:r>
          </w:p>
        </w:tc>
        <w:tc>
          <w:tcPr>
            <w:tcW w:w="891" w:type="dxa"/>
          </w:tcPr>
          <w:p w:rsidR="00EF203E" w:rsidRPr="008F6D61" w:rsidRDefault="00EF203E" w:rsidP="009402C8">
            <w:pPr>
              <w:pStyle w:val="TAL"/>
              <w:tabs>
                <w:tab w:val="clear" w:pos="284"/>
                <w:tab w:val="clear" w:pos="567"/>
              </w:tabs>
              <w:rPr>
                <w:sz w:val="16"/>
              </w:rPr>
            </w:pPr>
            <w:r w:rsidRPr="008F6D61">
              <w:rPr>
                <w:sz w:val="16"/>
              </w:rPr>
              <w:t>23.798</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FS_IOPS_LB</w:t>
            </w:r>
          </w:p>
        </w:tc>
        <w:tc>
          <w:tcPr>
            <w:tcW w:w="1595" w:type="dxa"/>
          </w:tcPr>
          <w:p w:rsidR="00EF203E" w:rsidRPr="008F6D61" w:rsidRDefault="00EF203E" w:rsidP="009402C8">
            <w:pPr>
              <w:pStyle w:val="TAL"/>
              <w:tabs>
                <w:tab w:val="clear" w:pos="284"/>
                <w:tab w:val="clear" w:pos="567"/>
              </w:tabs>
              <w:rPr>
                <w:sz w:val="16"/>
              </w:rPr>
            </w:pPr>
            <w:r w:rsidRPr="008F6D61">
              <w:rPr>
                <w:sz w:val="16"/>
              </w:rPr>
              <w:t>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171202</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23.214 CR0032 (Rel-14, 'F'): Updates procedures in TS 23.060</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23.214</w:t>
            </w:r>
          </w:p>
        </w:tc>
        <w:tc>
          <w:tcPr>
            <w:tcW w:w="607" w:type="dxa"/>
          </w:tcPr>
          <w:p w:rsidR="00EF203E" w:rsidRPr="008F6D61" w:rsidRDefault="00EF203E" w:rsidP="009402C8">
            <w:pPr>
              <w:pStyle w:val="TAL"/>
              <w:tabs>
                <w:tab w:val="clear" w:pos="284"/>
                <w:tab w:val="clear" w:pos="567"/>
              </w:tabs>
              <w:rPr>
                <w:sz w:val="16"/>
              </w:rPr>
            </w:pPr>
            <w:r w:rsidRPr="008F6D61">
              <w:rPr>
                <w:sz w:val="16"/>
              </w:rPr>
              <w:t>0032</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14.1.0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CUPS</w:t>
            </w:r>
          </w:p>
        </w:tc>
        <w:tc>
          <w:tcPr>
            <w:tcW w:w="1595" w:type="dxa"/>
          </w:tcPr>
          <w:p w:rsidR="00EF203E" w:rsidRPr="008F6D61" w:rsidRDefault="00EF203E" w:rsidP="009402C8">
            <w:pPr>
              <w:pStyle w:val="TAL"/>
              <w:tabs>
                <w:tab w:val="clear" w:pos="284"/>
                <w:tab w:val="clear" w:pos="567"/>
              </w:tabs>
              <w:rPr>
                <w:sz w:val="16"/>
              </w:rPr>
            </w:pPr>
            <w:r w:rsidRPr="008F6D61">
              <w:rPr>
                <w:sz w:val="16"/>
              </w:rPr>
              <w:t>LATE DOC: Rx 09/02 10:30. Revised in parallel session to S2-171391.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171391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171203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Discussion on UPF architecture and interconnection to PCF, SMF</w:t>
            </w:r>
          </w:p>
        </w:tc>
        <w:tc>
          <w:tcPr>
            <w:tcW w:w="1559" w:type="dxa"/>
          </w:tcPr>
          <w:p w:rsidR="00EF203E" w:rsidRPr="008F6D61" w:rsidRDefault="00EF203E" w:rsidP="009402C8">
            <w:pPr>
              <w:pStyle w:val="TAL"/>
              <w:tabs>
                <w:tab w:val="clear" w:pos="284"/>
                <w:tab w:val="clear" w:pos="567"/>
              </w:tabs>
              <w:rPr>
                <w:sz w:val="16"/>
              </w:rPr>
            </w:pPr>
            <w:r w:rsidRPr="008F6D61">
              <w:rPr>
                <w:sz w:val="16"/>
              </w:rPr>
              <w:t>Sandvine Inc.</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LATE REQ: LATE DOC: Rx: 08/02 14:50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171204</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23.285 CR0027R1 (Rel-14, 'C'): Support of V2X communication over PC5 during IMS eCall</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 Ericsson</w:t>
            </w:r>
          </w:p>
        </w:tc>
        <w:tc>
          <w:tcPr>
            <w:tcW w:w="891" w:type="dxa"/>
          </w:tcPr>
          <w:p w:rsidR="00EF203E" w:rsidRPr="008F6D61" w:rsidRDefault="00EF203E" w:rsidP="009402C8">
            <w:pPr>
              <w:pStyle w:val="TAL"/>
              <w:tabs>
                <w:tab w:val="clear" w:pos="284"/>
                <w:tab w:val="clear" w:pos="567"/>
              </w:tabs>
              <w:rPr>
                <w:sz w:val="16"/>
              </w:rPr>
            </w:pPr>
            <w:r w:rsidRPr="008F6D61">
              <w:rPr>
                <w:sz w:val="16"/>
              </w:rPr>
              <w:t>23.285</w:t>
            </w:r>
          </w:p>
        </w:tc>
        <w:tc>
          <w:tcPr>
            <w:tcW w:w="607" w:type="dxa"/>
          </w:tcPr>
          <w:p w:rsidR="00EF203E" w:rsidRPr="008F6D61" w:rsidRDefault="00EF203E" w:rsidP="009402C8">
            <w:pPr>
              <w:pStyle w:val="TAL"/>
              <w:tabs>
                <w:tab w:val="clear" w:pos="284"/>
                <w:tab w:val="clear" w:pos="567"/>
              </w:tabs>
              <w:rPr>
                <w:sz w:val="16"/>
              </w:rPr>
            </w:pPr>
            <w:r w:rsidRPr="008F6D61">
              <w:rPr>
                <w:sz w:val="16"/>
              </w:rPr>
              <w:t>0027</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C</w:t>
            </w:r>
          </w:p>
        </w:tc>
        <w:tc>
          <w:tcPr>
            <w:tcW w:w="686" w:type="dxa"/>
          </w:tcPr>
          <w:p w:rsidR="00EF203E" w:rsidRPr="008F6D61" w:rsidRDefault="00EF203E" w:rsidP="009402C8">
            <w:pPr>
              <w:pStyle w:val="TAL"/>
              <w:tabs>
                <w:tab w:val="clear" w:pos="284"/>
                <w:tab w:val="clear" w:pos="567"/>
              </w:tabs>
              <w:rPr>
                <w:sz w:val="16"/>
              </w:rPr>
            </w:pPr>
            <w:r w:rsidRPr="008F6D61">
              <w:rPr>
                <w:sz w:val="16"/>
              </w:rPr>
              <w:t>14.1.0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V2XARC</w:t>
            </w:r>
          </w:p>
        </w:tc>
        <w:tc>
          <w:tcPr>
            <w:tcW w:w="1595" w:type="dxa"/>
          </w:tcPr>
          <w:p w:rsidR="00EF203E" w:rsidRPr="008F6D61" w:rsidRDefault="00EF203E" w:rsidP="009402C8">
            <w:pPr>
              <w:pStyle w:val="TAL"/>
              <w:tabs>
                <w:tab w:val="clear" w:pos="284"/>
                <w:tab w:val="clear" w:pos="567"/>
              </w:tabs>
              <w:rPr>
                <w:sz w:val="16"/>
              </w:rPr>
            </w:pPr>
            <w:r w:rsidRPr="008F6D61">
              <w:rPr>
                <w:sz w:val="16"/>
              </w:rPr>
              <w:t>LATE REQ: LATE DOC: Rx 10/02 16:30. Revision of (agreed) S2-170188 from S2#118BIS. Revised in parallel session to S2-171352.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171352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171206</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Service Based / P2P Architecture Recommendations on moving forward</w:t>
            </w:r>
          </w:p>
        </w:tc>
        <w:tc>
          <w:tcPr>
            <w:tcW w:w="1559" w:type="dxa"/>
          </w:tcPr>
          <w:p w:rsidR="00EF203E" w:rsidRPr="008F6D61" w:rsidRDefault="00EF203E" w:rsidP="009402C8">
            <w:pPr>
              <w:pStyle w:val="TAL"/>
              <w:tabs>
                <w:tab w:val="clear" w:pos="284"/>
                <w:tab w:val="clear" w:pos="567"/>
              </w:tabs>
              <w:rPr>
                <w:sz w:val="16"/>
              </w:rPr>
            </w:pPr>
            <w:r w:rsidRPr="008F6D61">
              <w:rPr>
                <w:sz w:val="16"/>
              </w:rPr>
              <w:t>Verizon</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LATE REQ: LATE DOC: Rx 10/02 16:50. 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7.1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171207</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How to structure 5GS work beyond phase 1</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 LG Electronics, Ericsson</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LATE REQ: LATE DOC: Rx 11/02 14:10. Noted</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171208</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SA WG1: Reply LS on Bearer Independent Protocol in the list of PS Data Off Exempt Services</w:t>
            </w:r>
          </w:p>
        </w:tc>
        <w:tc>
          <w:tcPr>
            <w:tcW w:w="1559" w:type="dxa"/>
          </w:tcPr>
          <w:p w:rsidR="00EF203E" w:rsidRPr="008F6D61" w:rsidRDefault="00EF203E" w:rsidP="009402C8">
            <w:pPr>
              <w:pStyle w:val="TAL"/>
              <w:tabs>
                <w:tab w:val="clear" w:pos="284"/>
                <w:tab w:val="clear" w:pos="567"/>
              </w:tabs>
              <w:rPr>
                <w:sz w:val="16"/>
              </w:rPr>
            </w:pPr>
            <w:r w:rsidRPr="008F6D61">
              <w:rPr>
                <w:sz w:val="16"/>
              </w:rPr>
              <w:t>SA WG1</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PS_DATA_OFF</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171209</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SA WG1: Reply LS on inter-carrier/inter-PLMN</w:t>
            </w:r>
          </w:p>
        </w:tc>
        <w:tc>
          <w:tcPr>
            <w:tcW w:w="1559" w:type="dxa"/>
          </w:tcPr>
          <w:p w:rsidR="00EF203E" w:rsidRPr="008F6D61" w:rsidRDefault="00EF203E" w:rsidP="009402C8">
            <w:pPr>
              <w:pStyle w:val="TAL"/>
              <w:tabs>
                <w:tab w:val="clear" w:pos="284"/>
                <w:tab w:val="clear" w:pos="567"/>
              </w:tabs>
              <w:rPr>
                <w:sz w:val="16"/>
              </w:rPr>
            </w:pPr>
            <w:r w:rsidRPr="008F6D61">
              <w:rPr>
                <w:sz w:val="16"/>
              </w:rPr>
              <w:t>SA WG1</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V2X</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171210</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GSMA: GSMA Mobile IoT response to 'Northbound SCEF API standardisation requested by oneM2M'</w:t>
            </w:r>
          </w:p>
        </w:tc>
        <w:tc>
          <w:tcPr>
            <w:tcW w:w="1559" w:type="dxa"/>
          </w:tcPr>
          <w:p w:rsidR="00EF203E" w:rsidRPr="008F6D61" w:rsidRDefault="00EF203E" w:rsidP="009402C8">
            <w:pPr>
              <w:pStyle w:val="TAL"/>
              <w:tabs>
                <w:tab w:val="clear" w:pos="284"/>
                <w:tab w:val="clear" w:pos="567"/>
              </w:tabs>
              <w:rPr>
                <w:sz w:val="16"/>
              </w:rPr>
            </w:pPr>
            <w:r w:rsidRPr="008F6D61">
              <w:rPr>
                <w:sz w:val="16"/>
              </w:rPr>
              <w:t>GSMA</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Also copied to oneM2M, OMA-ARC. Postponed to meeting #120.</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7.1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171211</w:t>
            </w:r>
          </w:p>
        </w:tc>
        <w:tc>
          <w:tcPr>
            <w:tcW w:w="794" w:type="dxa"/>
          </w:tcPr>
          <w:p w:rsidR="00EF203E" w:rsidRPr="008F6D61" w:rsidRDefault="00EF203E" w:rsidP="009402C8">
            <w:pPr>
              <w:pStyle w:val="TAL"/>
              <w:tabs>
                <w:tab w:val="clear" w:pos="284"/>
                <w:tab w:val="clear" w:pos="567"/>
              </w:tabs>
              <w:rPr>
                <w:sz w:val="16"/>
              </w:rPr>
            </w:pPr>
            <w:r w:rsidRPr="008F6D61">
              <w:rPr>
                <w:sz w:val="16"/>
              </w:rPr>
              <w:t>WID NEW</w:t>
            </w:r>
          </w:p>
        </w:tc>
        <w:tc>
          <w:tcPr>
            <w:tcW w:w="1757" w:type="dxa"/>
          </w:tcPr>
          <w:p w:rsidR="00EF203E" w:rsidRPr="008F6D61" w:rsidRDefault="00EF203E" w:rsidP="009402C8">
            <w:pPr>
              <w:pStyle w:val="TAL"/>
              <w:tabs>
                <w:tab w:val="clear" w:pos="284"/>
                <w:tab w:val="clear" w:pos="567"/>
              </w:tabs>
              <w:rPr>
                <w:sz w:val="16"/>
              </w:rPr>
            </w:pPr>
            <w:r w:rsidRPr="008F6D61">
              <w:rPr>
                <w:sz w:val="16"/>
              </w:rPr>
              <w:t>EPC support for Option 3/3a/3x Dual Connectivity with New Radio</w:t>
            </w:r>
          </w:p>
        </w:tc>
        <w:tc>
          <w:tcPr>
            <w:tcW w:w="1559" w:type="dxa"/>
          </w:tcPr>
          <w:p w:rsidR="00EF203E" w:rsidRPr="008F6D61" w:rsidRDefault="00EF203E" w:rsidP="009402C8">
            <w:pPr>
              <w:pStyle w:val="TAL"/>
              <w:tabs>
                <w:tab w:val="clear" w:pos="284"/>
                <w:tab w:val="clear" w:pos="567"/>
              </w:tabs>
              <w:rPr>
                <w:sz w:val="16"/>
              </w:rPr>
            </w:pPr>
            <w:r w:rsidRPr="008F6D61">
              <w:rPr>
                <w:sz w:val="16"/>
              </w:rPr>
              <w:t>Vodafone, AT&amp;T, NTT DOCOMO, Ericsson, Qualcomm Inc.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LATE REQ: LATE DOC: Rx 10/02 18:40. Revised to S2-171233.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171233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171212</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[DRAFT] LS on IMS emergency call prioritized over V2X Communication over </w:t>
            </w:r>
            <w:r w:rsidRPr="008F6D61">
              <w:rPr>
                <w:sz w:val="16"/>
              </w:rPr>
              <w:lastRenderedPageBreak/>
              <w:t>PC5</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V2XARC</w:t>
            </w:r>
          </w:p>
        </w:tc>
        <w:tc>
          <w:tcPr>
            <w:tcW w:w="1595" w:type="dxa"/>
          </w:tcPr>
          <w:p w:rsidR="00EF203E" w:rsidRPr="008F6D61" w:rsidRDefault="00EF203E" w:rsidP="009402C8">
            <w:pPr>
              <w:pStyle w:val="TAL"/>
              <w:tabs>
                <w:tab w:val="clear" w:pos="284"/>
                <w:tab w:val="clear" w:pos="567"/>
              </w:tabs>
              <w:rPr>
                <w:sz w:val="16"/>
              </w:rPr>
            </w:pPr>
            <w:r w:rsidRPr="008F6D61">
              <w:rPr>
                <w:sz w:val="16"/>
              </w:rPr>
              <w:t xml:space="preserve">LATE REQ: LATE DOC: Rx 11/02 08:40. Revised in parallel session to </w:t>
            </w:r>
            <w:r w:rsidRPr="008F6D61">
              <w:rPr>
                <w:sz w:val="16"/>
              </w:rPr>
              <w:lastRenderedPageBreak/>
              <w:t>S2-171353.</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171353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171213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Architectural assumptions and requirements for FS_REAR</w:t>
            </w:r>
          </w:p>
        </w:tc>
        <w:tc>
          <w:tcPr>
            <w:tcW w:w="1559" w:type="dxa"/>
          </w:tcPr>
          <w:p w:rsidR="00EF203E" w:rsidRPr="008F6D61" w:rsidRDefault="00EF203E" w:rsidP="009402C8">
            <w:pPr>
              <w:pStyle w:val="TAL"/>
              <w:tabs>
                <w:tab w:val="clear" w:pos="284"/>
                <w:tab w:val="clear" w:pos="567"/>
              </w:tabs>
              <w:rPr>
                <w:sz w:val="16"/>
              </w:rPr>
            </w:pPr>
            <w:r w:rsidRPr="008F6D61">
              <w:rPr>
                <w:sz w:val="16"/>
              </w:rPr>
              <w:t>Intel, Qualcomm Incorporated, KPN</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S2-170831. Revised in parallel session to S2-171570.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171570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171214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 to Key Issue #3</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S2-170832.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171215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 to Key Issue #4</w:t>
            </w:r>
          </w:p>
        </w:tc>
        <w:tc>
          <w:tcPr>
            <w:tcW w:w="1559" w:type="dxa"/>
          </w:tcPr>
          <w:p w:rsidR="00EF203E" w:rsidRPr="008F6D61" w:rsidRDefault="00EF203E" w:rsidP="009402C8">
            <w:pPr>
              <w:pStyle w:val="TAL"/>
              <w:tabs>
                <w:tab w:val="clear" w:pos="284"/>
                <w:tab w:val="clear" w:pos="567"/>
              </w:tabs>
              <w:rPr>
                <w:sz w:val="16"/>
              </w:rPr>
            </w:pPr>
            <w:r w:rsidRPr="008F6D61">
              <w:rPr>
                <w:sz w:val="16"/>
              </w:rPr>
              <w:t>Intel, 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S2-170833.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171216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 to Key Issue #5</w:t>
            </w:r>
          </w:p>
        </w:tc>
        <w:tc>
          <w:tcPr>
            <w:tcW w:w="1559" w:type="dxa"/>
          </w:tcPr>
          <w:p w:rsidR="00EF203E" w:rsidRPr="008F6D61" w:rsidRDefault="00EF203E" w:rsidP="009402C8">
            <w:pPr>
              <w:pStyle w:val="TAL"/>
              <w:tabs>
                <w:tab w:val="clear" w:pos="284"/>
                <w:tab w:val="clear" w:pos="567"/>
              </w:tabs>
              <w:rPr>
                <w:sz w:val="16"/>
              </w:rPr>
            </w:pPr>
            <w:r w:rsidRPr="008F6D61">
              <w:rPr>
                <w:sz w:val="16"/>
              </w:rPr>
              <w:t>Intel, Huawei?</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S2-170834. Revised in parallel session to S2-171571.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171571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171217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New key issue: Access Control for eRemote-UE</w:t>
            </w:r>
          </w:p>
        </w:tc>
        <w:tc>
          <w:tcPr>
            <w:tcW w:w="1559" w:type="dxa"/>
          </w:tcPr>
          <w:p w:rsidR="00EF203E" w:rsidRPr="008F6D61" w:rsidRDefault="00EF203E" w:rsidP="009402C8">
            <w:pPr>
              <w:pStyle w:val="TAL"/>
              <w:tabs>
                <w:tab w:val="clear" w:pos="284"/>
                <w:tab w:val="clear" w:pos="567"/>
              </w:tabs>
              <w:rPr>
                <w:sz w:val="16"/>
              </w:rPr>
            </w:pPr>
            <w:r w:rsidRPr="008F6D61">
              <w:rPr>
                <w:sz w:val="16"/>
              </w:rPr>
              <w:t xml:space="preserve">LG Electronics </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S2-170905. WITHDRAWN (not provided)</w:t>
            </w:r>
          </w:p>
        </w:tc>
        <w:tc>
          <w:tcPr>
            <w:tcW w:w="1554" w:type="dxa"/>
          </w:tcPr>
          <w:p w:rsidR="00EF203E" w:rsidRPr="008F6D61" w:rsidRDefault="00EF203E" w:rsidP="009402C8">
            <w:pPr>
              <w:pStyle w:val="TAL"/>
              <w:tabs>
                <w:tab w:val="clear" w:pos="284"/>
                <w:tab w:val="clear" w:pos="567"/>
              </w:tabs>
              <w:rPr>
                <w:sz w:val="16"/>
              </w:rPr>
            </w:pPr>
            <w:r w:rsidRPr="008F6D61">
              <w:rPr>
                <w:sz w:val="16"/>
              </w:rPr>
              <w:t>Withdrawn</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171218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Key Issue #1</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S2-170835.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171219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on authentication and authorization for indirect 3GPP communication</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 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S2-170995. Revised in parallel session to S2-171573.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171573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171220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key issue 1</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S2-171174. Revised in parallel session to S2-171572.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171572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171221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on authentication and authorization for indirect 3GPP communication</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S2-171082 (merged). WITHDRAWN</w:t>
            </w:r>
          </w:p>
        </w:tc>
        <w:tc>
          <w:tcPr>
            <w:tcW w:w="1554" w:type="dxa"/>
          </w:tcPr>
          <w:p w:rsidR="00EF203E" w:rsidRPr="008F6D61" w:rsidRDefault="00EF203E" w:rsidP="009402C8">
            <w:pPr>
              <w:pStyle w:val="TAL"/>
              <w:tabs>
                <w:tab w:val="clear" w:pos="284"/>
                <w:tab w:val="clear" w:pos="567"/>
              </w:tabs>
              <w:rPr>
                <w:sz w:val="16"/>
              </w:rPr>
            </w:pPr>
            <w:r w:rsidRPr="008F6D61">
              <w:rPr>
                <w:sz w:val="16"/>
              </w:rPr>
              <w:t>Withdrawn</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171222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for Key Issue 2 eRelay-UE Discovery and Selection</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 ITRI</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S2-170978. Revised in parallel session, merging S2-171177, to S2-171574.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171574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171223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Key Issue #2</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S2-170836. Revised in parallel session to S2-171575.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171575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171224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Fast Connection Setup solution</w:t>
            </w:r>
          </w:p>
        </w:tc>
        <w:tc>
          <w:tcPr>
            <w:tcW w:w="1559" w:type="dxa"/>
          </w:tcPr>
          <w:p w:rsidR="00EF203E" w:rsidRPr="008F6D61" w:rsidRDefault="00EF203E" w:rsidP="009402C8">
            <w:pPr>
              <w:pStyle w:val="TAL"/>
              <w:tabs>
                <w:tab w:val="clear" w:pos="284"/>
                <w:tab w:val="clear" w:pos="567"/>
              </w:tabs>
              <w:rPr>
                <w:sz w:val="16"/>
              </w:rPr>
            </w:pPr>
            <w:r w:rsidRPr="008F6D61">
              <w:rPr>
                <w:sz w:val="16"/>
              </w:rPr>
              <w:t>Sony</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S2-170871. Revised in parallel session to S2-171576.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171576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171225</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LS on PC5 Secure Communication</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Created in parallel session. Revised in parallel session to S2-171579.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171579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171226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for Key_Issue_3_Dynamic Trust relationship establishment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S2-170979. Revised in parallel session to S2-171577.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171577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171227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Key Issue#3</w:t>
            </w:r>
          </w:p>
        </w:tc>
        <w:tc>
          <w:tcPr>
            <w:tcW w:w="1559" w:type="dxa"/>
          </w:tcPr>
          <w:p w:rsidR="00EF203E" w:rsidRPr="008F6D61" w:rsidRDefault="00EF203E" w:rsidP="009402C8">
            <w:pPr>
              <w:pStyle w:val="TAL"/>
              <w:tabs>
                <w:tab w:val="clear" w:pos="284"/>
                <w:tab w:val="clear" w:pos="567"/>
              </w:tabs>
              <w:rPr>
                <w:sz w:val="16"/>
              </w:rPr>
            </w:pPr>
            <w:r w:rsidRPr="008F6D61">
              <w:rPr>
                <w:sz w:val="16"/>
              </w:rPr>
              <w:t>Interdigital, Convida Wireless</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S2-171192. WITHDRAWN (not provided)</w:t>
            </w:r>
          </w:p>
        </w:tc>
        <w:tc>
          <w:tcPr>
            <w:tcW w:w="1554" w:type="dxa"/>
          </w:tcPr>
          <w:p w:rsidR="00EF203E" w:rsidRPr="008F6D61" w:rsidRDefault="00EF203E" w:rsidP="009402C8">
            <w:pPr>
              <w:pStyle w:val="TAL"/>
              <w:tabs>
                <w:tab w:val="clear" w:pos="284"/>
                <w:tab w:val="clear" w:pos="567"/>
              </w:tabs>
              <w:rPr>
                <w:sz w:val="16"/>
              </w:rPr>
            </w:pPr>
            <w:r w:rsidRPr="008F6D61">
              <w:rPr>
                <w:sz w:val="16"/>
              </w:rPr>
              <w:t>Withdrawn</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7.1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171228</w:t>
            </w:r>
          </w:p>
        </w:tc>
        <w:tc>
          <w:tcPr>
            <w:tcW w:w="794" w:type="dxa"/>
          </w:tcPr>
          <w:p w:rsidR="00EF203E" w:rsidRPr="008F6D61" w:rsidRDefault="00EF203E" w:rsidP="009402C8">
            <w:pPr>
              <w:pStyle w:val="TAL"/>
              <w:tabs>
                <w:tab w:val="clear" w:pos="284"/>
                <w:tab w:val="clear" w:pos="567"/>
              </w:tabs>
              <w:rPr>
                <w:sz w:val="16"/>
              </w:rPr>
            </w:pPr>
            <w:r w:rsidRPr="008F6D61">
              <w:rPr>
                <w:sz w:val="16"/>
              </w:rPr>
              <w:t>SID NEW</w:t>
            </w:r>
          </w:p>
        </w:tc>
        <w:tc>
          <w:tcPr>
            <w:tcW w:w="1757" w:type="dxa"/>
          </w:tcPr>
          <w:p w:rsidR="00EF203E" w:rsidRPr="008F6D61" w:rsidRDefault="00EF203E" w:rsidP="009402C8">
            <w:pPr>
              <w:pStyle w:val="TAL"/>
              <w:tabs>
                <w:tab w:val="clear" w:pos="284"/>
                <w:tab w:val="clear" w:pos="567"/>
              </w:tabs>
              <w:rPr>
                <w:sz w:val="16"/>
              </w:rPr>
            </w:pPr>
            <w:r w:rsidRPr="008F6D61">
              <w:rPr>
                <w:sz w:val="16"/>
              </w:rPr>
              <w:t>New Study WID on System Architecture impacts due to Light Connection</w:t>
            </w:r>
          </w:p>
        </w:tc>
        <w:tc>
          <w:tcPr>
            <w:tcW w:w="1559" w:type="dxa"/>
          </w:tcPr>
          <w:p w:rsidR="00EF203E" w:rsidRPr="008F6D61" w:rsidRDefault="00EF203E" w:rsidP="009402C8">
            <w:pPr>
              <w:pStyle w:val="TAL"/>
              <w:tabs>
                <w:tab w:val="clear" w:pos="284"/>
                <w:tab w:val="clear" w:pos="567"/>
              </w:tabs>
              <w:rPr>
                <w:sz w:val="16"/>
              </w:rPr>
            </w:pPr>
            <w:r w:rsidRPr="008F6D61">
              <w:rPr>
                <w:sz w:val="16"/>
              </w:rPr>
              <w:t>Ericsson, Nokia, ZTE, AT&amp;T, Sony, LG Electronics, MediaTek</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Noted</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7.1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171229</w:t>
            </w:r>
          </w:p>
        </w:tc>
        <w:tc>
          <w:tcPr>
            <w:tcW w:w="794" w:type="dxa"/>
          </w:tcPr>
          <w:p w:rsidR="00EF203E" w:rsidRPr="008F6D61" w:rsidRDefault="00EF203E" w:rsidP="009402C8">
            <w:pPr>
              <w:pStyle w:val="TAL"/>
              <w:tabs>
                <w:tab w:val="clear" w:pos="284"/>
                <w:tab w:val="clear" w:pos="567"/>
              </w:tabs>
              <w:rPr>
                <w:sz w:val="16"/>
              </w:rPr>
            </w:pPr>
            <w:r w:rsidRPr="008F6D61">
              <w:rPr>
                <w:sz w:val="16"/>
              </w:rPr>
              <w:t>WID NEW</w:t>
            </w:r>
          </w:p>
        </w:tc>
        <w:tc>
          <w:tcPr>
            <w:tcW w:w="1757" w:type="dxa"/>
          </w:tcPr>
          <w:p w:rsidR="00EF203E" w:rsidRPr="008F6D61" w:rsidRDefault="00EF203E" w:rsidP="009402C8">
            <w:pPr>
              <w:pStyle w:val="TAL"/>
              <w:tabs>
                <w:tab w:val="clear" w:pos="284"/>
                <w:tab w:val="clear" w:pos="567"/>
              </w:tabs>
              <w:rPr>
                <w:sz w:val="16"/>
              </w:rPr>
            </w:pPr>
            <w:r w:rsidRPr="008F6D61">
              <w:rPr>
                <w:sz w:val="16"/>
              </w:rPr>
              <w:t>New WID on core network aspects of signalling reduction to enable light connection for LTE</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 Intel, Qualcomm Inc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S2-170970. Noted</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7.1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171230</w:t>
            </w:r>
          </w:p>
        </w:tc>
        <w:tc>
          <w:tcPr>
            <w:tcW w:w="794" w:type="dxa"/>
          </w:tcPr>
          <w:p w:rsidR="00EF203E" w:rsidRPr="008F6D61" w:rsidRDefault="00EF203E" w:rsidP="009402C8">
            <w:pPr>
              <w:pStyle w:val="TAL"/>
              <w:tabs>
                <w:tab w:val="clear" w:pos="284"/>
                <w:tab w:val="clear" w:pos="567"/>
              </w:tabs>
              <w:rPr>
                <w:sz w:val="16"/>
              </w:rPr>
            </w:pPr>
            <w:r w:rsidRPr="008F6D61">
              <w:rPr>
                <w:sz w:val="16"/>
              </w:rPr>
              <w:t>SID NEW</w:t>
            </w:r>
          </w:p>
        </w:tc>
        <w:tc>
          <w:tcPr>
            <w:tcW w:w="1757" w:type="dxa"/>
          </w:tcPr>
          <w:p w:rsidR="00EF203E" w:rsidRPr="008F6D61" w:rsidRDefault="00EF203E" w:rsidP="009402C8">
            <w:pPr>
              <w:pStyle w:val="TAL"/>
              <w:tabs>
                <w:tab w:val="clear" w:pos="284"/>
                <w:tab w:val="clear" w:pos="567"/>
              </w:tabs>
              <w:rPr>
                <w:sz w:val="16"/>
              </w:rPr>
            </w:pPr>
            <w:r w:rsidRPr="008F6D61">
              <w:rPr>
                <w:sz w:val="16"/>
              </w:rPr>
              <w:t>New SID on extended architecture enhancements for LTE support of V2X services</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 AT&amp;T</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S2-171110. Noted</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7.1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171231</w:t>
            </w:r>
          </w:p>
        </w:tc>
        <w:tc>
          <w:tcPr>
            <w:tcW w:w="794" w:type="dxa"/>
          </w:tcPr>
          <w:p w:rsidR="00EF203E" w:rsidRPr="008F6D61" w:rsidRDefault="00EF203E" w:rsidP="009402C8">
            <w:pPr>
              <w:pStyle w:val="TAL"/>
              <w:tabs>
                <w:tab w:val="clear" w:pos="284"/>
                <w:tab w:val="clear" w:pos="567"/>
              </w:tabs>
              <w:rPr>
                <w:sz w:val="16"/>
              </w:rPr>
            </w:pPr>
            <w:r w:rsidRPr="008F6D61">
              <w:rPr>
                <w:sz w:val="16"/>
              </w:rPr>
              <w:t>SID NEW</w:t>
            </w:r>
          </w:p>
        </w:tc>
        <w:tc>
          <w:tcPr>
            <w:tcW w:w="1757" w:type="dxa"/>
          </w:tcPr>
          <w:p w:rsidR="00EF203E" w:rsidRPr="008F6D61" w:rsidRDefault="00EF203E" w:rsidP="009402C8">
            <w:pPr>
              <w:pStyle w:val="TAL"/>
              <w:tabs>
                <w:tab w:val="clear" w:pos="284"/>
                <w:tab w:val="clear" w:pos="567"/>
              </w:tabs>
              <w:rPr>
                <w:sz w:val="16"/>
              </w:rPr>
            </w:pPr>
            <w:r w:rsidRPr="008F6D61">
              <w:rPr>
                <w:sz w:val="16"/>
              </w:rPr>
              <w:t>New SID on architecture enhancements for 3GPP support of advanced V2X services (FS_eV2XARC)</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S2-171130. This was postponed.</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7.1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171232</w:t>
            </w:r>
          </w:p>
        </w:tc>
        <w:tc>
          <w:tcPr>
            <w:tcW w:w="794" w:type="dxa"/>
          </w:tcPr>
          <w:p w:rsidR="00EF203E" w:rsidRPr="008F6D61" w:rsidRDefault="00EF203E" w:rsidP="009402C8">
            <w:pPr>
              <w:pStyle w:val="TAL"/>
              <w:tabs>
                <w:tab w:val="clear" w:pos="284"/>
                <w:tab w:val="clear" w:pos="567"/>
              </w:tabs>
              <w:rPr>
                <w:sz w:val="16"/>
              </w:rPr>
            </w:pPr>
            <w:r w:rsidRPr="008F6D61">
              <w:rPr>
                <w:sz w:val="16"/>
              </w:rPr>
              <w:t>WID NEW</w:t>
            </w:r>
          </w:p>
        </w:tc>
        <w:tc>
          <w:tcPr>
            <w:tcW w:w="1757" w:type="dxa"/>
          </w:tcPr>
          <w:p w:rsidR="00EF203E" w:rsidRPr="008F6D61" w:rsidRDefault="00EF203E" w:rsidP="009402C8">
            <w:pPr>
              <w:pStyle w:val="TAL"/>
              <w:tabs>
                <w:tab w:val="clear" w:pos="284"/>
                <w:tab w:val="clear" w:pos="567"/>
              </w:tabs>
              <w:rPr>
                <w:sz w:val="16"/>
              </w:rPr>
            </w:pPr>
            <w:r w:rsidRPr="008F6D61">
              <w:rPr>
                <w:sz w:val="16"/>
              </w:rPr>
              <w:t>New WID on PS Data Off Feature Phase 2</w:t>
            </w:r>
          </w:p>
        </w:tc>
        <w:tc>
          <w:tcPr>
            <w:tcW w:w="1559" w:type="dxa"/>
          </w:tcPr>
          <w:p w:rsidR="00EF203E" w:rsidRPr="008F6D61" w:rsidRDefault="00EF203E" w:rsidP="009402C8">
            <w:pPr>
              <w:pStyle w:val="TAL"/>
              <w:tabs>
                <w:tab w:val="clear" w:pos="284"/>
                <w:tab w:val="clear" w:pos="567"/>
              </w:tabs>
              <w:rPr>
                <w:sz w:val="16"/>
              </w:rPr>
            </w:pPr>
            <w:r w:rsidRPr="008F6D61">
              <w:rPr>
                <w:sz w:val="16"/>
              </w:rPr>
              <w:t>Deutsche Telekom AG</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S2-171158.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7.1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171233</w:t>
            </w:r>
          </w:p>
        </w:tc>
        <w:tc>
          <w:tcPr>
            <w:tcW w:w="794" w:type="dxa"/>
          </w:tcPr>
          <w:p w:rsidR="00EF203E" w:rsidRPr="008F6D61" w:rsidRDefault="00EF203E" w:rsidP="009402C8">
            <w:pPr>
              <w:pStyle w:val="TAL"/>
              <w:tabs>
                <w:tab w:val="clear" w:pos="284"/>
                <w:tab w:val="clear" w:pos="567"/>
              </w:tabs>
              <w:rPr>
                <w:sz w:val="16"/>
              </w:rPr>
            </w:pPr>
            <w:r w:rsidRPr="008F6D61">
              <w:rPr>
                <w:sz w:val="16"/>
              </w:rPr>
              <w:t>WID NEW</w:t>
            </w:r>
          </w:p>
        </w:tc>
        <w:tc>
          <w:tcPr>
            <w:tcW w:w="1757" w:type="dxa"/>
          </w:tcPr>
          <w:p w:rsidR="00EF203E" w:rsidRPr="008F6D61" w:rsidRDefault="00EF203E" w:rsidP="009402C8">
            <w:pPr>
              <w:pStyle w:val="TAL"/>
              <w:tabs>
                <w:tab w:val="clear" w:pos="284"/>
                <w:tab w:val="clear" w:pos="567"/>
              </w:tabs>
              <w:rPr>
                <w:sz w:val="16"/>
              </w:rPr>
            </w:pPr>
            <w:r w:rsidRPr="008F6D61">
              <w:rPr>
                <w:sz w:val="16"/>
              </w:rPr>
              <w:t>EPC support for Option 3/3a/3x Dual Connectivity with New Radio</w:t>
            </w:r>
          </w:p>
        </w:tc>
        <w:tc>
          <w:tcPr>
            <w:tcW w:w="1559" w:type="dxa"/>
          </w:tcPr>
          <w:p w:rsidR="00EF203E" w:rsidRPr="008F6D61" w:rsidRDefault="00EF203E" w:rsidP="009402C8">
            <w:pPr>
              <w:pStyle w:val="TAL"/>
              <w:tabs>
                <w:tab w:val="clear" w:pos="284"/>
                <w:tab w:val="clear" w:pos="567"/>
              </w:tabs>
              <w:rPr>
                <w:sz w:val="16"/>
              </w:rPr>
            </w:pPr>
            <w:r w:rsidRPr="008F6D61">
              <w:rPr>
                <w:sz w:val="16"/>
              </w:rPr>
              <w:t>Vodafone, AT&amp;T, NTT DOCOMO, Ericsson, Qualcomm Inc., Sprint</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S2-171211. Revised to S2-171551.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171551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7.1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171234</w:t>
            </w:r>
          </w:p>
        </w:tc>
        <w:tc>
          <w:tcPr>
            <w:tcW w:w="794" w:type="dxa"/>
          </w:tcPr>
          <w:p w:rsidR="00EF203E" w:rsidRPr="008F6D61" w:rsidRDefault="00EF203E" w:rsidP="009402C8">
            <w:pPr>
              <w:pStyle w:val="TAL"/>
              <w:tabs>
                <w:tab w:val="clear" w:pos="284"/>
                <w:tab w:val="clear" w:pos="567"/>
              </w:tabs>
              <w:rPr>
                <w:sz w:val="16"/>
              </w:rPr>
            </w:pPr>
            <w:r w:rsidRPr="008F6D61">
              <w:rPr>
                <w:sz w:val="16"/>
              </w:rPr>
              <w:t>SID NEW</w:t>
            </w:r>
          </w:p>
        </w:tc>
        <w:tc>
          <w:tcPr>
            <w:tcW w:w="1757" w:type="dxa"/>
          </w:tcPr>
          <w:p w:rsidR="00EF203E" w:rsidRPr="008F6D61" w:rsidRDefault="00EF203E" w:rsidP="009402C8">
            <w:pPr>
              <w:pStyle w:val="TAL"/>
              <w:tabs>
                <w:tab w:val="clear" w:pos="284"/>
                <w:tab w:val="clear" w:pos="567"/>
              </w:tabs>
              <w:rPr>
                <w:sz w:val="16"/>
              </w:rPr>
            </w:pPr>
            <w:r w:rsidRPr="008F6D61">
              <w:rPr>
                <w:sz w:val="16"/>
              </w:rPr>
              <w:t>New SID on continuation of the work for the 5G system architecture</w:t>
            </w:r>
          </w:p>
        </w:tc>
        <w:tc>
          <w:tcPr>
            <w:tcW w:w="1559" w:type="dxa"/>
          </w:tcPr>
          <w:p w:rsidR="00EF203E" w:rsidRPr="008F6D61" w:rsidRDefault="00EF203E" w:rsidP="009402C8">
            <w:pPr>
              <w:pStyle w:val="TAL"/>
              <w:tabs>
                <w:tab w:val="clear" w:pos="284"/>
                <w:tab w:val="clear" w:pos="567"/>
              </w:tabs>
              <w:rPr>
                <w:sz w:val="16"/>
              </w:rPr>
            </w:pPr>
            <w:r w:rsidRPr="008F6D61">
              <w:rPr>
                <w:sz w:val="16"/>
              </w:rPr>
              <w:t xml:space="preserve">Huawei, China Unicom?, China Telecom?, China Mobile?, KDDI?, </w:t>
            </w:r>
            <w:r w:rsidRPr="008F6D61">
              <w:rPr>
                <w:sz w:val="16"/>
              </w:rPr>
              <w:lastRenderedPageBreak/>
              <w:t>CATT?, HiSilicon?, Telecom Italia?, Intel?, ETRI?</w:t>
            </w:r>
          </w:p>
        </w:tc>
        <w:tc>
          <w:tcPr>
            <w:tcW w:w="891" w:type="dxa"/>
          </w:tcPr>
          <w:p w:rsidR="00EF203E" w:rsidRPr="008F6D61" w:rsidRDefault="00EF203E" w:rsidP="009402C8">
            <w:pPr>
              <w:pStyle w:val="TAL"/>
              <w:tabs>
                <w:tab w:val="clear" w:pos="284"/>
                <w:tab w:val="clear" w:pos="567"/>
              </w:tabs>
              <w:rPr>
                <w:sz w:val="16"/>
              </w:rPr>
            </w:pPr>
            <w:r w:rsidRPr="008F6D61">
              <w:rPr>
                <w:sz w:val="16"/>
              </w:rPr>
              <w:lastRenderedPageBreak/>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S2-171195. Noted</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171235</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Reply LS on unauthenticated emergency session over Trusted WLAN</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SEW2-CT</w:t>
            </w:r>
          </w:p>
        </w:tc>
        <w:tc>
          <w:tcPr>
            <w:tcW w:w="1595" w:type="dxa"/>
          </w:tcPr>
          <w:p w:rsidR="00EF203E" w:rsidRPr="008F6D61" w:rsidRDefault="00EF203E" w:rsidP="009402C8">
            <w:pPr>
              <w:pStyle w:val="TAL"/>
              <w:tabs>
                <w:tab w:val="clear" w:pos="284"/>
                <w:tab w:val="clear" w:pos="567"/>
              </w:tabs>
              <w:rPr>
                <w:sz w:val="16"/>
              </w:rPr>
            </w:pPr>
            <w:r w:rsidRPr="008F6D61">
              <w:rPr>
                <w:sz w:val="16"/>
              </w:rPr>
              <w:t>Response to S2-170728. WITHDRAWN (not provided)</w:t>
            </w:r>
          </w:p>
        </w:tc>
        <w:tc>
          <w:tcPr>
            <w:tcW w:w="1554" w:type="dxa"/>
          </w:tcPr>
          <w:p w:rsidR="00EF203E" w:rsidRPr="008F6D61" w:rsidRDefault="00EF203E" w:rsidP="009402C8">
            <w:pPr>
              <w:pStyle w:val="TAL"/>
              <w:tabs>
                <w:tab w:val="clear" w:pos="284"/>
                <w:tab w:val="clear" w:pos="567"/>
              </w:tabs>
              <w:rPr>
                <w:sz w:val="16"/>
              </w:rPr>
            </w:pPr>
            <w:r w:rsidRPr="008F6D61">
              <w:rPr>
                <w:sz w:val="16"/>
              </w:rPr>
              <w:t>Withdrawn</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171236</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23.228 CR1169R1 (Rel-14, 'F'): 3GPP Data Off IMS Status Reporting Correction</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23.228</w:t>
            </w:r>
          </w:p>
        </w:tc>
        <w:tc>
          <w:tcPr>
            <w:tcW w:w="607" w:type="dxa"/>
          </w:tcPr>
          <w:p w:rsidR="00EF203E" w:rsidRPr="008F6D61" w:rsidRDefault="00EF203E" w:rsidP="009402C8">
            <w:pPr>
              <w:pStyle w:val="TAL"/>
              <w:tabs>
                <w:tab w:val="clear" w:pos="284"/>
                <w:tab w:val="clear" w:pos="567"/>
              </w:tabs>
              <w:rPr>
                <w:sz w:val="16"/>
              </w:rPr>
            </w:pPr>
            <w:r w:rsidRPr="008F6D61">
              <w:rPr>
                <w:sz w:val="16"/>
              </w:rPr>
              <w:t>1169</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FS_PS_DATA_OFF</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S2-170780.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171237</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23.228 CR1170R1 (Rel-14, 'F'): Alignment with CT WG3 for support for subscription to changes to IP-CAN by P-CSCF at IMS session setup.</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23.228</w:t>
            </w:r>
          </w:p>
        </w:tc>
        <w:tc>
          <w:tcPr>
            <w:tcW w:w="607" w:type="dxa"/>
          </w:tcPr>
          <w:p w:rsidR="00EF203E" w:rsidRPr="008F6D61" w:rsidRDefault="00EF203E" w:rsidP="009402C8">
            <w:pPr>
              <w:pStyle w:val="TAL"/>
              <w:tabs>
                <w:tab w:val="clear" w:pos="284"/>
                <w:tab w:val="clear" w:pos="567"/>
              </w:tabs>
              <w:rPr>
                <w:sz w:val="16"/>
              </w:rPr>
            </w:pPr>
            <w:r w:rsidRPr="008F6D61">
              <w:rPr>
                <w:sz w:val="16"/>
              </w:rPr>
              <w:t>1170</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TEI14</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S2-170783. Revised in parallel session to S2-171287.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171287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171238</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23.167 CR0314R1 (Rel-14, 'F'): Clarification of functionality for interconnection of emergency call over II-NNI</w:t>
            </w:r>
          </w:p>
        </w:tc>
        <w:tc>
          <w:tcPr>
            <w:tcW w:w="1559" w:type="dxa"/>
          </w:tcPr>
          <w:p w:rsidR="00EF203E" w:rsidRPr="008F6D61" w:rsidRDefault="00EF203E" w:rsidP="009402C8">
            <w:pPr>
              <w:pStyle w:val="TAL"/>
              <w:tabs>
                <w:tab w:val="clear" w:pos="284"/>
                <w:tab w:val="clear" w:pos="567"/>
              </w:tabs>
              <w:rPr>
                <w:sz w:val="16"/>
              </w:rPr>
            </w:pPr>
            <w:r w:rsidRPr="008F6D61">
              <w:rPr>
                <w:sz w:val="16"/>
              </w:rPr>
              <w:t>NTT, NTT DOCOMO, KDDI, SoftBank, NEC, FUJITSU, OKI</w:t>
            </w:r>
          </w:p>
        </w:tc>
        <w:tc>
          <w:tcPr>
            <w:tcW w:w="891" w:type="dxa"/>
          </w:tcPr>
          <w:p w:rsidR="00EF203E" w:rsidRPr="008F6D61" w:rsidRDefault="00EF203E" w:rsidP="009402C8">
            <w:pPr>
              <w:pStyle w:val="TAL"/>
              <w:tabs>
                <w:tab w:val="clear" w:pos="284"/>
                <w:tab w:val="clear" w:pos="567"/>
              </w:tabs>
              <w:rPr>
                <w:sz w:val="16"/>
              </w:rPr>
            </w:pPr>
            <w:r w:rsidRPr="008F6D61">
              <w:rPr>
                <w:sz w:val="16"/>
              </w:rPr>
              <w:t>23.167</w:t>
            </w:r>
          </w:p>
        </w:tc>
        <w:tc>
          <w:tcPr>
            <w:tcW w:w="607" w:type="dxa"/>
          </w:tcPr>
          <w:p w:rsidR="00EF203E" w:rsidRPr="008F6D61" w:rsidRDefault="00EF203E" w:rsidP="009402C8">
            <w:pPr>
              <w:pStyle w:val="TAL"/>
              <w:tabs>
                <w:tab w:val="clear" w:pos="284"/>
                <w:tab w:val="clear" w:pos="567"/>
              </w:tabs>
              <w:rPr>
                <w:sz w:val="16"/>
              </w:rPr>
            </w:pPr>
            <w:r w:rsidRPr="008F6D61">
              <w:rPr>
                <w:sz w:val="16"/>
              </w:rPr>
              <w:t>0314</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EMC1, TEI14</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S2-170997. Revised in parallel session to S2-171288.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171288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171239</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Reply LS on SeDoC related authentication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NEC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S2-171115. Revised in parallel session to S2-171244.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171244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171240</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23.292 CR0245R1 (Rel-14, 'F'): Inbound roamer detection at I/S-CSCF</w:t>
            </w:r>
          </w:p>
        </w:tc>
        <w:tc>
          <w:tcPr>
            <w:tcW w:w="1559" w:type="dxa"/>
          </w:tcPr>
          <w:p w:rsidR="00EF203E" w:rsidRPr="008F6D61" w:rsidRDefault="00EF203E" w:rsidP="009402C8">
            <w:pPr>
              <w:pStyle w:val="TAL"/>
              <w:tabs>
                <w:tab w:val="clear" w:pos="284"/>
                <w:tab w:val="clear" w:pos="567"/>
              </w:tabs>
              <w:rPr>
                <w:sz w:val="16"/>
              </w:rPr>
            </w:pPr>
            <w:r w:rsidRPr="008F6D61">
              <w:rPr>
                <w:sz w:val="16"/>
              </w:rPr>
              <w:t>NEC, T-Mobile USA, Deutsche Telekom, Huawei</w:t>
            </w:r>
          </w:p>
        </w:tc>
        <w:tc>
          <w:tcPr>
            <w:tcW w:w="891" w:type="dxa"/>
          </w:tcPr>
          <w:p w:rsidR="00EF203E" w:rsidRPr="008F6D61" w:rsidRDefault="00EF203E" w:rsidP="009402C8">
            <w:pPr>
              <w:pStyle w:val="TAL"/>
              <w:tabs>
                <w:tab w:val="clear" w:pos="284"/>
                <w:tab w:val="clear" w:pos="567"/>
              </w:tabs>
              <w:rPr>
                <w:sz w:val="16"/>
              </w:rPr>
            </w:pPr>
            <w:r w:rsidRPr="008F6D61">
              <w:rPr>
                <w:sz w:val="16"/>
              </w:rPr>
              <w:t>23.292</w:t>
            </w:r>
          </w:p>
        </w:tc>
        <w:tc>
          <w:tcPr>
            <w:tcW w:w="607" w:type="dxa"/>
          </w:tcPr>
          <w:p w:rsidR="00EF203E" w:rsidRPr="008F6D61" w:rsidRDefault="00EF203E" w:rsidP="009402C8">
            <w:pPr>
              <w:pStyle w:val="TAL"/>
              <w:tabs>
                <w:tab w:val="clear" w:pos="284"/>
                <w:tab w:val="clear" w:pos="567"/>
              </w:tabs>
              <w:rPr>
                <w:sz w:val="16"/>
              </w:rPr>
            </w:pPr>
            <w:r w:rsidRPr="008F6D61">
              <w:rPr>
                <w:sz w:val="16"/>
              </w:rPr>
              <w:t>0245</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14.1.0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SeDoC</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S2-171113. Revised in parallel session to S2-171243.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171243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171241</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23.271 CR0425R1 (Rel-14, 'F'): Location Continuity for Emergency Call Handover between E-UTRAN and WLAN</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23.271</w:t>
            </w:r>
          </w:p>
        </w:tc>
        <w:tc>
          <w:tcPr>
            <w:tcW w:w="607" w:type="dxa"/>
          </w:tcPr>
          <w:p w:rsidR="00EF203E" w:rsidRPr="008F6D61" w:rsidRDefault="00EF203E" w:rsidP="009402C8">
            <w:pPr>
              <w:pStyle w:val="TAL"/>
              <w:tabs>
                <w:tab w:val="clear" w:pos="284"/>
                <w:tab w:val="clear" w:pos="567"/>
              </w:tabs>
              <w:rPr>
                <w:sz w:val="16"/>
              </w:rPr>
            </w:pPr>
            <w:r w:rsidRPr="008F6D61">
              <w:rPr>
                <w:sz w:val="16"/>
              </w:rPr>
              <w:t>0425</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14.0.0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TEI14, SEW2</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S2-171149.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171242</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Reply LS on solution for providing a DRVCC access transfer to network</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TEI14</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S2-170790.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171243</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23.292 CR0245R2 (Rel-14, 'F'): Inbound roamer detection at I/S-CSCF</w:t>
            </w:r>
          </w:p>
        </w:tc>
        <w:tc>
          <w:tcPr>
            <w:tcW w:w="1559" w:type="dxa"/>
          </w:tcPr>
          <w:p w:rsidR="00EF203E" w:rsidRPr="008F6D61" w:rsidRDefault="00EF203E" w:rsidP="009402C8">
            <w:pPr>
              <w:pStyle w:val="TAL"/>
              <w:tabs>
                <w:tab w:val="clear" w:pos="284"/>
                <w:tab w:val="clear" w:pos="567"/>
              </w:tabs>
              <w:rPr>
                <w:sz w:val="16"/>
              </w:rPr>
            </w:pPr>
            <w:r w:rsidRPr="008F6D61">
              <w:rPr>
                <w:sz w:val="16"/>
              </w:rPr>
              <w:t>NEC, T-Mobile USA, Deutsche Telekom, Huawei</w:t>
            </w:r>
          </w:p>
        </w:tc>
        <w:tc>
          <w:tcPr>
            <w:tcW w:w="891" w:type="dxa"/>
          </w:tcPr>
          <w:p w:rsidR="00EF203E" w:rsidRPr="008F6D61" w:rsidRDefault="00EF203E" w:rsidP="009402C8">
            <w:pPr>
              <w:pStyle w:val="TAL"/>
              <w:tabs>
                <w:tab w:val="clear" w:pos="284"/>
                <w:tab w:val="clear" w:pos="567"/>
              </w:tabs>
              <w:rPr>
                <w:sz w:val="16"/>
              </w:rPr>
            </w:pPr>
            <w:r w:rsidRPr="008F6D61">
              <w:rPr>
                <w:sz w:val="16"/>
              </w:rPr>
              <w:t>23.292</w:t>
            </w:r>
          </w:p>
        </w:tc>
        <w:tc>
          <w:tcPr>
            <w:tcW w:w="607" w:type="dxa"/>
          </w:tcPr>
          <w:p w:rsidR="00EF203E" w:rsidRPr="008F6D61" w:rsidRDefault="00EF203E" w:rsidP="009402C8">
            <w:pPr>
              <w:pStyle w:val="TAL"/>
              <w:tabs>
                <w:tab w:val="clear" w:pos="284"/>
                <w:tab w:val="clear" w:pos="567"/>
              </w:tabs>
              <w:rPr>
                <w:sz w:val="16"/>
              </w:rPr>
            </w:pPr>
            <w:r w:rsidRPr="008F6D61">
              <w:rPr>
                <w:sz w:val="16"/>
              </w:rPr>
              <w:t>0245</w:t>
            </w:r>
          </w:p>
        </w:tc>
        <w:tc>
          <w:tcPr>
            <w:tcW w:w="631" w:type="dxa"/>
          </w:tcPr>
          <w:p w:rsidR="00EF203E" w:rsidRPr="008F6D61" w:rsidRDefault="00EF203E" w:rsidP="009402C8">
            <w:pPr>
              <w:pStyle w:val="TAL"/>
              <w:tabs>
                <w:tab w:val="clear" w:pos="284"/>
                <w:tab w:val="clear" w:pos="567"/>
              </w:tabs>
              <w:rPr>
                <w:sz w:val="16"/>
              </w:rPr>
            </w:pPr>
            <w:r w:rsidRPr="008F6D61">
              <w:rPr>
                <w:sz w:val="16"/>
              </w:rPr>
              <w:t>2</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14.1.0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SeDoC</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S2-171240. Revised in parallel session to S2-171245.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171245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171244</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Reply LS on SeDoC related authentication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NEC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S2-171239. Revised to S2-171615.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171615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171245</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23.292 CR0245R3 (Rel-14, 'F'): Inbound roamer detection at I/S-CSCF</w:t>
            </w:r>
          </w:p>
        </w:tc>
        <w:tc>
          <w:tcPr>
            <w:tcW w:w="1559" w:type="dxa"/>
          </w:tcPr>
          <w:p w:rsidR="00EF203E" w:rsidRPr="008F6D61" w:rsidRDefault="00EF203E" w:rsidP="009402C8">
            <w:pPr>
              <w:pStyle w:val="TAL"/>
              <w:tabs>
                <w:tab w:val="clear" w:pos="284"/>
                <w:tab w:val="clear" w:pos="567"/>
              </w:tabs>
              <w:rPr>
                <w:sz w:val="16"/>
              </w:rPr>
            </w:pPr>
            <w:r w:rsidRPr="008F6D61">
              <w:rPr>
                <w:sz w:val="16"/>
              </w:rPr>
              <w:t>NEC, T-Mobile USA, Deutsche Telekom, Huawei</w:t>
            </w:r>
          </w:p>
        </w:tc>
        <w:tc>
          <w:tcPr>
            <w:tcW w:w="891" w:type="dxa"/>
          </w:tcPr>
          <w:p w:rsidR="00EF203E" w:rsidRPr="008F6D61" w:rsidRDefault="00EF203E" w:rsidP="009402C8">
            <w:pPr>
              <w:pStyle w:val="TAL"/>
              <w:tabs>
                <w:tab w:val="clear" w:pos="284"/>
                <w:tab w:val="clear" w:pos="567"/>
              </w:tabs>
              <w:rPr>
                <w:sz w:val="16"/>
              </w:rPr>
            </w:pPr>
            <w:r w:rsidRPr="008F6D61">
              <w:rPr>
                <w:sz w:val="16"/>
              </w:rPr>
              <w:t>23.292</w:t>
            </w:r>
          </w:p>
        </w:tc>
        <w:tc>
          <w:tcPr>
            <w:tcW w:w="607" w:type="dxa"/>
          </w:tcPr>
          <w:p w:rsidR="00EF203E" w:rsidRPr="008F6D61" w:rsidRDefault="00EF203E" w:rsidP="009402C8">
            <w:pPr>
              <w:pStyle w:val="TAL"/>
              <w:tabs>
                <w:tab w:val="clear" w:pos="284"/>
                <w:tab w:val="clear" w:pos="567"/>
              </w:tabs>
              <w:rPr>
                <w:sz w:val="16"/>
              </w:rPr>
            </w:pPr>
            <w:r w:rsidRPr="008F6D61">
              <w:rPr>
                <w:sz w:val="16"/>
              </w:rPr>
              <w:t>0245</w:t>
            </w:r>
          </w:p>
        </w:tc>
        <w:tc>
          <w:tcPr>
            <w:tcW w:w="631" w:type="dxa"/>
          </w:tcPr>
          <w:p w:rsidR="00EF203E" w:rsidRPr="008F6D61" w:rsidRDefault="00EF203E" w:rsidP="009402C8">
            <w:pPr>
              <w:pStyle w:val="TAL"/>
              <w:tabs>
                <w:tab w:val="clear" w:pos="284"/>
                <w:tab w:val="clear" w:pos="567"/>
              </w:tabs>
              <w:rPr>
                <w:sz w:val="16"/>
              </w:rPr>
            </w:pPr>
            <w:r w:rsidRPr="008F6D61">
              <w:rPr>
                <w:sz w:val="16"/>
              </w:rPr>
              <w:t>3</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14.1.0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SeDoC</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S2-171243.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171246</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Key issue on Access Restriction feature handling in EPS</w:t>
            </w:r>
          </w:p>
        </w:tc>
        <w:tc>
          <w:tcPr>
            <w:tcW w:w="1559" w:type="dxa"/>
          </w:tcPr>
          <w:p w:rsidR="00EF203E" w:rsidRPr="008F6D61" w:rsidRDefault="00EF203E" w:rsidP="009402C8">
            <w:pPr>
              <w:pStyle w:val="TAL"/>
              <w:tabs>
                <w:tab w:val="clear" w:pos="284"/>
                <w:tab w:val="clear" w:pos="567"/>
              </w:tabs>
              <w:rPr>
                <w:sz w:val="16"/>
              </w:rPr>
            </w:pPr>
            <w:r w:rsidRPr="008F6D61">
              <w:rPr>
                <w:sz w:val="16"/>
              </w:rPr>
              <w:t>NEC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S2-170771. Revised in parallel session to S2-171296.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171296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171247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Adding a key issue 'Unlicensed spectrum handling in PCC'</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23.729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S2-171056. Revised in parallel session to S2-171297.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171297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171248</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Key issue on information for WLAN offloadability evaluation</w:t>
            </w:r>
          </w:p>
        </w:tc>
        <w:tc>
          <w:tcPr>
            <w:tcW w:w="1559" w:type="dxa"/>
          </w:tcPr>
          <w:p w:rsidR="00EF203E" w:rsidRPr="008F6D61" w:rsidRDefault="00EF203E" w:rsidP="009402C8">
            <w:pPr>
              <w:pStyle w:val="TAL"/>
              <w:tabs>
                <w:tab w:val="clear" w:pos="284"/>
                <w:tab w:val="clear" w:pos="567"/>
              </w:tabs>
              <w:rPr>
                <w:sz w:val="16"/>
              </w:rPr>
            </w:pPr>
            <w:r w:rsidRPr="008F6D61">
              <w:rPr>
                <w:sz w:val="16"/>
              </w:rPr>
              <w:t>ATR</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S2-171128. 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171249</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Key issue #1: Use of RAT type IE per bearer for unlicensed spectrum identification</w:t>
            </w:r>
          </w:p>
        </w:tc>
        <w:tc>
          <w:tcPr>
            <w:tcW w:w="1559" w:type="dxa"/>
          </w:tcPr>
          <w:p w:rsidR="00EF203E" w:rsidRPr="008F6D61" w:rsidRDefault="00EF203E" w:rsidP="009402C8">
            <w:pPr>
              <w:pStyle w:val="TAL"/>
              <w:tabs>
                <w:tab w:val="clear" w:pos="284"/>
                <w:tab w:val="clear" w:pos="567"/>
              </w:tabs>
              <w:rPr>
                <w:sz w:val="16"/>
              </w:rPr>
            </w:pPr>
            <w:r w:rsidRPr="008F6D61">
              <w:rPr>
                <w:sz w:val="16"/>
              </w:rPr>
              <w:t>NEC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S2-170772. Revised in parallel session to S2-171298.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171298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171250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Secondary RAT reporting to CN</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 KDDI</w:t>
            </w:r>
          </w:p>
        </w:tc>
        <w:tc>
          <w:tcPr>
            <w:tcW w:w="891" w:type="dxa"/>
          </w:tcPr>
          <w:p w:rsidR="00EF203E" w:rsidRPr="008F6D61" w:rsidRDefault="00EF203E" w:rsidP="009402C8">
            <w:pPr>
              <w:pStyle w:val="TAL"/>
              <w:tabs>
                <w:tab w:val="clear" w:pos="284"/>
                <w:tab w:val="clear" w:pos="567"/>
              </w:tabs>
              <w:rPr>
                <w:sz w:val="16"/>
              </w:rPr>
            </w:pPr>
            <w:r w:rsidRPr="008F6D61">
              <w:rPr>
                <w:sz w:val="16"/>
              </w:rPr>
              <w:t>23.729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S2-170885. Revised in parallel session to S2-171299.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171299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171251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P-CR to TR 23.729: Solution for licensed vs unlicensed spectrum differentiated charging</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23.729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S2-171106. Revised in parallel session to S2-171300.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171300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171252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USOS key issue #1</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23.729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S2-170892.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171253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Key issue #3: Unlicensed data usage reporting activation/deactivation taking node capability into account</w:t>
            </w:r>
          </w:p>
        </w:tc>
        <w:tc>
          <w:tcPr>
            <w:tcW w:w="1559" w:type="dxa"/>
          </w:tcPr>
          <w:p w:rsidR="00EF203E" w:rsidRPr="008F6D61" w:rsidRDefault="00EF203E" w:rsidP="009402C8">
            <w:pPr>
              <w:pStyle w:val="TAL"/>
              <w:tabs>
                <w:tab w:val="clear" w:pos="284"/>
                <w:tab w:val="clear" w:pos="567"/>
              </w:tabs>
              <w:rPr>
                <w:sz w:val="16"/>
              </w:rPr>
            </w:pPr>
            <w:r w:rsidRPr="008F6D61">
              <w:rPr>
                <w:sz w:val="16"/>
              </w:rPr>
              <w:t>NEC</w:t>
            </w:r>
          </w:p>
        </w:tc>
        <w:tc>
          <w:tcPr>
            <w:tcW w:w="891" w:type="dxa"/>
          </w:tcPr>
          <w:p w:rsidR="00EF203E" w:rsidRPr="008F6D61" w:rsidRDefault="00EF203E" w:rsidP="009402C8">
            <w:pPr>
              <w:pStyle w:val="TAL"/>
              <w:tabs>
                <w:tab w:val="clear" w:pos="284"/>
                <w:tab w:val="clear" w:pos="567"/>
              </w:tabs>
              <w:rPr>
                <w:sz w:val="16"/>
              </w:rPr>
            </w:pPr>
            <w:r w:rsidRPr="008F6D61">
              <w:rPr>
                <w:sz w:val="16"/>
              </w:rPr>
              <w:t>23.729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S2-170864. Revised in parallel session to S2-171301.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171301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171254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Provisioning of policy from PCF to UE</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 Ericsson, Nokia, KDDI, ZTE, Oracle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 xml:space="preserve">Revision of S2-171086, merging S2-170800. </w:t>
            </w:r>
            <w:r w:rsidRPr="008F6D61">
              <w:rPr>
                <w:sz w:val="16"/>
              </w:rPr>
              <w:lastRenderedPageBreak/>
              <w:t>Revised in parallel session to S2-171314.</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171314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171255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Update of Policy interface with UEs</w:t>
            </w:r>
          </w:p>
        </w:tc>
        <w:tc>
          <w:tcPr>
            <w:tcW w:w="1559" w:type="dxa"/>
          </w:tcPr>
          <w:p w:rsidR="00EF203E" w:rsidRPr="008F6D61" w:rsidRDefault="00EF203E" w:rsidP="009402C8">
            <w:pPr>
              <w:pStyle w:val="TAL"/>
              <w:tabs>
                <w:tab w:val="clear" w:pos="284"/>
                <w:tab w:val="clear" w:pos="567"/>
              </w:tabs>
              <w:rPr>
                <w:sz w:val="16"/>
              </w:rPr>
            </w:pPr>
            <w:r w:rsidRPr="008F6D61">
              <w:rPr>
                <w:sz w:val="16"/>
              </w:rPr>
              <w:t>KDDI, InterDigital, Sprint, China Mobile, China Unicom, Samsung, 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S2-170725.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171256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VoWLAN architectural assumptions and requirements</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23.751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FS_VoWLAN</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S2-171103, merging S2-170788. Revised in parallel session to S2-171321.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171321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171257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 to Solution 3 - Handling lack of UE support for Multiple SA</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23.751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FS_VoWLAN</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S2-170785.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171258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 to Solution 3 - Sending QoS Bearer Info to UE</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23.751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FS_VoWLAN</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S2-170786.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171259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Key Issue #4 using WLCP for sending TFTs to UE for trusted WLAN</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23.751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FS_VoWLAN</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S2-171105. Revised in parallel session to S2-171322.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171322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171260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Evaluation of Solution 3</w:t>
            </w:r>
          </w:p>
        </w:tc>
        <w:tc>
          <w:tcPr>
            <w:tcW w:w="1559" w:type="dxa"/>
          </w:tcPr>
          <w:p w:rsidR="00EF203E" w:rsidRPr="008F6D61" w:rsidRDefault="00EF203E" w:rsidP="009402C8">
            <w:pPr>
              <w:pStyle w:val="TAL"/>
              <w:tabs>
                <w:tab w:val="clear" w:pos="284"/>
                <w:tab w:val="clear" w:pos="567"/>
              </w:tabs>
              <w:rPr>
                <w:sz w:val="16"/>
              </w:rPr>
            </w:pPr>
            <w:r w:rsidRPr="008F6D61">
              <w:rPr>
                <w:sz w:val="16"/>
              </w:rPr>
              <w:t>Nokia, Qualcomm, Huawei</w:t>
            </w:r>
          </w:p>
        </w:tc>
        <w:tc>
          <w:tcPr>
            <w:tcW w:w="891" w:type="dxa"/>
          </w:tcPr>
          <w:p w:rsidR="00EF203E" w:rsidRPr="008F6D61" w:rsidRDefault="00EF203E" w:rsidP="009402C8">
            <w:pPr>
              <w:pStyle w:val="TAL"/>
              <w:tabs>
                <w:tab w:val="clear" w:pos="284"/>
                <w:tab w:val="clear" w:pos="567"/>
              </w:tabs>
              <w:rPr>
                <w:sz w:val="16"/>
              </w:rPr>
            </w:pPr>
            <w:r w:rsidRPr="008F6D61">
              <w:rPr>
                <w:sz w:val="16"/>
              </w:rPr>
              <w:t>23.751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FS_VoWLAN</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S2-170789. Revised in parallel session to S2-171308.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171308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171261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IMS for 5G, Principles to be adopted, TS 23.501</w:t>
            </w:r>
          </w:p>
        </w:tc>
        <w:tc>
          <w:tcPr>
            <w:tcW w:w="1559" w:type="dxa"/>
          </w:tcPr>
          <w:p w:rsidR="00EF203E" w:rsidRPr="008F6D61" w:rsidRDefault="00EF203E" w:rsidP="009402C8">
            <w:pPr>
              <w:pStyle w:val="TAL"/>
              <w:tabs>
                <w:tab w:val="clear" w:pos="284"/>
                <w:tab w:val="clear" w:pos="567"/>
              </w:tabs>
              <w:rPr>
                <w:sz w:val="16"/>
              </w:rPr>
            </w:pPr>
            <w:r w:rsidRPr="008F6D61">
              <w:rPr>
                <w:sz w:val="16"/>
              </w:rPr>
              <w:t>Nokia, T-Mobile USA INC</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S2-171178, merging S2-170946. Revised in parallel session to S2-171311.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171311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171262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Discussion on the architecture to support IMS in 5G</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S2-171093.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171263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IMS for 5G, SSC mode usage. TS 23.501</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S2-171180. Revised in parallel session to S2-171312.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171312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171264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Support for voice over IMS</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S2-171185. Revised in parallel session to S2-171313.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171313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171265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to update SMS architecture and functional description</w:t>
            </w:r>
          </w:p>
        </w:tc>
        <w:tc>
          <w:tcPr>
            <w:tcW w:w="1559" w:type="dxa"/>
          </w:tcPr>
          <w:p w:rsidR="00EF203E" w:rsidRPr="008F6D61" w:rsidRDefault="00EF203E" w:rsidP="009402C8">
            <w:pPr>
              <w:pStyle w:val="TAL"/>
              <w:tabs>
                <w:tab w:val="clear" w:pos="284"/>
                <w:tab w:val="clear" w:pos="567"/>
              </w:tabs>
              <w:rPr>
                <w:sz w:val="16"/>
              </w:rPr>
            </w:pPr>
            <w:r w:rsidRPr="008F6D61">
              <w:rPr>
                <w:sz w:val="16"/>
              </w:rPr>
              <w:t>Nokia, Qualcomm, Huawei</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S2-171016, merging S2-170826 and S2-170987. Revised in parallel session to S2-171307.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171307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171266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SMS procedure for TS 23.502</w:t>
            </w:r>
          </w:p>
        </w:tc>
        <w:tc>
          <w:tcPr>
            <w:tcW w:w="1559" w:type="dxa"/>
          </w:tcPr>
          <w:p w:rsidR="00EF203E" w:rsidRPr="008F6D61" w:rsidRDefault="00EF203E" w:rsidP="009402C8">
            <w:pPr>
              <w:pStyle w:val="TAL"/>
              <w:tabs>
                <w:tab w:val="clear" w:pos="284"/>
                <w:tab w:val="clear" w:pos="567"/>
              </w:tabs>
              <w:rPr>
                <w:sz w:val="16"/>
              </w:rPr>
            </w:pPr>
            <w:r w:rsidRPr="008F6D61">
              <w:rPr>
                <w:sz w:val="16"/>
              </w:rPr>
              <w:t>Nokia, Qualcomm, Huawei</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S2-171181, merging S2-170824 and S2-170988. Revised in parallel session to S2-171309.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171309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171267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Location Services Revision for 5G System Architecture</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S2-170820. 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171268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Location Services for 5G System Procedures</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S2-170821. WITHDRAWN (not provided)</w:t>
            </w:r>
          </w:p>
        </w:tc>
        <w:tc>
          <w:tcPr>
            <w:tcW w:w="1554" w:type="dxa"/>
          </w:tcPr>
          <w:p w:rsidR="00EF203E" w:rsidRPr="008F6D61" w:rsidRDefault="00EF203E" w:rsidP="009402C8">
            <w:pPr>
              <w:pStyle w:val="TAL"/>
              <w:tabs>
                <w:tab w:val="clear" w:pos="284"/>
                <w:tab w:val="clear" w:pos="567"/>
              </w:tabs>
              <w:rPr>
                <w:sz w:val="16"/>
              </w:rPr>
            </w:pPr>
            <w:r w:rsidRPr="008F6D61">
              <w:rPr>
                <w:sz w:val="16"/>
              </w:rPr>
              <w:t>Withdrawn</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171269</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LS out on PWS support in 5G Core</w:t>
            </w:r>
          </w:p>
        </w:tc>
        <w:tc>
          <w:tcPr>
            <w:tcW w:w="1559" w:type="dxa"/>
          </w:tcPr>
          <w:p w:rsidR="00EF203E" w:rsidRPr="008F6D61" w:rsidRDefault="00EF203E" w:rsidP="009402C8">
            <w:pPr>
              <w:pStyle w:val="TAL"/>
              <w:tabs>
                <w:tab w:val="clear" w:pos="284"/>
                <w:tab w:val="clear" w:pos="567"/>
              </w:tabs>
              <w:rPr>
                <w:sz w:val="16"/>
              </w:rPr>
            </w:pPr>
            <w:r w:rsidRPr="008F6D61">
              <w:rPr>
                <w:sz w:val="16"/>
              </w:rPr>
              <w:t>KDDI Corporation</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S2-170911. Revised in parallel session to S2-171310.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171310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171270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5G MPS Material for Subclause 5.16.5</w:t>
            </w:r>
          </w:p>
        </w:tc>
        <w:tc>
          <w:tcPr>
            <w:tcW w:w="1559" w:type="dxa"/>
          </w:tcPr>
          <w:p w:rsidR="00EF203E" w:rsidRPr="008F6D61" w:rsidRDefault="00EF203E" w:rsidP="009402C8">
            <w:pPr>
              <w:pStyle w:val="TAL"/>
              <w:tabs>
                <w:tab w:val="clear" w:pos="284"/>
                <w:tab w:val="clear" w:pos="567"/>
              </w:tabs>
              <w:rPr>
                <w:sz w:val="16"/>
              </w:rPr>
            </w:pPr>
            <w:r w:rsidRPr="008F6D61">
              <w:rPr>
                <w:sz w:val="16"/>
              </w:rPr>
              <w:t>Applied Communication Sciences</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S2-170939.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171271</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23.303 CR0325R1 (Rel-15, 'B'): Inclusion of WLAN direct discovery technologies as an alternative for ProSe Direct Discovery: NAN specific part</w:t>
            </w:r>
          </w:p>
        </w:tc>
        <w:tc>
          <w:tcPr>
            <w:tcW w:w="1559" w:type="dxa"/>
          </w:tcPr>
          <w:p w:rsidR="00EF203E" w:rsidRPr="008F6D61" w:rsidRDefault="00EF203E" w:rsidP="009402C8">
            <w:pPr>
              <w:pStyle w:val="TAL"/>
              <w:tabs>
                <w:tab w:val="clear" w:pos="284"/>
                <w:tab w:val="clear" w:pos="567"/>
              </w:tabs>
              <w:rPr>
                <w:sz w:val="16"/>
              </w:rPr>
            </w:pPr>
            <w:r w:rsidRPr="008F6D61">
              <w:rPr>
                <w:sz w:val="16"/>
              </w:rPr>
              <w:t>Intel, Telecom Italia, Deutsche Telekom, KPN</w:t>
            </w:r>
          </w:p>
        </w:tc>
        <w:tc>
          <w:tcPr>
            <w:tcW w:w="891" w:type="dxa"/>
          </w:tcPr>
          <w:p w:rsidR="00EF203E" w:rsidRPr="008F6D61" w:rsidRDefault="00EF203E" w:rsidP="009402C8">
            <w:pPr>
              <w:pStyle w:val="TAL"/>
              <w:tabs>
                <w:tab w:val="clear" w:pos="284"/>
                <w:tab w:val="clear" w:pos="567"/>
              </w:tabs>
              <w:rPr>
                <w:sz w:val="16"/>
              </w:rPr>
            </w:pPr>
            <w:r w:rsidRPr="008F6D61">
              <w:rPr>
                <w:sz w:val="16"/>
              </w:rPr>
              <w:t>23.303</w:t>
            </w:r>
          </w:p>
        </w:tc>
        <w:tc>
          <w:tcPr>
            <w:tcW w:w="607" w:type="dxa"/>
          </w:tcPr>
          <w:p w:rsidR="00EF203E" w:rsidRPr="008F6D61" w:rsidRDefault="00EF203E" w:rsidP="009402C8">
            <w:pPr>
              <w:pStyle w:val="TAL"/>
              <w:tabs>
                <w:tab w:val="clear" w:pos="284"/>
                <w:tab w:val="clear" w:pos="567"/>
              </w:tabs>
              <w:rPr>
                <w:sz w:val="16"/>
              </w:rPr>
            </w:pPr>
            <w:r w:rsidRPr="008F6D61">
              <w:rPr>
                <w:sz w:val="16"/>
              </w:rPr>
              <w:t>0325</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14.1.0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S2-170817. Revised in parallel session to S2-171273.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171273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171272</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23.303 CR0324R1 (Rel-15, 'B'): Inclusion of WLAN direct discovery technologies as an alternative for ProSe Direct Discovery: WLAN technology agnostic part</w:t>
            </w:r>
          </w:p>
        </w:tc>
        <w:tc>
          <w:tcPr>
            <w:tcW w:w="1559" w:type="dxa"/>
          </w:tcPr>
          <w:p w:rsidR="00EF203E" w:rsidRPr="008F6D61" w:rsidRDefault="00EF203E" w:rsidP="009402C8">
            <w:pPr>
              <w:pStyle w:val="TAL"/>
              <w:tabs>
                <w:tab w:val="clear" w:pos="284"/>
                <w:tab w:val="clear" w:pos="567"/>
              </w:tabs>
              <w:rPr>
                <w:sz w:val="16"/>
              </w:rPr>
            </w:pPr>
            <w:r w:rsidRPr="008F6D61">
              <w:rPr>
                <w:sz w:val="16"/>
              </w:rPr>
              <w:t>Intel, Deutsche Telekom, KPN</w:t>
            </w:r>
          </w:p>
        </w:tc>
        <w:tc>
          <w:tcPr>
            <w:tcW w:w="891" w:type="dxa"/>
          </w:tcPr>
          <w:p w:rsidR="00EF203E" w:rsidRPr="008F6D61" w:rsidRDefault="00EF203E" w:rsidP="009402C8">
            <w:pPr>
              <w:pStyle w:val="TAL"/>
              <w:tabs>
                <w:tab w:val="clear" w:pos="284"/>
                <w:tab w:val="clear" w:pos="567"/>
              </w:tabs>
              <w:rPr>
                <w:sz w:val="16"/>
              </w:rPr>
            </w:pPr>
            <w:r w:rsidRPr="008F6D61">
              <w:rPr>
                <w:sz w:val="16"/>
              </w:rPr>
              <w:t>23.303</w:t>
            </w:r>
          </w:p>
        </w:tc>
        <w:tc>
          <w:tcPr>
            <w:tcW w:w="607" w:type="dxa"/>
          </w:tcPr>
          <w:p w:rsidR="00EF203E" w:rsidRPr="008F6D61" w:rsidRDefault="00EF203E" w:rsidP="009402C8">
            <w:pPr>
              <w:pStyle w:val="TAL"/>
              <w:tabs>
                <w:tab w:val="clear" w:pos="284"/>
                <w:tab w:val="clear" w:pos="567"/>
              </w:tabs>
              <w:rPr>
                <w:sz w:val="16"/>
              </w:rPr>
            </w:pPr>
            <w:r w:rsidRPr="008F6D61">
              <w:rPr>
                <w:sz w:val="16"/>
              </w:rPr>
              <w:t>0324</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14.1.0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S2-170816. Revised in parallel session to S2-171302.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171302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171273</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23.303 CR0325R2 (Rel-15, 'B'): </w:t>
            </w:r>
            <w:r w:rsidRPr="008F6D61">
              <w:rPr>
                <w:sz w:val="16"/>
              </w:rPr>
              <w:lastRenderedPageBreak/>
              <w:t>Inclusion of WLAN direct discovery technologies as an alternative for ProSe Direct Discovery: NAN specific part</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 xml:space="preserve">Intel, Telecom Italia, Deutsche </w:t>
            </w:r>
            <w:r w:rsidRPr="008F6D61">
              <w:rPr>
                <w:sz w:val="16"/>
              </w:rPr>
              <w:lastRenderedPageBreak/>
              <w:t>Telekom, KPN</w:t>
            </w:r>
          </w:p>
        </w:tc>
        <w:tc>
          <w:tcPr>
            <w:tcW w:w="891" w:type="dxa"/>
          </w:tcPr>
          <w:p w:rsidR="00EF203E" w:rsidRPr="008F6D61" w:rsidRDefault="00EF203E" w:rsidP="009402C8">
            <w:pPr>
              <w:pStyle w:val="TAL"/>
              <w:tabs>
                <w:tab w:val="clear" w:pos="284"/>
                <w:tab w:val="clear" w:pos="567"/>
              </w:tabs>
              <w:rPr>
                <w:sz w:val="16"/>
              </w:rPr>
            </w:pPr>
            <w:r w:rsidRPr="008F6D61">
              <w:rPr>
                <w:sz w:val="16"/>
              </w:rPr>
              <w:lastRenderedPageBreak/>
              <w:t>23.303</w:t>
            </w:r>
          </w:p>
        </w:tc>
        <w:tc>
          <w:tcPr>
            <w:tcW w:w="607" w:type="dxa"/>
          </w:tcPr>
          <w:p w:rsidR="00EF203E" w:rsidRPr="008F6D61" w:rsidRDefault="00EF203E" w:rsidP="009402C8">
            <w:pPr>
              <w:pStyle w:val="TAL"/>
              <w:tabs>
                <w:tab w:val="clear" w:pos="284"/>
                <w:tab w:val="clear" w:pos="567"/>
              </w:tabs>
              <w:rPr>
                <w:sz w:val="16"/>
              </w:rPr>
            </w:pPr>
            <w:r w:rsidRPr="008F6D61">
              <w:rPr>
                <w:sz w:val="16"/>
              </w:rPr>
              <w:t>0325</w:t>
            </w:r>
          </w:p>
        </w:tc>
        <w:tc>
          <w:tcPr>
            <w:tcW w:w="631" w:type="dxa"/>
          </w:tcPr>
          <w:p w:rsidR="00EF203E" w:rsidRPr="008F6D61" w:rsidRDefault="00EF203E" w:rsidP="009402C8">
            <w:pPr>
              <w:pStyle w:val="TAL"/>
              <w:tabs>
                <w:tab w:val="clear" w:pos="284"/>
                <w:tab w:val="clear" w:pos="567"/>
              </w:tabs>
              <w:rPr>
                <w:sz w:val="16"/>
              </w:rPr>
            </w:pPr>
            <w:r w:rsidRPr="008F6D61">
              <w:rPr>
                <w:sz w:val="16"/>
              </w:rPr>
              <w:t>2</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14.1.0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 xml:space="preserve">Revision of S2-171271. Endorsed </w:t>
            </w:r>
            <w:r w:rsidRPr="008F6D61">
              <w:rPr>
                <w:sz w:val="16"/>
              </w:rPr>
              <w:lastRenderedPageBreak/>
              <w:t>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Endorsed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171274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Transport mode vs Tunnel mode</w:t>
            </w:r>
          </w:p>
        </w:tc>
        <w:tc>
          <w:tcPr>
            <w:tcW w:w="1559" w:type="dxa"/>
          </w:tcPr>
          <w:p w:rsidR="00EF203E" w:rsidRPr="008F6D61" w:rsidRDefault="00EF203E" w:rsidP="009402C8">
            <w:pPr>
              <w:pStyle w:val="TAL"/>
              <w:tabs>
                <w:tab w:val="clear" w:pos="284"/>
                <w:tab w:val="clear" w:pos="567"/>
              </w:tabs>
              <w:rPr>
                <w:sz w:val="16"/>
              </w:rPr>
            </w:pPr>
            <w:r w:rsidRPr="008F6D61">
              <w:rPr>
                <w:sz w:val="16"/>
              </w:rPr>
              <w:t>Motorola Mobility, Lenovo, Broadcom</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S2-170861.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171275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Updates to Non-3GPP Access general concepts sectio</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S2-171109.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171276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Correction on Non-3GPP Access</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S2-171120.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171277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update of clause 4.2.7.1 General Concepts to Support Non-3GPP Access</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 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S2-170998.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171278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non-3PP protocol stacks</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S2-170893.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171279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for structural update of n3Ga architecture</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S2-171020, merging S2-171134.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171280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Roaming considerations for non-3GPP access support</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S2-170741. Revised in parallel session to S2-171304.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171304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171281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Non-seamless offload via N3G</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S2-171140. Revised in parallel session to S2-171303.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171303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171282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Updates to registration via untrusted non-3GPP Access</w:t>
            </w:r>
          </w:p>
        </w:tc>
        <w:tc>
          <w:tcPr>
            <w:tcW w:w="1559" w:type="dxa"/>
          </w:tcPr>
          <w:p w:rsidR="00EF203E" w:rsidRPr="008F6D61" w:rsidRDefault="00EF203E" w:rsidP="009402C8">
            <w:pPr>
              <w:pStyle w:val="TAL"/>
              <w:tabs>
                <w:tab w:val="clear" w:pos="284"/>
                <w:tab w:val="clear" w:pos="567"/>
              </w:tabs>
              <w:rPr>
                <w:sz w:val="16"/>
              </w:rPr>
            </w:pPr>
            <w:r w:rsidRPr="008F6D61">
              <w:rPr>
                <w:sz w:val="16"/>
              </w:rPr>
              <w:t>Motorola Mobility, Lenovo</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S2-170862, merging S2-170894 and S2-171139.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w:t>
            </w:r>
            <w:r w:rsidRPr="008F6D61">
              <w:rPr>
                <w:sz w:val="16"/>
              </w:rPr>
              <w:lastRenderedPageBreak/>
              <w:t>10</w:t>
            </w:r>
          </w:p>
        </w:tc>
        <w:tc>
          <w:tcPr>
            <w:tcW w:w="1134" w:type="dxa"/>
          </w:tcPr>
          <w:p w:rsidR="00EF203E" w:rsidRPr="008F6D61" w:rsidRDefault="00EF203E" w:rsidP="009402C8">
            <w:pPr>
              <w:pStyle w:val="TAL"/>
              <w:tabs>
                <w:tab w:val="clear" w:pos="284"/>
                <w:tab w:val="clear" w:pos="567"/>
              </w:tabs>
              <w:rPr>
                <w:sz w:val="16"/>
              </w:rPr>
            </w:pPr>
            <w:r w:rsidRPr="008F6D61">
              <w:rPr>
                <w:sz w:val="16"/>
              </w:rPr>
              <w:lastRenderedPageBreak/>
              <w:t>S2</w:t>
            </w:r>
            <w:r w:rsidRPr="008F6D61">
              <w:rPr>
                <w:sz w:val="16"/>
              </w:rPr>
              <w:noBreakHyphen/>
              <w:t>171283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Procedures for </w:t>
            </w:r>
            <w:r w:rsidRPr="008F6D61">
              <w:rPr>
                <w:sz w:val="16"/>
              </w:rPr>
              <w:lastRenderedPageBreak/>
              <w:t>roaming support for non-3GPP access support</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 xml:space="preserve">Qualcomm </w:t>
            </w:r>
            <w:r w:rsidRPr="008F6D61">
              <w:rPr>
                <w:sz w:val="16"/>
              </w:rPr>
              <w:lastRenderedPageBreak/>
              <w:t>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lastRenderedPageBreak/>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w:t>
            </w:r>
            <w:r w:rsidRPr="008F6D61">
              <w:rPr>
                <w:sz w:val="16"/>
              </w:rPr>
              <w:lastRenderedPageBreak/>
              <w:t>170740. Revised in parallel session to S2-171305.</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171305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171284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Robustness Index - UE centric solution - Solution for Key issue 1</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23.759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FS_eVoLP</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S2-170781.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171285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Robustness Index - Network centric solution - Solution for Key issue 1</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23.759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FS_eVoLP</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S2-170782.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171286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for Key Issue #1 of FS_eVoLP</w:t>
            </w:r>
          </w:p>
        </w:tc>
        <w:tc>
          <w:tcPr>
            <w:tcW w:w="1559" w:type="dxa"/>
          </w:tcPr>
          <w:p w:rsidR="00EF203E" w:rsidRPr="008F6D61" w:rsidRDefault="00EF203E" w:rsidP="009402C8">
            <w:pPr>
              <w:pStyle w:val="TAL"/>
              <w:tabs>
                <w:tab w:val="clear" w:pos="284"/>
                <w:tab w:val="clear" w:pos="567"/>
              </w:tabs>
              <w:rPr>
                <w:sz w:val="16"/>
              </w:rPr>
            </w:pPr>
            <w:r w:rsidRPr="008F6D61">
              <w:rPr>
                <w:sz w:val="16"/>
              </w:rPr>
              <w:t>Intel, Huawei, Qualcomm, Nokia, ZTE</w:t>
            </w:r>
          </w:p>
        </w:tc>
        <w:tc>
          <w:tcPr>
            <w:tcW w:w="891" w:type="dxa"/>
          </w:tcPr>
          <w:p w:rsidR="00EF203E" w:rsidRPr="008F6D61" w:rsidRDefault="00EF203E" w:rsidP="009402C8">
            <w:pPr>
              <w:pStyle w:val="TAL"/>
              <w:tabs>
                <w:tab w:val="clear" w:pos="284"/>
                <w:tab w:val="clear" w:pos="567"/>
              </w:tabs>
              <w:rPr>
                <w:sz w:val="16"/>
              </w:rPr>
            </w:pPr>
            <w:r w:rsidRPr="008F6D61">
              <w:rPr>
                <w:sz w:val="16"/>
              </w:rPr>
              <w:t>23.759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FS_eVoLP</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S2-170839, merging S2-170865, S2-170866, S2-170883 and S2-171175. Revised in parallel session to S2-171324.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171324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171287</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23.228 CR1170R2 (Rel-14, 'F'): Alignment with CT WG3 for support for subscription to changes to IP-CAN by P-CSCF at IMS session setup.</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23.228</w:t>
            </w:r>
          </w:p>
        </w:tc>
        <w:tc>
          <w:tcPr>
            <w:tcW w:w="607" w:type="dxa"/>
          </w:tcPr>
          <w:p w:rsidR="00EF203E" w:rsidRPr="008F6D61" w:rsidRDefault="00EF203E" w:rsidP="009402C8">
            <w:pPr>
              <w:pStyle w:val="TAL"/>
              <w:tabs>
                <w:tab w:val="clear" w:pos="284"/>
                <w:tab w:val="clear" w:pos="567"/>
              </w:tabs>
              <w:rPr>
                <w:sz w:val="16"/>
              </w:rPr>
            </w:pPr>
            <w:r w:rsidRPr="008F6D61">
              <w:rPr>
                <w:sz w:val="16"/>
              </w:rPr>
              <w:t>1170</w:t>
            </w:r>
          </w:p>
        </w:tc>
        <w:tc>
          <w:tcPr>
            <w:tcW w:w="631" w:type="dxa"/>
          </w:tcPr>
          <w:p w:rsidR="00EF203E" w:rsidRPr="008F6D61" w:rsidRDefault="00EF203E" w:rsidP="009402C8">
            <w:pPr>
              <w:pStyle w:val="TAL"/>
              <w:tabs>
                <w:tab w:val="clear" w:pos="284"/>
                <w:tab w:val="clear" w:pos="567"/>
              </w:tabs>
              <w:rPr>
                <w:sz w:val="16"/>
              </w:rPr>
            </w:pPr>
            <w:r w:rsidRPr="008F6D61">
              <w:rPr>
                <w:sz w:val="16"/>
              </w:rPr>
              <w:t>2</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TEI14</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S2-171237.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171288</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23.167 CR0314R2 (Rel-14, 'F'): Clarification of functionality for interconnection of emergency call over II-NNI</w:t>
            </w:r>
          </w:p>
        </w:tc>
        <w:tc>
          <w:tcPr>
            <w:tcW w:w="1559" w:type="dxa"/>
          </w:tcPr>
          <w:p w:rsidR="00EF203E" w:rsidRPr="008F6D61" w:rsidRDefault="00EF203E" w:rsidP="009402C8">
            <w:pPr>
              <w:pStyle w:val="TAL"/>
              <w:tabs>
                <w:tab w:val="clear" w:pos="284"/>
                <w:tab w:val="clear" w:pos="567"/>
              </w:tabs>
              <w:rPr>
                <w:sz w:val="16"/>
              </w:rPr>
            </w:pPr>
            <w:r w:rsidRPr="008F6D61">
              <w:rPr>
                <w:sz w:val="16"/>
              </w:rPr>
              <w:t>NTT, NTT DOCOMO, KDDI, SoftBank, NEC, FUJITSU, OKI</w:t>
            </w:r>
          </w:p>
        </w:tc>
        <w:tc>
          <w:tcPr>
            <w:tcW w:w="891" w:type="dxa"/>
          </w:tcPr>
          <w:p w:rsidR="00EF203E" w:rsidRPr="008F6D61" w:rsidRDefault="00EF203E" w:rsidP="009402C8">
            <w:pPr>
              <w:pStyle w:val="TAL"/>
              <w:tabs>
                <w:tab w:val="clear" w:pos="284"/>
                <w:tab w:val="clear" w:pos="567"/>
              </w:tabs>
              <w:rPr>
                <w:sz w:val="16"/>
              </w:rPr>
            </w:pPr>
            <w:r w:rsidRPr="008F6D61">
              <w:rPr>
                <w:sz w:val="16"/>
              </w:rPr>
              <w:t>23.167</w:t>
            </w:r>
          </w:p>
        </w:tc>
        <w:tc>
          <w:tcPr>
            <w:tcW w:w="607" w:type="dxa"/>
          </w:tcPr>
          <w:p w:rsidR="00EF203E" w:rsidRPr="008F6D61" w:rsidRDefault="00EF203E" w:rsidP="009402C8">
            <w:pPr>
              <w:pStyle w:val="TAL"/>
              <w:tabs>
                <w:tab w:val="clear" w:pos="284"/>
                <w:tab w:val="clear" w:pos="567"/>
              </w:tabs>
              <w:rPr>
                <w:sz w:val="16"/>
              </w:rPr>
            </w:pPr>
            <w:r w:rsidRPr="008F6D61">
              <w:rPr>
                <w:sz w:val="16"/>
              </w:rPr>
              <w:t>0314</w:t>
            </w:r>
          </w:p>
        </w:tc>
        <w:tc>
          <w:tcPr>
            <w:tcW w:w="631" w:type="dxa"/>
          </w:tcPr>
          <w:p w:rsidR="00EF203E" w:rsidRPr="008F6D61" w:rsidRDefault="00EF203E" w:rsidP="009402C8">
            <w:pPr>
              <w:pStyle w:val="TAL"/>
              <w:tabs>
                <w:tab w:val="clear" w:pos="284"/>
                <w:tab w:val="clear" w:pos="567"/>
              </w:tabs>
              <w:rPr>
                <w:sz w:val="16"/>
              </w:rPr>
            </w:pPr>
            <w:r w:rsidRPr="008F6D61">
              <w:rPr>
                <w:sz w:val="16"/>
              </w:rPr>
              <w:t>2</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EMC1, TEI14</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S2-171238.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171289</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LS to GSMA on Roaming Interface</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Created in parallel session. Revised in parallel session to S2-171317.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171317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171290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Roaming impacts on Policy</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S2-170976.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171291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The role of the UDR in the Policy Framework</w:t>
            </w:r>
          </w:p>
        </w:tc>
        <w:tc>
          <w:tcPr>
            <w:tcW w:w="1559" w:type="dxa"/>
          </w:tcPr>
          <w:p w:rsidR="00EF203E" w:rsidRPr="008F6D61" w:rsidRDefault="00EF203E" w:rsidP="009402C8">
            <w:pPr>
              <w:pStyle w:val="TAL"/>
              <w:tabs>
                <w:tab w:val="clear" w:pos="284"/>
                <w:tab w:val="clear" w:pos="567"/>
              </w:tabs>
              <w:rPr>
                <w:sz w:val="16"/>
              </w:rPr>
            </w:pPr>
            <w:r w:rsidRPr="008F6D61">
              <w:rPr>
                <w:sz w:val="16"/>
              </w:rPr>
              <w:t>Ericsson, Oracle, 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S2-170798. Revised in parallel session to S2-171316.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171316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171292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Including the NEF and PFDF in the PCC architecture</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 xml:space="preserve">Revision of S2-171117. Revised in parallel session to </w:t>
            </w:r>
            <w:r w:rsidRPr="008F6D61">
              <w:rPr>
                <w:sz w:val="16"/>
              </w:rPr>
              <w:lastRenderedPageBreak/>
              <w:t>S2-171318.</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171318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171293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Distribution of Policy Framework Enforcement Points into Network Functions</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S2-170799. Revised in parallel session to S2-171319.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171319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171294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Network Data Analytics</w:t>
            </w:r>
          </w:p>
        </w:tc>
        <w:tc>
          <w:tcPr>
            <w:tcW w:w="1559" w:type="dxa"/>
          </w:tcPr>
          <w:p w:rsidR="00EF203E" w:rsidRPr="008F6D61" w:rsidRDefault="00EF203E" w:rsidP="009402C8">
            <w:pPr>
              <w:pStyle w:val="TAL"/>
              <w:tabs>
                <w:tab w:val="clear" w:pos="284"/>
                <w:tab w:val="clear" w:pos="567"/>
              </w:tabs>
              <w:rPr>
                <w:sz w:val="16"/>
              </w:rPr>
            </w:pPr>
            <w:r w:rsidRPr="008F6D61">
              <w:rPr>
                <w:sz w:val="16"/>
              </w:rPr>
              <w:t>AT&amp;T, Huawei, ZTE, Oracle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S2-170808. Revised in parallel session to S2-171320.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171320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171295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Addition of PCC rules and AMC rules</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S2-171087.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171296</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Key issue on Access Restriction feature handling in EPS</w:t>
            </w:r>
          </w:p>
        </w:tc>
        <w:tc>
          <w:tcPr>
            <w:tcW w:w="1559" w:type="dxa"/>
          </w:tcPr>
          <w:p w:rsidR="00EF203E" w:rsidRPr="008F6D61" w:rsidRDefault="00EF203E" w:rsidP="009402C8">
            <w:pPr>
              <w:pStyle w:val="TAL"/>
              <w:tabs>
                <w:tab w:val="clear" w:pos="284"/>
                <w:tab w:val="clear" w:pos="567"/>
              </w:tabs>
              <w:rPr>
                <w:sz w:val="16"/>
              </w:rPr>
            </w:pPr>
            <w:r w:rsidRPr="008F6D61">
              <w:rPr>
                <w:sz w:val="16"/>
              </w:rPr>
              <w:t>NEC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S2-171246.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171297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Adding a key issue 'Unlicensed spectrum handling in PCC'</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23.729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S2-171247.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171298</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Key issue #1: Use of RAT type IE per bearer for unlicensed spectrum identification</w:t>
            </w:r>
          </w:p>
        </w:tc>
        <w:tc>
          <w:tcPr>
            <w:tcW w:w="1559" w:type="dxa"/>
          </w:tcPr>
          <w:p w:rsidR="00EF203E" w:rsidRPr="008F6D61" w:rsidRDefault="00EF203E" w:rsidP="009402C8">
            <w:pPr>
              <w:pStyle w:val="TAL"/>
              <w:tabs>
                <w:tab w:val="clear" w:pos="284"/>
                <w:tab w:val="clear" w:pos="567"/>
              </w:tabs>
              <w:rPr>
                <w:sz w:val="16"/>
              </w:rPr>
            </w:pPr>
            <w:r w:rsidRPr="008F6D61">
              <w:rPr>
                <w:sz w:val="16"/>
              </w:rPr>
              <w:t>NEC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S2-171249. Revised to S2-171605.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171605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171299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Secondary RAT reporting to CN</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 KDDI</w:t>
            </w:r>
          </w:p>
        </w:tc>
        <w:tc>
          <w:tcPr>
            <w:tcW w:w="891" w:type="dxa"/>
          </w:tcPr>
          <w:p w:rsidR="00EF203E" w:rsidRPr="008F6D61" w:rsidRDefault="00EF203E" w:rsidP="009402C8">
            <w:pPr>
              <w:pStyle w:val="TAL"/>
              <w:tabs>
                <w:tab w:val="clear" w:pos="284"/>
                <w:tab w:val="clear" w:pos="567"/>
              </w:tabs>
              <w:rPr>
                <w:sz w:val="16"/>
              </w:rPr>
            </w:pPr>
            <w:r w:rsidRPr="008F6D61">
              <w:rPr>
                <w:sz w:val="16"/>
              </w:rPr>
              <w:t>23.729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S2-171250.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171300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P-CR to TR 23.729: Solution for licensed vs unlicensed spectrum differentiated charging</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23.729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S2-171251.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171301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Key issue #3: Unlicensed data usage reporting activation/deactivation taking node capability into account</w:t>
            </w:r>
          </w:p>
        </w:tc>
        <w:tc>
          <w:tcPr>
            <w:tcW w:w="1559" w:type="dxa"/>
          </w:tcPr>
          <w:p w:rsidR="00EF203E" w:rsidRPr="008F6D61" w:rsidRDefault="00EF203E" w:rsidP="009402C8">
            <w:pPr>
              <w:pStyle w:val="TAL"/>
              <w:tabs>
                <w:tab w:val="clear" w:pos="284"/>
                <w:tab w:val="clear" w:pos="567"/>
              </w:tabs>
              <w:rPr>
                <w:sz w:val="16"/>
              </w:rPr>
            </w:pPr>
            <w:r w:rsidRPr="008F6D61">
              <w:rPr>
                <w:sz w:val="16"/>
              </w:rPr>
              <w:t>NEC</w:t>
            </w:r>
          </w:p>
        </w:tc>
        <w:tc>
          <w:tcPr>
            <w:tcW w:w="891" w:type="dxa"/>
          </w:tcPr>
          <w:p w:rsidR="00EF203E" w:rsidRPr="008F6D61" w:rsidRDefault="00EF203E" w:rsidP="009402C8">
            <w:pPr>
              <w:pStyle w:val="TAL"/>
              <w:tabs>
                <w:tab w:val="clear" w:pos="284"/>
                <w:tab w:val="clear" w:pos="567"/>
              </w:tabs>
              <w:rPr>
                <w:sz w:val="16"/>
              </w:rPr>
            </w:pPr>
            <w:r w:rsidRPr="008F6D61">
              <w:rPr>
                <w:sz w:val="16"/>
              </w:rPr>
              <w:t>23.729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S2-171253.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171302</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23.303 CR0324R2 (Rel-15, 'B'): Inclusion of WLAN direct discovery technologies as an alternative for ProSe </w:t>
            </w:r>
            <w:r w:rsidRPr="008F6D61">
              <w:rPr>
                <w:sz w:val="16"/>
              </w:rPr>
              <w:lastRenderedPageBreak/>
              <w:t>Direct Discovery: WLAN technology agnostic part</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Intel, Deutsche Telekom, KPN</w:t>
            </w:r>
          </w:p>
        </w:tc>
        <w:tc>
          <w:tcPr>
            <w:tcW w:w="891" w:type="dxa"/>
          </w:tcPr>
          <w:p w:rsidR="00EF203E" w:rsidRPr="008F6D61" w:rsidRDefault="00EF203E" w:rsidP="009402C8">
            <w:pPr>
              <w:pStyle w:val="TAL"/>
              <w:tabs>
                <w:tab w:val="clear" w:pos="284"/>
                <w:tab w:val="clear" w:pos="567"/>
              </w:tabs>
              <w:rPr>
                <w:sz w:val="16"/>
              </w:rPr>
            </w:pPr>
            <w:r w:rsidRPr="008F6D61">
              <w:rPr>
                <w:sz w:val="16"/>
              </w:rPr>
              <w:t>23.303</w:t>
            </w:r>
          </w:p>
        </w:tc>
        <w:tc>
          <w:tcPr>
            <w:tcW w:w="607" w:type="dxa"/>
          </w:tcPr>
          <w:p w:rsidR="00EF203E" w:rsidRPr="008F6D61" w:rsidRDefault="00EF203E" w:rsidP="009402C8">
            <w:pPr>
              <w:pStyle w:val="TAL"/>
              <w:tabs>
                <w:tab w:val="clear" w:pos="284"/>
                <w:tab w:val="clear" w:pos="567"/>
              </w:tabs>
              <w:rPr>
                <w:sz w:val="16"/>
              </w:rPr>
            </w:pPr>
            <w:r w:rsidRPr="008F6D61">
              <w:rPr>
                <w:sz w:val="16"/>
              </w:rPr>
              <w:t>0324</w:t>
            </w:r>
          </w:p>
        </w:tc>
        <w:tc>
          <w:tcPr>
            <w:tcW w:w="631" w:type="dxa"/>
          </w:tcPr>
          <w:p w:rsidR="00EF203E" w:rsidRPr="008F6D61" w:rsidRDefault="00EF203E" w:rsidP="009402C8">
            <w:pPr>
              <w:pStyle w:val="TAL"/>
              <w:tabs>
                <w:tab w:val="clear" w:pos="284"/>
                <w:tab w:val="clear" w:pos="567"/>
              </w:tabs>
              <w:rPr>
                <w:sz w:val="16"/>
              </w:rPr>
            </w:pPr>
            <w:r w:rsidRPr="008F6D61">
              <w:rPr>
                <w:sz w:val="16"/>
              </w:rPr>
              <w:t>2</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14.1.0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S2-171272. Endorsed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Endorsed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171303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Non-seamless offload via N3G</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S2-171281.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171304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Roaming considerations for non-3GPP access support</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S2-171280.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171305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Procedures for roaming support for non-3GPP access support</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S2-171283.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171306</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LS on eVoLP parameters</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FS_eVoLP</w:t>
            </w:r>
          </w:p>
        </w:tc>
        <w:tc>
          <w:tcPr>
            <w:tcW w:w="1595" w:type="dxa"/>
          </w:tcPr>
          <w:p w:rsidR="00EF203E" w:rsidRPr="008F6D61" w:rsidRDefault="00EF203E" w:rsidP="009402C8">
            <w:pPr>
              <w:pStyle w:val="TAL"/>
              <w:tabs>
                <w:tab w:val="clear" w:pos="284"/>
                <w:tab w:val="clear" w:pos="567"/>
              </w:tabs>
              <w:rPr>
                <w:sz w:val="16"/>
              </w:rPr>
            </w:pPr>
            <w:r w:rsidRPr="008F6D61">
              <w:rPr>
                <w:sz w:val="16"/>
              </w:rPr>
              <w:t>Created in parallel session. Revised in parallel session to S2-171323.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171323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171307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to update SMS architecture and functional description</w:t>
            </w:r>
          </w:p>
        </w:tc>
        <w:tc>
          <w:tcPr>
            <w:tcW w:w="1559" w:type="dxa"/>
          </w:tcPr>
          <w:p w:rsidR="00EF203E" w:rsidRPr="008F6D61" w:rsidRDefault="00EF203E" w:rsidP="009402C8">
            <w:pPr>
              <w:pStyle w:val="TAL"/>
              <w:tabs>
                <w:tab w:val="clear" w:pos="284"/>
                <w:tab w:val="clear" w:pos="567"/>
              </w:tabs>
              <w:rPr>
                <w:sz w:val="16"/>
              </w:rPr>
            </w:pPr>
            <w:r w:rsidRPr="008F6D61">
              <w:rPr>
                <w:sz w:val="16"/>
              </w:rPr>
              <w:t>Nokia, Qualcomm, Huawei</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S2-171265.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171308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Evaluation of Solution 3</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23.751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FS_VoWLAN</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S2-171260.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171309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SMS procedure for TS 23.502</w:t>
            </w:r>
          </w:p>
        </w:tc>
        <w:tc>
          <w:tcPr>
            <w:tcW w:w="1559" w:type="dxa"/>
          </w:tcPr>
          <w:p w:rsidR="00EF203E" w:rsidRPr="008F6D61" w:rsidRDefault="00EF203E" w:rsidP="009402C8">
            <w:pPr>
              <w:pStyle w:val="TAL"/>
              <w:tabs>
                <w:tab w:val="clear" w:pos="284"/>
                <w:tab w:val="clear" w:pos="567"/>
              </w:tabs>
              <w:rPr>
                <w:sz w:val="16"/>
              </w:rPr>
            </w:pPr>
            <w:r w:rsidRPr="008F6D61">
              <w:rPr>
                <w:sz w:val="16"/>
              </w:rPr>
              <w:t>Nokia, Qualcomm, Huawei</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S2-171266.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171310</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LS out on PWS support in 5G Core</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S2-171269.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171311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IMS for 5G, Principles to be adopted, TS 23.501</w:t>
            </w:r>
          </w:p>
        </w:tc>
        <w:tc>
          <w:tcPr>
            <w:tcW w:w="1559" w:type="dxa"/>
          </w:tcPr>
          <w:p w:rsidR="00EF203E" w:rsidRPr="008F6D61" w:rsidRDefault="00EF203E" w:rsidP="009402C8">
            <w:pPr>
              <w:pStyle w:val="TAL"/>
              <w:tabs>
                <w:tab w:val="clear" w:pos="284"/>
                <w:tab w:val="clear" w:pos="567"/>
              </w:tabs>
              <w:rPr>
                <w:sz w:val="16"/>
              </w:rPr>
            </w:pPr>
            <w:r w:rsidRPr="008F6D61">
              <w:rPr>
                <w:sz w:val="16"/>
              </w:rPr>
              <w:t>Nokia, T-Mobile USA INC</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S2-171261.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171312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IMS for 5G, SSC mode usage. TS 23.501</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S2-171263.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171313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Support for voice over IMS</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S2-171264.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171314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TS 23.501: Provisioning of policy </w:t>
            </w:r>
            <w:r w:rsidRPr="008F6D61">
              <w:rPr>
                <w:sz w:val="16"/>
              </w:rPr>
              <w:lastRenderedPageBreak/>
              <w:t>from PCF to UE</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 xml:space="preserve">Huawei, HiSilicon, Ericsson, Nokia, </w:t>
            </w:r>
            <w:r w:rsidRPr="008F6D61">
              <w:rPr>
                <w:sz w:val="16"/>
              </w:rPr>
              <w:lastRenderedPageBreak/>
              <w:t>KDDI, ZTE, Oracle</w:t>
            </w:r>
          </w:p>
        </w:tc>
        <w:tc>
          <w:tcPr>
            <w:tcW w:w="891" w:type="dxa"/>
          </w:tcPr>
          <w:p w:rsidR="00EF203E" w:rsidRPr="008F6D61" w:rsidRDefault="00EF203E" w:rsidP="009402C8">
            <w:pPr>
              <w:pStyle w:val="TAL"/>
              <w:tabs>
                <w:tab w:val="clear" w:pos="284"/>
                <w:tab w:val="clear" w:pos="567"/>
              </w:tabs>
              <w:rPr>
                <w:sz w:val="16"/>
              </w:rPr>
            </w:pPr>
            <w:r w:rsidRPr="008F6D61">
              <w:rPr>
                <w:sz w:val="16"/>
              </w:rPr>
              <w:lastRenderedPageBreak/>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 xml:space="preserve">Revision of S2-171254. Agreed in </w:t>
            </w:r>
            <w:r w:rsidRPr="008F6D61">
              <w:rPr>
                <w:sz w:val="16"/>
              </w:rPr>
              <w:lastRenderedPageBreak/>
              <w:t>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171316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The role of the UDR in the Policy Framework</w:t>
            </w:r>
          </w:p>
        </w:tc>
        <w:tc>
          <w:tcPr>
            <w:tcW w:w="1559" w:type="dxa"/>
          </w:tcPr>
          <w:p w:rsidR="00EF203E" w:rsidRPr="008F6D61" w:rsidRDefault="00EF203E" w:rsidP="009402C8">
            <w:pPr>
              <w:pStyle w:val="TAL"/>
              <w:tabs>
                <w:tab w:val="clear" w:pos="284"/>
                <w:tab w:val="clear" w:pos="567"/>
              </w:tabs>
              <w:rPr>
                <w:sz w:val="16"/>
              </w:rPr>
            </w:pPr>
            <w:r w:rsidRPr="008F6D61">
              <w:rPr>
                <w:sz w:val="16"/>
              </w:rPr>
              <w:t>Ericsson, Oracle, 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S2-171291.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171317</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LS to GSMA on Roaming Interface</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S2-171289. This was postponed.</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171318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Including the NEF and PFDF in the PCC architecture</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S2-171292. Revised to S2-171620.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171620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171319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Distribution of Policy Framework Enforcement Points into Network Functions</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S2-171293.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171320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Network Data Analytics</w:t>
            </w:r>
          </w:p>
        </w:tc>
        <w:tc>
          <w:tcPr>
            <w:tcW w:w="1559" w:type="dxa"/>
          </w:tcPr>
          <w:p w:rsidR="00EF203E" w:rsidRPr="008F6D61" w:rsidRDefault="00EF203E" w:rsidP="009402C8">
            <w:pPr>
              <w:pStyle w:val="TAL"/>
              <w:tabs>
                <w:tab w:val="clear" w:pos="284"/>
                <w:tab w:val="clear" w:pos="567"/>
              </w:tabs>
              <w:rPr>
                <w:sz w:val="16"/>
              </w:rPr>
            </w:pPr>
            <w:r w:rsidRPr="008F6D61">
              <w:rPr>
                <w:sz w:val="16"/>
              </w:rPr>
              <w:t>AT&amp;T, Huawei, ZTE, Oracle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S2-171294. Revised to S2-171604.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171604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171321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VoWLAN architectural assumptions and requirements</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23.751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FS_VoWLAN</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S2-171256.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171322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Key Issue #4 using WLCP for sending TFTs to UE for trusted WLAN</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23.751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FS_VoWLAN</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S2-171259.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171323</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LS on eVoLP parameters</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FS_eVoLP</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S2-171306.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6.8</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171324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for Key Issue #1 of FS_eVoLP</w:t>
            </w:r>
          </w:p>
        </w:tc>
        <w:tc>
          <w:tcPr>
            <w:tcW w:w="1559" w:type="dxa"/>
          </w:tcPr>
          <w:p w:rsidR="00EF203E" w:rsidRPr="008F6D61" w:rsidRDefault="00EF203E" w:rsidP="009402C8">
            <w:pPr>
              <w:pStyle w:val="TAL"/>
              <w:tabs>
                <w:tab w:val="clear" w:pos="284"/>
                <w:tab w:val="clear" w:pos="567"/>
              </w:tabs>
              <w:rPr>
                <w:sz w:val="16"/>
              </w:rPr>
            </w:pPr>
            <w:r w:rsidRPr="008F6D61">
              <w:rPr>
                <w:sz w:val="16"/>
              </w:rPr>
              <w:t>Intel, Huawei, Qualcomm, Nokia, ZTE</w:t>
            </w:r>
          </w:p>
        </w:tc>
        <w:tc>
          <w:tcPr>
            <w:tcW w:w="891" w:type="dxa"/>
          </w:tcPr>
          <w:p w:rsidR="00EF203E" w:rsidRPr="008F6D61" w:rsidRDefault="00EF203E" w:rsidP="009402C8">
            <w:pPr>
              <w:pStyle w:val="TAL"/>
              <w:tabs>
                <w:tab w:val="clear" w:pos="284"/>
                <w:tab w:val="clear" w:pos="567"/>
              </w:tabs>
              <w:rPr>
                <w:sz w:val="16"/>
              </w:rPr>
            </w:pPr>
            <w:r w:rsidRPr="008F6D61">
              <w:rPr>
                <w:sz w:val="16"/>
              </w:rPr>
              <w:t>23.759</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FS_eVoLP</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S2-171286.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171335</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SA WG3: Reply LS on external interface for TV services</w:t>
            </w:r>
          </w:p>
        </w:tc>
        <w:tc>
          <w:tcPr>
            <w:tcW w:w="1559" w:type="dxa"/>
          </w:tcPr>
          <w:p w:rsidR="00EF203E" w:rsidRPr="008F6D61" w:rsidRDefault="00EF203E" w:rsidP="009402C8">
            <w:pPr>
              <w:pStyle w:val="TAL"/>
              <w:tabs>
                <w:tab w:val="clear" w:pos="284"/>
                <w:tab w:val="clear" w:pos="567"/>
              </w:tabs>
              <w:rPr>
                <w:sz w:val="16"/>
              </w:rPr>
            </w:pPr>
            <w:r w:rsidRPr="008F6D61">
              <w:rPr>
                <w:sz w:val="16"/>
              </w:rPr>
              <w:t>SA WG3</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AE_enTV-MI_MTV</w:t>
            </w:r>
          </w:p>
        </w:tc>
        <w:tc>
          <w:tcPr>
            <w:tcW w:w="1595" w:type="dxa"/>
          </w:tcPr>
          <w:p w:rsidR="00EF203E" w:rsidRPr="008F6D61" w:rsidRDefault="00EF203E" w:rsidP="009402C8">
            <w:pPr>
              <w:pStyle w:val="TAL"/>
              <w:tabs>
                <w:tab w:val="clear" w:pos="284"/>
                <w:tab w:val="clear" w:pos="567"/>
              </w:tabs>
              <w:rPr>
                <w:sz w:val="16"/>
              </w:rPr>
            </w:pPr>
            <w:r w:rsidRPr="008F6D61">
              <w:rPr>
                <w:sz w:val="16"/>
              </w:rPr>
              <w:t>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171336</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SA WG3: Reply LS to SA WG2 on standardization of Northbound SCEF API</w:t>
            </w:r>
          </w:p>
        </w:tc>
        <w:tc>
          <w:tcPr>
            <w:tcW w:w="1559" w:type="dxa"/>
          </w:tcPr>
          <w:p w:rsidR="00EF203E" w:rsidRPr="008F6D61" w:rsidRDefault="00EF203E" w:rsidP="009402C8">
            <w:pPr>
              <w:pStyle w:val="TAL"/>
              <w:tabs>
                <w:tab w:val="clear" w:pos="284"/>
                <w:tab w:val="clear" w:pos="567"/>
              </w:tabs>
              <w:rPr>
                <w:sz w:val="16"/>
              </w:rPr>
            </w:pPr>
            <w:r w:rsidRPr="008F6D61">
              <w:rPr>
                <w:sz w:val="16"/>
              </w:rPr>
              <w:t>SA WG3</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Postponed to meeting #120.</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171337</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LS from SA WG3: Response LS to S3-170084 (C1-170512) LS on security of </w:t>
            </w:r>
            <w:r w:rsidRPr="008F6D61">
              <w:rPr>
                <w:sz w:val="16"/>
              </w:rPr>
              <w:lastRenderedPageBreak/>
              <w:t>information provided via ANQP or DNS</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SA WG3</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Postponed to meeting #120</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171338</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SA WG3: LS on user plane security termination</w:t>
            </w:r>
          </w:p>
        </w:tc>
        <w:tc>
          <w:tcPr>
            <w:tcW w:w="1559" w:type="dxa"/>
          </w:tcPr>
          <w:p w:rsidR="00EF203E" w:rsidRPr="008F6D61" w:rsidRDefault="00EF203E" w:rsidP="009402C8">
            <w:pPr>
              <w:pStyle w:val="TAL"/>
              <w:tabs>
                <w:tab w:val="clear" w:pos="284"/>
                <w:tab w:val="clear" w:pos="567"/>
              </w:tabs>
              <w:rPr>
                <w:sz w:val="16"/>
              </w:rPr>
            </w:pPr>
            <w:r w:rsidRPr="008F6D61">
              <w:rPr>
                <w:sz w:val="16"/>
              </w:rPr>
              <w:t>SA WG3</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NSA, FS_NR_newRAT</w:t>
            </w:r>
          </w:p>
        </w:tc>
        <w:tc>
          <w:tcPr>
            <w:tcW w:w="1595" w:type="dxa"/>
          </w:tcPr>
          <w:p w:rsidR="00EF203E" w:rsidRPr="008F6D61" w:rsidRDefault="00EF203E" w:rsidP="009402C8">
            <w:pPr>
              <w:pStyle w:val="TAL"/>
              <w:tabs>
                <w:tab w:val="clear" w:pos="284"/>
                <w:tab w:val="clear" w:pos="567"/>
              </w:tabs>
              <w:rPr>
                <w:sz w:val="16"/>
              </w:rPr>
            </w:pPr>
            <w:r w:rsidRPr="008F6D61">
              <w:rPr>
                <w:sz w:val="16"/>
              </w:rPr>
              <w:t>Postponed to meeting #120.</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171339</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SA WG3: LS on IPSec use for non-3GPP access</w:t>
            </w:r>
          </w:p>
        </w:tc>
        <w:tc>
          <w:tcPr>
            <w:tcW w:w="1559" w:type="dxa"/>
          </w:tcPr>
          <w:p w:rsidR="00EF203E" w:rsidRPr="008F6D61" w:rsidRDefault="00EF203E" w:rsidP="009402C8">
            <w:pPr>
              <w:pStyle w:val="TAL"/>
              <w:tabs>
                <w:tab w:val="clear" w:pos="284"/>
                <w:tab w:val="clear" w:pos="567"/>
              </w:tabs>
              <w:rPr>
                <w:sz w:val="16"/>
              </w:rPr>
            </w:pPr>
            <w:r w:rsidRPr="008F6D61">
              <w:rPr>
                <w:sz w:val="16"/>
              </w:rPr>
              <w:t>SA WG3</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NSA, 5G_Ph1</w:t>
            </w:r>
          </w:p>
        </w:tc>
        <w:tc>
          <w:tcPr>
            <w:tcW w:w="1595" w:type="dxa"/>
          </w:tcPr>
          <w:p w:rsidR="00EF203E" w:rsidRPr="008F6D61" w:rsidRDefault="00EF203E" w:rsidP="009402C8">
            <w:pPr>
              <w:pStyle w:val="TAL"/>
              <w:tabs>
                <w:tab w:val="clear" w:pos="284"/>
                <w:tab w:val="clear" w:pos="567"/>
              </w:tabs>
              <w:rPr>
                <w:sz w:val="16"/>
              </w:rPr>
            </w:pPr>
            <w:r w:rsidRPr="008F6D61">
              <w:rPr>
                <w:sz w:val="16"/>
              </w:rPr>
              <w:t>Postponed to meeting #120</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171340</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SA WG3: Reply-LS on unauthenticated emergency session over Trusted WLAN</w:t>
            </w:r>
          </w:p>
        </w:tc>
        <w:tc>
          <w:tcPr>
            <w:tcW w:w="1559" w:type="dxa"/>
          </w:tcPr>
          <w:p w:rsidR="00EF203E" w:rsidRPr="008F6D61" w:rsidRDefault="00EF203E" w:rsidP="009402C8">
            <w:pPr>
              <w:pStyle w:val="TAL"/>
              <w:tabs>
                <w:tab w:val="clear" w:pos="284"/>
                <w:tab w:val="clear" w:pos="567"/>
              </w:tabs>
              <w:rPr>
                <w:sz w:val="16"/>
              </w:rPr>
            </w:pPr>
            <w:r w:rsidRPr="008F6D61">
              <w:rPr>
                <w:sz w:val="16"/>
              </w:rPr>
              <w:t>SA WG3</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SEW2-CT</w:t>
            </w:r>
          </w:p>
        </w:tc>
        <w:tc>
          <w:tcPr>
            <w:tcW w:w="1595" w:type="dxa"/>
          </w:tcPr>
          <w:p w:rsidR="00EF203E" w:rsidRPr="008F6D61" w:rsidRDefault="00EF203E" w:rsidP="009402C8">
            <w:pPr>
              <w:pStyle w:val="TAL"/>
              <w:tabs>
                <w:tab w:val="clear" w:pos="284"/>
                <w:tab w:val="clear" w:pos="567"/>
              </w:tabs>
              <w:rPr>
                <w:sz w:val="16"/>
              </w:rPr>
            </w:pPr>
            <w:r w:rsidRPr="008F6D61">
              <w:rPr>
                <w:sz w:val="16"/>
              </w:rPr>
              <w:t>Postponed to meeting #120</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171341</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SA WG3: LS response on security issues in S3-170013/R2-169115</w:t>
            </w:r>
          </w:p>
        </w:tc>
        <w:tc>
          <w:tcPr>
            <w:tcW w:w="1559" w:type="dxa"/>
          </w:tcPr>
          <w:p w:rsidR="00EF203E" w:rsidRPr="008F6D61" w:rsidRDefault="00EF203E" w:rsidP="009402C8">
            <w:pPr>
              <w:pStyle w:val="TAL"/>
              <w:tabs>
                <w:tab w:val="clear" w:pos="284"/>
                <w:tab w:val="clear" w:pos="567"/>
              </w:tabs>
              <w:rPr>
                <w:sz w:val="16"/>
              </w:rPr>
            </w:pPr>
            <w:r w:rsidRPr="008F6D61">
              <w:rPr>
                <w:sz w:val="16"/>
              </w:rPr>
              <w:t>SA WG3</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NB_IOTenh-Core</w:t>
            </w:r>
          </w:p>
        </w:tc>
        <w:tc>
          <w:tcPr>
            <w:tcW w:w="1595" w:type="dxa"/>
          </w:tcPr>
          <w:p w:rsidR="00EF203E" w:rsidRPr="008F6D61" w:rsidRDefault="00EF203E" w:rsidP="009402C8">
            <w:pPr>
              <w:pStyle w:val="TAL"/>
              <w:tabs>
                <w:tab w:val="clear" w:pos="284"/>
                <w:tab w:val="clear" w:pos="567"/>
              </w:tabs>
              <w:rPr>
                <w:sz w:val="16"/>
              </w:rPr>
            </w:pPr>
            <w:r w:rsidRPr="008F6D61">
              <w:rPr>
                <w:sz w:val="16"/>
              </w:rPr>
              <w:t>Postponed to meeting #120.</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171342</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Introduce 3GPP progress on 5G System Architecture for BBF joint Meeting</w:t>
            </w:r>
          </w:p>
        </w:tc>
        <w:tc>
          <w:tcPr>
            <w:tcW w:w="1559" w:type="dxa"/>
          </w:tcPr>
          <w:p w:rsidR="00EF203E" w:rsidRPr="008F6D61" w:rsidRDefault="00EF203E" w:rsidP="009402C8">
            <w:pPr>
              <w:pStyle w:val="TAL"/>
              <w:tabs>
                <w:tab w:val="clear" w:pos="284"/>
                <w:tab w:val="clear" w:pos="567"/>
              </w:tabs>
              <w:rPr>
                <w:sz w:val="16"/>
              </w:rPr>
            </w:pPr>
            <w:r w:rsidRPr="008F6D61">
              <w:rPr>
                <w:sz w:val="16"/>
              </w:rPr>
              <w:t>China Mobile (Rapporteur)</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S2-170813. Noted</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171343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23.502: Definitions and abbreviations</w:t>
            </w:r>
          </w:p>
        </w:tc>
        <w:tc>
          <w:tcPr>
            <w:tcW w:w="1559" w:type="dxa"/>
          </w:tcPr>
          <w:p w:rsidR="00EF203E" w:rsidRPr="008F6D61" w:rsidRDefault="00EF203E" w:rsidP="009402C8">
            <w:pPr>
              <w:pStyle w:val="TAL"/>
              <w:tabs>
                <w:tab w:val="clear" w:pos="284"/>
                <w:tab w:val="clear" w:pos="567"/>
              </w:tabs>
              <w:rPr>
                <w:sz w:val="16"/>
              </w:rPr>
            </w:pPr>
            <w:r w:rsidRPr="008F6D61">
              <w:rPr>
                <w:sz w:val="16"/>
              </w:rPr>
              <w:t>Ericsson (Editor), Nokia</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S2-170913, merging S2-171162.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171344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pCR 23.501 - Misc. corrections to the general description</w:t>
            </w:r>
          </w:p>
        </w:tc>
        <w:tc>
          <w:tcPr>
            <w:tcW w:w="1559" w:type="dxa"/>
          </w:tcPr>
          <w:p w:rsidR="00EF203E" w:rsidRPr="008F6D61" w:rsidRDefault="00EF203E" w:rsidP="009402C8">
            <w:pPr>
              <w:pStyle w:val="TAL"/>
              <w:tabs>
                <w:tab w:val="clear" w:pos="284"/>
                <w:tab w:val="clear" w:pos="567"/>
              </w:tabs>
              <w:rPr>
                <w:sz w:val="16"/>
              </w:rPr>
            </w:pPr>
            <w:r w:rsidRPr="008F6D61">
              <w:rPr>
                <w:sz w:val="16"/>
              </w:rPr>
              <w:t>MediaTek Inc.</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S2-170716.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171345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Miscellaneous updates to definitions, abbreviations and general concepts sections</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S2-171108.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171346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Updates to Reference points description (editorial)</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S2-171018.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171347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to update overall architecture</w:t>
            </w:r>
          </w:p>
        </w:tc>
        <w:tc>
          <w:tcPr>
            <w:tcW w:w="1559" w:type="dxa"/>
          </w:tcPr>
          <w:p w:rsidR="00EF203E" w:rsidRPr="008F6D61" w:rsidRDefault="00EF203E" w:rsidP="009402C8">
            <w:pPr>
              <w:pStyle w:val="TAL"/>
              <w:tabs>
                <w:tab w:val="clear" w:pos="284"/>
                <w:tab w:val="clear" w:pos="567"/>
              </w:tabs>
              <w:rPr>
                <w:sz w:val="16"/>
              </w:rPr>
            </w:pPr>
            <w:r w:rsidRPr="008F6D61">
              <w:rPr>
                <w:sz w:val="16"/>
              </w:rPr>
              <w:t>Nokia, Huawei, Telecom Italia, China Unicom, Deutsche Telekom, Samsung, AT&amp;T</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S2-171008, merging S2-171123 and S2-171036. Revised off-line in S2-171546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171546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171348</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23.285 CR0028R1 (Rel-14, 'F'): </w:t>
            </w:r>
            <w:r w:rsidRPr="008F6D61">
              <w:rPr>
                <w:sz w:val="16"/>
              </w:rPr>
              <w:lastRenderedPageBreak/>
              <w:t>Clarification for V2X charging</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 xml:space="preserve">Qualcomm Incorporated, LG </w:t>
            </w:r>
            <w:r w:rsidRPr="008F6D61">
              <w:rPr>
                <w:sz w:val="16"/>
              </w:rPr>
              <w:lastRenderedPageBreak/>
              <w:t>Electronics</w:t>
            </w:r>
          </w:p>
        </w:tc>
        <w:tc>
          <w:tcPr>
            <w:tcW w:w="891" w:type="dxa"/>
          </w:tcPr>
          <w:p w:rsidR="00EF203E" w:rsidRPr="008F6D61" w:rsidRDefault="00EF203E" w:rsidP="009402C8">
            <w:pPr>
              <w:pStyle w:val="TAL"/>
              <w:tabs>
                <w:tab w:val="clear" w:pos="284"/>
                <w:tab w:val="clear" w:pos="567"/>
              </w:tabs>
              <w:rPr>
                <w:sz w:val="16"/>
              </w:rPr>
            </w:pPr>
            <w:r w:rsidRPr="008F6D61">
              <w:rPr>
                <w:sz w:val="16"/>
              </w:rPr>
              <w:lastRenderedPageBreak/>
              <w:t>23.285</w:t>
            </w:r>
          </w:p>
        </w:tc>
        <w:tc>
          <w:tcPr>
            <w:tcW w:w="607" w:type="dxa"/>
          </w:tcPr>
          <w:p w:rsidR="00EF203E" w:rsidRPr="008F6D61" w:rsidRDefault="00EF203E" w:rsidP="009402C8">
            <w:pPr>
              <w:pStyle w:val="TAL"/>
              <w:tabs>
                <w:tab w:val="clear" w:pos="284"/>
                <w:tab w:val="clear" w:pos="567"/>
              </w:tabs>
              <w:rPr>
                <w:sz w:val="16"/>
              </w:rPr>
            </w:pPr>
            <w:r w:rsidRPr="008F6D61">
              <w:rPr>
                <w:sz w:val="16"/>
              </w:rPr>
              <w:t>0028</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14.1.0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V2XARC</w:t>
            </w:r>
          </w:p>
        </w:tc>
        <w:tc>
          <w:tcPr>
            <w:tcW w:w="1595" w:type="dxa"/>
          </w:tcPr>
          <w:p w:rsidR="00EF203E" w:rsidRPr="008F6D61" w:rsidRDefault="00EF203E" w:rsidP="009402C8">
            <w:pPr>
              <w:pStyle w:val="TAL"/>
              <w:tabs>
                <w:tab w:val="clear" w:pos="284"/>
                <w:tab w:val="clear" w:pos="567"/>
              </w:tabs>
              <w:rPr>
                <w:sz w:val="16"/>
              </w:rPr>
            </w:pPr>
            <w:r w:rsidRPr="008F6D61">
              <w:rPr>
                <w:sz w:val="16"/>
              </w:rPr>
              <w:t xml:space="preserve">Revision of S2-170908. Agreed in </w:t>
            </w:r>
            <w:r w:rsidRPr="008F6D61">
              <w:rPr>
                <w:sz w:val="16"/>
              </w:rPr>
              <w:lastRenderedPageBreak/>
              <w:t>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171349</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Reply LS on charging support for V2X Communication</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V2XARC</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S2-170901.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171350</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23.285 CR0029R1 (Rel-14, 'B'): Clarification for V2X Security</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23.285</w:t>
            </w:r>
          </w:p>
        </w:tc>
        <w:tc>
          <w:tcPr>
            <w:tcW w:w="607" w:type="dxa"/>
          </w:tcPr>
          <w:p w:rsidR="00EF203E" w:rsidRPr="008F6D61" w:rsidRDefault="00EF203E" w:rsidP="009402C8">
            <w:pPr>
              <w:pStyle w:val="TAL"/>
              <w:tabs>
                <w:tab w:val="clear" w:pos="284"/>
                <w:tab w:val="clear" w:pos="567"/>
              </w:tabs>
              <w:rPr>
                <w:sz w:val="16"/>
              </w:rPr>
            </w:pPr>
            <w:r w:rsidRPr="008F6D61">
              <w:rPr>
                <w:sz w:val="16"/>
              </w:rPr>
              <w:t>0029</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14.1.0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V2XARC</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S2-170909.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171351</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23.285 CR0025R3 (Rel-14, 'F'): Clarify IP routing of V2X service over LTE Uu with PSID, ITS-AID</w:t>
            </w:r>
          </w:p>
        </w:tc>
        <w:tc>
          <w:tcPr>
            <w:tcW w:w="1559" w:type="dxa"/>
          </w:tcPr>
          <w:p w:rsidR="00EF203E" w:rsidRPr="008F6D61" w:rsidRDefault="00EF203E" w:rsidP="009402C8">
            <w:pPr>
              <w:pStyle w:val="TAL"/>
              <w:tabs>
                <w:tab w:val="clear" w:pos="284"/>
                <w:tab w:val="clear" w:pos="567"/>
              </w:tabs>
              <w:rPr>
                <w:sz w:val="16"/>
              </w:rPr>
            </w:pPr>
            <w:r w:rsidRPr="008F6D61">
              <w:rPr>
                <w:sz w:val="16"/>
              </w:rPr>
              <w:t>Ericsson?, Qualcomm Incorporated, 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23.285</w:t>
            </w:r>
          </w:p>
        </w:tc>
        <w:tc>
          <w:tcPr>
            <w:tcW w:w="607" w:type="dxa"/>
          </w:tcPr>
          <w:p w:rsidR="00EF203E" w:rsidRPr="008F6D61" w:rsidRDefault="00EF203E" w:rsidP="009402C8">
            <w:pPr>
              <w:pStyle w:val="TAL"/>
              <w:tabs>
                <w:tab w:val="clear" w:pos="284"/>
                <w:tab w:val="clear" w:pos="567"/>
              </w:tabs>
              <w:rPr>
                <w:sz w:val="16"/>
              </w:rPr>
            </w:pPr>
            <w:r w:rsidRPr="008F6D61">
              <w:rPr>
                <w:sz w:val="16"/>
              </w:rPr>
              <w:t>0025</w:t>
            </w:r>
          </w:p>
        </w:tc>
        <w:tc>
          <w:tcPr>
            <w:tcW w:w="631" w:type="dxa"/>
          </w:tcPr>
          <w:p w:rsidR="00EF203E" w:rsidRPr="008F6D61" w:rsidRDefault="00EF203E" w:rsidP="009402C8">
            <w:pPr>
              <w:pStyle w:val="TAL"/>
              <w:tabs>
                <w:tab w:val="clear" w:pos="284"/>
                <w:tab w:val="clear" w:pos="567"/>
              </w:tabs>
              <w:rPr>
                <w:sz w:val="16"/>
              </w:rPr>
            </w:pPr>
            <w:r w:rsidRPr="008F6D61">
              <w:rPr>
                <w:sz w:val="16"/>
              </w:rPr>
              <w:t>3</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14.1.0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V2XARC</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S2-170910. WITHDRAWN (not provided)</w:t>
            </w:r>
          </w:p>
        </w:tc>
        <w:tc>
          <w:tcPr>
            <w:tcW w:w="1554" w:type="dxa"/>
          </w:tcPr>
          <w:p w:rsidR="00EF203E" w:rsidRPr="008F6D61" w:rsidRDefault="00EF203E" w:rsidP="009402C8">
            <w:pPr>
              <w:pStyle w:val="TAL"/>
              <w:tabs>
                <w:tab w:val="clear" w:pos="284"/>
                <w:tab w:val="clear" w:pos="567"/>
              </w:tabs>
              <w:rPr>
                <w:sz w:val="16"/>
              </w:rPr>
            </w:pPr>
            <w:r w:rsidRPr="008F6D61">
              <w:rPr>
                <w:sz w:val="16"/>
              </w:rPr>
              <w:t>Withdrawn</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171352</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23.285 CR0027R2 (Rel-14, 'C'): Support of V2X communication over PC5 during IMS eCall</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 Ericsson</w:t>
            </w:r>
          </w:p>
        </w:tc>
        <w:tc>
          <w:tcPr>
            <w:tcW w:w="891" w:type="dxa"/>
          </w:tcPr>
          <w:p w:rsidR="00EF203E" w:rsidRPr="008F6D61" w:rsidRDefault="00EF203E" w:rsidP="009402C8">
            <w:pPr>
              <w:pStyle w:val="TAL"/>
              <w:tabs>
                <w:tab w:val="clear" w:pos="284"/>
                <w:tab w:val="clear" w:pos="567"/>
              </w:tabs>
              <w:rPr>
                <w:sz w:val="16"/>
              </w:rPr>
            </w:pPr>
            <w:r w:rsidRPr="008F6D61">
              <w:rPr>
                <w:sz w:val="16"/>
              </w:rPr>
              <w:t>23.285</w:t>
            </w:r>
          </w:p>
        </w:tc>
        <w:tc>
          <w:tcPr>
            <w:tcW w:w="607" w:type="dxa"/>
          </w:tcPr>
          <w:p w:rsidR="00EF203E" w:rsidRPr="008F6D61" w:rsidRDefault="00EF203E" w:rsidP="009402C8">
            <w:pPr>
              <w:pStyle w:val="TAL"/>
              <w:tabs>
                <w:tab w:val="clear" w:pos="284"/>
                <w:tab w:val="clear" w:pos="567"/>
              </w:tabs>
              <w:rPr>
                <w:sz w:val="16"/>
              </w:rPr>
            </w:pPr>
            <w:r w:rsidRPr="008F6D61">
              <w:rPr>
                <w:sz w:val="16"/>
              </w:rPr>
              <w:t>0027</w:t>
            </w:r>
          </w:p>
        </w:tc>
        <w:tc>
          <w:tcPr>
            <w:tcW w:w="631" w:type="dxa"/>
          </w:tcPr>
          <w:p w:rsidR="00EF203E" w:rsidRPr="008F6D61" w:rsidRDefault="00EF203E" w:rsidP="009402C8">
            <w:pPr>
              <w:pStyle w:val="TAL"/>
              <w:tabs>
                <w:tab w:val="clear" w:pos="284"/>
                <w:tab w:val="clear" w:pos="567"/>
              </w:tabs>
              <w:rPr>
                <w:sz w:val="16"/>
              </w:rPr>
            </w:pPr>
            <w:r w:rsidRPr="008F6D61">
              <w:rPr>
                <w:sz w:val="16"/>
              </w:rPr>
              <w:t>2</w:t>
            </w:r>
          </w:p>
        </w:tc>
        <w:tc>
          <w:tcPr>
            <w:tcW w:w="443" w:type="dxa"/>
          </w:tcPr>
          <w:p w:rsidR="00EF203E" w:rsidRPr="008F6D61" w:rsidRDefault="00EF203E" w:rsidP="009402C8">
            <w:pPr>
              <w:pStyle w:val="TAL"/>
              <w:tabs>
                <w:tab w:val="clear" w:pos="284"/>
                <w:tab w:val="clear" w:pos="567"/>
              </w:tabs>
              <w:rPr>
                <w:sz w:val="16"/>
              </w:rPr>
            </w:pPr>
            <w:r w:rsidRPr="008F6D61">
              <w:rPr>
                <w:sz w:val="16"/>
              </w:rPr>
              <w:t>C</w:t>
            </w:r>
          </w:p>
        </w:tc>
        <w:tc>
          <w:tcPr>
            <w:tcW w:w="686" w:type="dxa"/>
          </w:tcPr>
          <w:p w:rsidR="00EF203E" w:rsidRPr="008F6D61" w:rsidRDefault="00EF203E" w:rsidP="009402C8">
            <w:pPr>
              <w:pStyle w:val="TAL"/>
              <w:tabs>
                <w:tab w:val="clear" w:pos="284"/>
                <w:tab w:val="clear" w:pos="567"/>
              </w:tabs>
              <w:rPr>
                <w:sz w:val="16"/>
              </w:rPr>
            </w:pPr>
            <w:r w:rsidRPr="008F6D61">
              <w:rPr>
                <w:sz w:val="16"/>
              </w:rPr>
              <w:t>14.1.0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V2XARC</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S2-171204. Agreed in parallel session. Approved by overnight e-mail.</w:t>
            </w:r>
          </w:p>
        </w:tc>
        <w:tc>
          <w:tcPr>
            <w:tcW w:w="1554" w:type="dxa"/>
          </w:tcPr>
          <w:p w:rsidR="00EF203E" w:rsidRPr="008F6D61" w:rsidRDefault="00EF203E" w:rsidP="009402C8">
            <w:pPr>
              <w:pStyle w:val="TAL"/>
              <w:tabs>
                <w:tab w:val="clear" w:pos="284"/>
                <w:tab w:val="clear" w:pos="567"/>
              </w:tabs>
              <w:rPr>
                <w:sz w:val="16"/>
              </w:rPr>
            </w:pPr>
            <w:r w:rsidRPr="008F6D61">
              <w:rPr>
                <w:sz w:val="16"/>
              </w:rPr>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171353</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LS on IMS emergency call prioritized over V2X Communication over PC5</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V2XARC</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S2-171212. Agreed in parallel session. Approved by overnight e-mail.</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171354</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LS on Priority handling over Sx interface</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CUPS-CT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S2-171099. Revised in parallel session to S2-171392.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171392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171355</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CR0262R1 (Rel-14, 'F'): Background Data Transfer Policy Activation via the SCEF</w:t>
            </w:r>
          </w:p>
        </w:tc>
        <w:tc>
          <w:tcPr>
            <w:tcW w:w="1559" w:type="dxa"/>
          </w:tcPr>
          <w:p w:rsidR="00EF203E" w:rsidRPr="008F6D61" w:rsidRDefault="00EF203E" w:rsidP="009402C8">
            <w:pPr>
              <w:pStyle w:val="TAL"/>
              <w:tabs>
                <w:tab w:val="clear" w:pos="284"/>
                <w:tab w:val="clear" w:pos="567"/>
              </w:tabs>
              <w:rPr>
                <w:sz w:val="16"/>
              </w:rPr>
            </w:pPr>
            <w:r w:rsidRPr="008F6D61">
              <w:rPr>
                <w:sz w:val="16"/>
              </w:rPr>
              <w:t>Convida Wireless, ZTE, Oracle</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0262</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AESE, TEI14</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S2-170921. Revised to S2-171597.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171597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171356</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CR0264R1 (Rel-14, 'B'): UE Detach Monitoring Event</w:t>
            </w:r>
          </w:p>
        </w:tc>
        <w:tc>
          <w:tcPr>
            <w:tcW w:w="1559" w:type="dxa"/>
          </w:tcPr>
          <w:p w:rsidR="00EF203E" w:rsidRPr="008F6D61" w:rsidRDefault="00EF203E" w:rsidP="009402C8">
            <w:pPr>
              <w:pStyle w:val="TAL"/>
              <w:tabs>
                <w:tab w:val="clear" w:pos="284"/>
                <w:tab w:val="clear" w:pos="567"/>
              </w:tabs>
              <w:rPr>
                <w:sz w:val="16"/>
              </w:rPr>
            </w:pPr>
            <w:r w:rsidRPr="008F6D61">
              <w:rPr>
                <w:sz w:val="16"/>
              </w:rPr>
              <w:t>Convida Wireless, Oracle</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0264</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MONTE, TEI14</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S2-170924. Revised to S2-171598.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171598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171357</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Reply LS on congestion control for transport of user data via the control plane</w:t>
            </w:r>
          </w:p>
        </w:tc>
        <w:tc>
          <w:tcPr>
            <w:tcW w:w="1559" w:type="dxa"/>
          </w:tcPr>
          <w:p w:rsidR="00EF203E" w:rsidRPr="008F6D61" w:rsidRDefault="00EF203E" w:rsidP="009402C8">
            <w:pPr>
              <w:pStyle w:val="TAL"/>
              <w:tabs>
                <w:tab w:val="clear" w:pos="284"/>
                <w:tab w:val="clear" w:pos="567"/>
              </w:tabs>
              <w:rPr>
                <w:sz w:val="16"/>
              </w:rPr>
            </w:pPr>
            <w:r w:rsidRPr="008F6D61">
              <w:rPr>
                <w:sz w:val="16"/>
              </w:rPr>
              <w:t>NEC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CIoT_Ext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S2-170929. Revised in parallel session to S2-171409.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171409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171358</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CR3202R1 (Rel-14, 'F'): Correction to the Control Plane data back-off timer</w:t>
            </w:r>
          </w:p>
        </w:tc>
        <w:tc>
          <w:tcPr>
            <w:tcW w:w="1559" w:type="dxa"/>
          </w:tcPr>
          <w:p w:rsidR="00EF203E" w:rsidRPr="008F6D61" w:rsidRDefault="00EF203E" w:rsidP="009402C8">
            <w:pPr>
              <w:pStyle w:val="TAL"/>
              <w:tabs>
                <w:tab w:val="clear" w:pos="284"/>
                <w:tab w:val="clear" w:pos="567"/>
              </w:tabs>
              <w:rPr>
                <w:sz w:val="16"/>
              </w:rPr>
            </w:pPr>
            <w:r w:rsidRPr="008F6D61">
              <w:rPr>
                <w:sz w:val="16"/>
              </w:rPr>
              <w:t>NEC</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3202</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CIoT_Ext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S2-170928. Revised in parallel session to S2-171401.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171401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171359</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[DRAFT] Reply LS on </w:t>
            </w:r>
            <w:r w:rsidRPr="008F6D61">
              <w:rPr>
                <w:sz w:val="16"/>
              </w:rPr>
              <w:lastRenderedPageBreak/>
              <w:t>MBMS user service for UEs using power saving functions</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CATT</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w:t>
            </w:r>
            <w:r w:rsidRPr="008F6D61">
              <w:rPr>
                <w:sz w:val="16"/>
              </w:rPr>
              <w:lastRenderedPageBreak/>
              <w:t>14</w:t>
            </w:r>
          </w:p>
        </w:tc>
        <w:tc>
          <w:tcPr>
            <w:tcW w:w="1275" w:type="dxa"/>
          </w:tcPr>
          <w:p w:rsidR="00EF203E" w:rsidRPr="008F6D61" w:rsidRDefault="00EF203E" w:rsidP="009402C8">
            <w:pPr>
              <w:pStyle w:val="TAL"/>
              <w:tabs>
                <w:tab w:val="clear" w:pos="284"/>
                <w:tab w:val="clear" w:pos="567"/>
              </w:tabs>
              <w:rPr>
                <w:sz w:val="16"/>
              </w:rPr>
            </w:pPr>
            <w:r w:rsidRPr="008F6D61">
              <w:rPr>
                <w:sz w:val="16"/>
              </w:rPr>
              <w:lastRenderedPageBreak/>
              <w: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w:t>
            </w:r>
            <w:r w:rsidRPr="008F6D61">
              <w:rPr>
                <w:sz w:val="16"/>
              </w:rPr>
              <w:lastRenderedPageBreak/>
              <w:t>170811. Revised in parallel session to S2-171410.</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171410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171360</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CR3180R3 (Rel-13, 'F'): Correction of Serving PLMN rate control</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3180</w:t>
            </w:r>
          </w:p>
        </w:tc>
        <w:tc>
          <w:tcPr>
            <w:tcW w:w="631" w:type="dxa"/>
          </w:tcPr>
          <w:p w:rsidR="00EF203E" w:rsidRPr="008F6D61" w:rsidRDefault="00EF203E" w:rsidP="009402C8">
            <w:pPr>
              <w:pStyle w:val="TAL"/>
              <w:tabs>
                <w:tab w:val="clear" w:pos="284"/>
                <w:tab w:val="clear" w:pos="567"/>
              </w:tabs>
              <w:rPr>
                <w:sz w:val="16"/>
              </w:rPr>
            </w:pPr>
            <w:r w:rsidRPr="008F6D61">
              <w:rPr>
                <w:sz w:val="16"/>
              </w:rPr>
              <w:t>3</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13.9.0</w:t>
            </w:r>
          </w:p>
        </w:tc>
        <w:tc>
          <w:tcPr>
            <w:tcW w:w="570" w:type="dxa"/>
          </w:tcPr>
          <w:p w:rsidR="00EF203E" w:rsidRPr="008F6D61" w:rsidRDefault="00EF203E" w:rsidP="009402C8">
            <w:pPr>
              <w:pStyle w:val="TAL"/>
              <w:tabs>
                <w:tab w:val="clear" w:pos="284"/>
                <w:tab w:val="clear" w:pos="567"/>
              </w:tabs>
              <w:rPr>
                <w:sz w:val="16"/>
              </w:rPr>
            </w:pPr>
            <w:r w:rsidRPr="008F6D61">
              <w:rPr>
                <w:sz w:val="16"/>
              </w:rPr>
              <w:t>Rel-13</w:t>
            </w:r>
          </w:p>
        </w:tc>
        <w:tc>
          <w:tcPr>
            <w:tcW w:w="1275" w:type="dxa"/>
          </w:tcPr>
          <w:p w:rsidR="00EF203E" w:rsidRPr="008F6D61" w:rsidRDefault="00EF203E" w:rsidP="009402C8">
            <w:pPr>
              <w:pStyle w:val="TAL"/>
              <w:tabs>
                <w:tab w:val="clear" w:pos="284"/>
                <w:tab w:val="clear" w:pos="567"/>
              </w:tabs>
              <w:rPr>
                <w:sz w:val="16"/>
              </w:rPr>
            </w:pPr>
            <w:r w:rsidRPr="008F6D61">
              <w:rPr>
                <w:sz w:val="16"/>
              </w:rPr>
              <w:t>CIoT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S2-171111. Revised in parallel session to S2-171406.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171406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171361</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CR3181R3 (Rel-14, 'A'): Correction of Serving PLMN rate control</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3181</w:t>
            </w:r>
          </w:p>
        </w:tc>
        <w:tc>
          <w:tcPr>
            <w:tcW w:w="631" w:type="dxa"/>
          </w:tcPr>
          <w:p w:rsidR="00EF203E" w:rsidRPr="008F6D61" w:rsidRDefault="00EF203E" w:rsidP="009402C8">
            <w:pPr>
              <w:pStyle w:val="TAL"/>
              <w:tabs>
                <w:tab w:val="clear" w:pos="284"/>
                <w:tab w:val="clear" w:pos="567"/>
              </w:tabs>
              <w:rPr>
                <w:sz w:val="16"/>
              </w:rPr>
            </w:pPr>
            <w:r w:rsidRPr="008F6D61">
              <w:rPr>
                <w:sz w:val="16"/>
              </w:rPr>
              <w:t>3</w:t>
            </w:r>
          </w:p>
        </w:tc>
        <w:tc>
          <w:tcPr>
            <w:tcW w:w="443" w:type="dxa"/>
          </w:tcPr>
          <w:p w:rsidR="00EF203E" w:rsidRPr="008F6D61" w:rsidRDefault="00EF203E" w:rsidP="009402C8">
            <w:pPr>
              <w:pStyle w:val="TAL"/>
              <w:tabs>
                <w:tab w:val="clear" w:pos="284"/>
                <w:tab w:val="clear" w:pos="567"/>
              </w:tabs>
              <w:rPr>
                <w:sz w:val="16"/>
              </w:rPr>
            </w:pPr>
            <w:r w:rsidRPr="008F6D61">
              <w:rPr>
                <w:sz w:val="16"/>
              </w:rPr>
              <w:t>A</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CIoT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S2-171112. Revised in parallel session to S2-171407.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171407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171362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IOPS solution</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23.798</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FS_IOPS_LB</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S2-170896.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171363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Update of NF service discovery</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S2-170990. Revised to S2-171585.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171585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171364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Procedure of NF service discovery</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S2-170992. Revised to S2-171586.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171586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171365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Services provided by Network functions of SMF/AMF/UDM</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S2-170993. Revised to S2-171587.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171587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171366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High-level description for external exposure via NEF</w:t>
            </w:r>
          </w:p>
        </w:tc>
        <w:tc>
          <w:tcPr>
            <w:tcW w:w="1559" w:type="dxa"/>
          </w:tcPr>
          <w:p w:rsidR="00EF203E" w:rsidRPr="008F6D61" w:rsidRDefault="00EF203E" w:rsidP="009402C8">
            <w:pPr>
              <w:pStyle w:val="TAL"/>
              <w:tabs>
                <w:tab w:val="clear" w:pos="284"/>
                <w:tab w:val="clear" w:pos="567"/>
              </w:tabs>
              <w:rPr>
                <w:sz w:val="16"/>
              </w:rPr>
            </w:pPr>
            <w:r w:rsidRPr="008F6D61">
              <w:rPr>
                <w:sz w:val="16"/>
              </w:rPr>
              <w:t>Samsung, SK Telecom</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S2-171081. Revised to S2-171616.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171616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171367</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CR0271R1 (Rel-15, 'B'): Northbound APIs for SCEF - SCS/AS Interworking - Clause 1-3 enhancements</w:t>
            </w:r>
          </w:p>
        </w:tc>
        <w:tc>
          <w:tcPr>
            <w:tcW w:w="1559" w:type="dxa"/>
          </w:tcPr>
          <w:p w:rsidR="00EF203E" w:rsidRPr="008F6D61" w:rsidRDefault="00EF203E" w:rsidP="009402C8">
            <w:pPr>
              <w:pStyle w:val="TAL"/>
              <w:tabs>
                <w:tab w:val="clear" w:pos="284"/>
                <w:tab w:val="clear" w:pos="567"/>
              </w:tabs>
              <w:rPr>
                <w:sz w:val="16"/>
              </w:rPr>
            </w:pPr>
            <w:r w:rsidRPr="008F6D61">
              <w:rPr>
                <w:sz w:val="16"/>
              </w:rPr>
              <w:t>ZTE, 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0271</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S2-170955.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171368</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CR0272R1 (Rel-15, 'B'): Northbound APIs for SCEF - SCS/AS Interworking - Clause 4 enhancements</w:t>
            </w:r>
          </w:p>
        </w:tc>
        <w:tc>
          <w:tcPr>
            <w:tcW w:w="1559" w:type="dxa"/>
          </w:tcPr>
          <w:p w:rsidR="00EF203E" w:rsidRPr="008F6D61" w:rsidRDefault="00EF203E" w:rsidP="009402C8">
            <w:pPr>
              <w:pStyle w:val="TAL"/>
              <w:tabs>
                <w:tab w:val="clear" w:pos="284"/>
                <w:tab w:val="clear" w:pos="567"/>
              </w:tabs>
              <w:rPr>
                <w:sz w:val="16"/>
              </w:rPr>
            </w:pPr>
            <w:r w:rsidRPr="008F6D61">
              <w:rPr>
                <w:sz w:val="16"/>
              </w:rPr>
              <w:t>ZTE, Intel, Huawei, HiSilicon, Convida Wireless, Deutsche Telecom</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0272</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S2-170957. Revised in parallel session to S2-171393.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171393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171369</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CR0261R1 (Rel-15, 'C'): Northbound APIs for a co-located SCEF/MTC-IWF - Clause 4 enhancements to describe MTC-IWF deployment cases</w:t>
            </w:r>
          </w:p>
        </w:tc>
        <w:tc>
          <w:tcPr>
            <w:tcW w:w="1559" w:type="dxa"/>
          </w:tcPr>
          <w:p w:rsidR="00EF203E" w:rsidRPr="008F6D61" w:rsidRDefault="00EF203E" w:rsidP="009402C8">
            <w:pPr>
              <w:pStyle w:val="TAL"/>
              <w:tabs>
                <w:tab w:val="clear" w:pos="284"/>
                <w:tab w:val="clear" w:pos="567"/>
              </w:tabs>
              <w:rPr>
                <w:sz w:val="16"/>
              </w:rPr>
            </w:pPr>
            <w:r w:rsidRPr="008F6D61">
              <w:rPr>
                <w:sz w:val="16"/>
              </w:rPr>
              <w:t>Verizon UK Ltd.</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0261</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C</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S2-170915. Revised in parallel session to S2-171389.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171389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171370</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CR0260R1 (Rel-15, 'B'): Group Message Delivery Procedure changes due to NAPS</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 Samsung</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0260</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S2-170792. Revised in parallel session to S2-171395.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171395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171371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RAN level UE reachability management function</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 CATT</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S2-170986. Revised to S2-171564.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171564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171372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Xn based inter NG RAN handover procedures</w:t>
            </w:r>
          </w:p>
        </w:tc>
        <w:tc>
          <w:tcPr>
            <w:tcW w:w="1559" w:type="dxa"/>
          </w:tcPr>
          <w:p w:rsidR="00EF203E" w:rsidRPr="008F6D61" w:rsidRDefault="00EF203E" w:rsidP="009402C8">
            <w:pPr>
              <w:pStyle w:val="TAL"/>
              <w:tabs>
                <w:tab w:val="clear" w:pos="284"/>
                <w:tab w:val="clear" w:pos="567"/>
              </w:tabs>
              <w:rPr>
                <w:sz w:val="16"/>
              </w:rPr>
            </w:pPr>
            <w:r w:rsidRPr="008F6D61">
              <w:rPr>
                <w:sz w:val="16"/>
              </w:rPr>
              <w:t>Samsung, Huawei, HiSilicon, CATT, NTT DOCOMO</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S2-171028, merging S2-171039 and S2-170881. Revised to S2-171565.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171565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171373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SA WG2 impacts of RRC inactive mode and RAN paging</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S2-170916. WITHDRAWN (not provided)</w:t>
            </w:r>
          </w:p>
        </w:tc>
        <w:tc>
          <w:tcPr>
            <w:tcW w:w="1554" w:type="dxa"/>
          </w:tcPr>
          <w:p w:rsidR="00EF203E" w:rsidRPr="008F6D61" w:rsidRDefault="00EF203E" w:rsidP="009402C8">
            <w:pPr>
              <w:pStyle w:val="TAL"/>
              <w:tabs>
                <w:tab w:val="clear" w:pos="284"/>
                <w:tab w:val="clear" w:pos="567"/>
              </w:tabs>
              <w:rPr>
                <w:sz w:val="16"/>
              </w:rPr>
            </w:pPr>
            <w:r w:rsidRPr="008F6D61">
              <w:rPr>
                <w:sz w:val="16"/>
              </w:rPr>
              <w:t>Withdrawn</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171374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23.502: SA WG2 impacts of RRC inactive mode and RAN paging</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S2-170917. WITHDRAWN (not provided)</w:t>
            </w:r>
          </w:p>
        </w:tc>
        <w:tc>
          <w:tcPr>
            <w:tcW w:w="1554" w:type="dxa"/>
          </w:tcPr>
          <w:p w:rsidR="00EF203E" w:rsidRPr="008F6D61" w:rsidRDefault="00EF203E" w:rsidP="009402C8">
            <w:pPr>
              <w:pStyle w:val="TAL"/>
              <w:tabs>
                <w:tab w:val="clear" w:pos="284"/>
                <w:tab w:val="clear" w:pos="567"/>
              </w:tabs>
              <w:rPr>
                <w:sz w:val="16"/>
              </w:rPr>
            </w:pPr>
            <w:r w:rsidRPr="008F6D61">
              <w:rPr>
                <w:sz w:val="16"/>
              </w:rPr>
              <w:t>Withdrawn</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171375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Service request procedure updates</w:t>
            </w:r>
          </w:p>
        </w:tc>
        <w:tc>
          <w:tcPr>
            <w:tcW w:w="1559" w:type="dxa"/>
          </w:tcPr>
          <w:p w:rsidR="00EF203E" w:rsidRPr="008F6D61" w:rsidRDefault="00EF203E" w:rsidP="009402C8">
            <w:pPr>
              <w:pStyle w:val="TAL"/>
              <w:tabs>
                <w:tab w:val="clear" w:pos="284"/>
                <w:tab w:val="clear" w:pos="567"/>
              </w:tabs>
              <w:rPr>
                <w:sz w:val="16"/>
              </w:rPr>
            </w:pPr>
            <w:r w:rsidRPr="008F6D61">
              <w:rPr>
                <w:sz w:val="16"/>
              </w:rPr>
              <w:t>Ericsson, MediaTek, CATT, ?</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S2-170806, merging S2-171074, S2-171144, S2-170720 and S2-171156. Confirm Sources!. Revised to S2-171566.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171566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171376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P-CR: Network triggered service request procedure corrections</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S2-170823, merging S2-170958.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171377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Network triggered Service Request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S2-170975. Revised to S2-171588.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171588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171378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§5.3.3 / 5.6.8: Handling of PDU session UP activation at the access</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S2-170795. Revised to S2-171562.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171562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171379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PDU session activation in CM-CONNECTED state</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S2-170985. Revised to S2-171563.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171563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171380</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[DRAFT] LS on voice support for UEs with </w:t>
            </w:r>
            <w:r w:rsidRPr="008F6D61">
              <w:rPr>
                <w:sz w:val="16"/>
              </w:rPr>
              <w:lastRenderedPageBreak/>
              <w:t>ce-ModeA capability</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Rel-13</w:t>
            </w:r>
          </w:p>
        </w:tc>
        <w:tc>
          <w:tcPr>
            <w:tcW w:w="1275" w:type="dxa"/>
          </w:tcPr>
          <w:p w:rsidR="00EF203E" w:rsidRPr="008F6D61" w:rsidRDefault="00EF203E" w:rsidP="009402C8">
            <w:pPr>
              <w:pStyle w:val="TAL"/>
              <w:tabs>
                <w:tab w:val="clear" w:pos="284"/>
                <w:tab w:val="clear" w:pos="567"/>
              </w:tabs>
              <w:rPr>
                <w:sz w:val="16"/>
              </w:rPr>
            </w:pPr>
            <w:r w:rsidRPr="008F6D61">
              <w:rPr>
                <w:sz w:val="16"/>
              </w:rPr>
              <w:t>-</w:t>
            </w:r>
          </w:p>
        </w:tc>
        <w:tc>
          <w:tcPr>
            <w:tcW w:w="1595" w:type="dxa"/>
          </w:tcPr>
          <w:p w:rsidR="00EF203E" w:rsidRPr="008F6D61" w:rsidRDefault="00EF203E" w:rsidP="009402C8">
            <w:pPr>
              <w:pStyle w:val="TAL"/>
              <w:tabs>
                <w:tab w:val="clear" w:pos="284"/>
                <w:tab w:val="clear" w:pos="567"/>
              </w:tabs>
              <w:rPr>
                <w:sz w:val="16"/>
              </w:rPr>
            </w:pPr>
            <w:r w:rsidRPr="008F6D61">
              <w:rPr>
                <w:sz w:val="16"/>
              </w:rPr>
              <w:t xml:space="preserve">Revision of S2-170879. Noted in </w:t>
            </w:r>
            <w:r w:rsidRPr="008F6D61">
              <w:rPr>
                <w:sz w:val="16"/>
              </w:rPr>
              <w:lastRenderedPageBreak/>
              <w:t>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171381</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CR3197R3 (Rel-13, 'F'): Restriction of CE Mode B with dedicated bearer requirements</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3197</w:t>
            </w:r>
          </w:p>
        </w:tc>
        <w:tc>
          <w:tcPr>
            <w:tcW w:w="631" w:type="dxa"/>
          </w:tcPr>
          <w:p w:rsidR="00EF203E" w:rsidRPr="008F6D61" w:rsidRDefault="00EF203E" w:rsidP="009402C8">
            <w:pPr>
              <w:pStyle w:val="TAL"/>
              <w:tabs>
                <w:tab w:val="clear" w:pos="284"/>
                <w:tab w:val="clear" w:pos="567"/>
              </w:tabs>
              <w:rPr>
                <w:sz w:val="16"/>
              </w:rPr>
            </w:pPr>
            <w:r w:rsidRPr="008F6D61">
              <w:rPr>
                <w:sz w:val="16"/>
              </w:rPr>
              <w:t>3</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13.9.0</w:t>
            </w:r>
          </w:p>
        </w:tc>
        <w:tc>
          <w:tcPr>
            <w:tcW w:w="570" w:type="dxa"/>
          </w:tcPr>
          <w:p w:rsidR="00EF203E" w:rsidRPr="008F6D61" w:rsidRDefault="00EF203E" w:rsidP="009402C8">
            <w:pPr>
              <w:pStyle w:val="TAL"/>
              <w:tabs>
                <w:tab w:val="clear" w:pos="284"/>
                <w:tab w:val="clear" w:pos="567"/>
              </w:tabs>
              <w:rPr>
                <w:sz w:val="16"/>
              </w:rPr>
            </w:pPr>
            <w:r w:rsidRPr="008F6D61">
              <w:rPr>
                <w:sz w:val="16"/>
              </w:rPr>
              <w:t>Rel-13</w:t>
            </w:r>
          </w:p>
        </w:tc>
        <w:tc>
          <w:tcPr>
            <w:tcW w:w="1275" w:type="dxa"/>
          </w:tcPr>
          <w:p w:rsidR="00EF203E" w:rsidRPr="008F6D61" w:rsidRDefault="00EF203E" w:rsidP="009402C8">
            <w:pPr>
              <w:pStyle w:val="TAL"/>
              <w:tabs>
                <w:tab w:val="clear" w:pos="284"/>
                <w:tab w:val="clear" w:pos="567"/>
              </w:tabs>
              <w:rPr>
                <w:sz w:val="16"/>
              </w:rPr>
            </w:pPr>
            <w:r w:rsidRPr="008F6D61">
              <w:rPr>
                <w:sz w:val="16"/>
              </w:rPr>
              <w:t>TEI13</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S2-171170. Revised in parallel session to S2-171402.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171402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171382</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CR3198R2 (Rel-14, 'F'): CE Mode A/B with dedicated bearer establishment - network based solution</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3198</w:t>
            </w:r>
          </w:p>
        </w:tc>
        <w:tc>
          <w:tcPr>
            <w:tcW w:w="631" w:type="dxa"/>
          </w:tcPr>
          <w:p w:rsidR="00EF203E" w:rsidRPr="008F6D61" w:rsidRDefault="00EF203E" w:rsidP="009402C8">
            <w:pPr>
              <w:pStyle w:val="TAL"/>
              <w:tabs>
                <w:tab w:val="clear" w:pos="284"/>
                <w:tab w:val="clear" w:pos="567"/>
              </w:tabs>
              <w:rPr>
                <w:sz w:val="16"/>
              </w:rPr>
            </w:pPr>
            <w:r w:rsidRPr="008F6D61">
              <w:rPr>
                <w:sz w:val="16"/>
              </w:rPr>
              <w:t>2</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CIoT_Ext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S2-171172. WITHDRAWN (not provided)</w:t>
            </w:r>
          </w:p>
        </w:tc>
        <w:tc>
          <w:tcPr>
            <w:tcW w:w="1554" w:type="dxa"/>
          </w:tcPr>
          <w:p w:rsidR="00EF203E" w:rsidRPr="008F6D61" w:rsidRDefault="00EF203E" w:rsidP="009402C8">
            <w:pPr>
              <w:pStyle w:val="TAL"/>
              <w:tabs>
                <w:tab w:val="clear" w:pos="284"/>
                <w:tab w:val="clear" w:pos="567"/>
              </w:tabs>
              <w:rPr>
                <w:sz w:val="16"/>
              </w:rPr>
            </w:pPr>
            <w:r w:rsidRPr="008F6D61">
              <w:rPr>
                <w:sz w:val="16"/>
              </w:rPr>
              <w:t>Withdrawn</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171383</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CR3206R1 (Rel-14, 'B'): Dedicated bearer establishment for CE Mode A/B</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3206</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TEI14, CIoT_Ext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S2-171026. WITHDRAWN (not provided)</w:t>
            </w:r>
          </w:p>
        </w:tc>
        <w:tc>
          <w:tcPr>
            <w:tcW w:w="1554" w:type="dxa"/>
          </w:tcPr>
          <w:p w:rsidR="00EF203E" w:rsidRPr="008F6D61" w:rsidRDefault="00EF203E" w:rsidP="009402C8">
            <w:pPr>
              <w:pStyle w:val="TAL"/>
              <w:tabs>
                <w:tab w:val="clear" w:pos="284"/>
                <w:tab w:val="clear" w:pos="567"/>
              </w:tabs>
              <w:rPr>
                <w:sz w:val="16"/>
              </w:rPr>
            </w:pPr>
            <w:r w:rsidRPr="008F6D61">
              <w:rPr>
                <w:sz w:val="16"/>
              </w:rPr>
              <w:t>Withdrawn</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171384</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LS on PDN connection Restriction</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Rel-13</w:t>
            </w:r>
          </w:p>
        </w:tc>
        <w:tc>
          <w:tcPr>
            <w:tcW w:w="1275" w:type="dxa"/>
          </w:tcPr>
          <w:p w:rsidR="00EF203E" w:rsidRPr="008F6D61" w:rsidRDefault="00EF203E" w:rsidP="009402C8">
            <w:pPr>
              <w:pStyle w:val="TAL"/>
              <w:tabs>
                <w:tab w:val="clear" w:pos="284"/>
                <w:tab w:val="clear" w:pos="567"/>
              </w:tabs>
              <w:rPr>
                <w:sz w:val="16"/>
              </w:rPr>
            </w:pPr>
            <w:r w:rsidRPr="008F6D61">
              <w:rPr>
                <w:sz w:val="16"/>
              </w:rPr>
              <w:t>CIoT</w:t>
            </w:r>
          </w:p>
        </w:tc>
        <w:tc>
          <w:tcPr>
            <w:tcW w:w="1595" w:type="dxa"/>
          </w:tcPr>
          <w:p w:rsidR="00EF203E" w:rsidRPr="008F6D61" w:rsidRDefault="00EF203E" w:rsidP="009402C8">
            <w:pPr>
              <w:pStyle w:val="TAL"/>
              <w:tabs>
                <w:tab w:val="clear" w:pos="284"/>
                <w:tab w:val="clear" w:pos="567"/>
              </w:tabs>
              <w:rPr>
                <w:sz w:val="16"/>
              </w:rPr>
            </w:pPr>
            <w:r w:rsidRPr="008F6D61">
              <w:rPr>
                <w:sz w:val="16"/>
              </w:rPr>
              <w:t>Created in parallel session. Revised in parallel session to S2-171408.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171408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171385</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CR0263R1 (Rel-15, 'B'): Background Data Transfer Policy Activation via the SCEF</w:t>
            </w:r>
          </w:p>
        </w:tc>
        <w:tc>
          <w:tcPr>
            <w:tcW w:w="1559" w:type="dxa"/>
          </w:tcPr>
          <w:p w:rsidR="00EF203E" w:rsidRPr="008F6D61" w:rsidRDefault="00EF203E" w:rsidP="009402C8">
            <w:pPr>
              <w:pStyle w:val="TAL"/>
              <w:tabs>
                <w:tab w:val="clear" w:pos="284"/>
                <w:tab w:val="clear" w:pos="567"/>
              </w:tabs>
              <w:rPr>
                <w:sz w:val="16"/>
              </w:rPr>
            </w:pPr>
            <w:r w:rsidRPr="008F6D61">
              <w:rPr>
                <w:sz w:val="16"/>
              </w:rPr>
              <w:t>Convida Wireless, ZTE, Oracle</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0263</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S2-170923. Revised in parallel session to S2-171396.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171396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171386</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CR0268R1 (Rel-15, 'B'): SCEF Behavior in the NIDD Configuration and NIDD Authorisation Update Procedures</w:t>
            </w:r>
          </w:p>
        </w:tc>
        <w:tc>
          <w:tcPr>
            <w:tcW w:w="1559" w:type="dxa"/>
          </w:tcPr>
          <w:p w:rsidR="00EF203E" w:rsidRPr="008F6D61" w:rsidRDefault="00EF203E" w:rsidP="009402C8">
            <w:pPr>
              <w:pStyle w:val="TAL"/>
              <w:tabs>
                <w:tab w:val="clear" w:pos="284"/>
                <w:tab w:val="clear" w:pos="567"/>
              </w:tabs>
              <w:rPr>
                <w:sz w:val="16"/>
              </w:rPr>
            </w:pPr>
            <w:r w:rsidRPr="008F6D61">
              <w:rPr>
                <w:sz w:val="16"/>
              </w:rPr>
              <w:t>Convida Wireless, Intel</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0268</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S2-170940. Revised in parallel session to S2-171397.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171397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171387</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CR0269R1 (Rel-15, 'B'): SCEF Behavior in the Mobile Terminated NIDD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Convida Wireless, Intel, KPN</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0269</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S2-170941. Revised in parallel session to S2-171398.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171398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171388</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CR0270R1 (Rel-15, 'B'): SCEF Behavior in the Mobile Originated NIDD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Convida Wireless, Intel, KPN</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0270</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S2-170942. Revised in parallel session to S2-171399.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171399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171389</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23.682 CR0261R2 (Rel-15, 'C'): Northbound APIs for a co-located </w:t>
            </w:r>
            <w:r w:rsidRPr="008F6D61">
              <w:rPr>
                <w:sz w:val="16"/>
              </w:rPr>
              <w:lastRenderedPageBreak/>
              <w:t>SCEF/MTC-IWF - Clause 4 enhancements to describe MTC-IWF deployment cases</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Verizon UK Ltd., Intel</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0261</w:t>
            </w:r>
          </w:p>
        </w:tc>
        <w:tc>
          <w:tcPr>
            <w:tcW w:w="631" w:type="dxa"/>
          </w:tcPr>
          <w:p w:rsidR="00EF203E" w:rsidRPr="008F6D61" w:rsidRDefault="00EF203E" w:rsidP="009402C8">
            <w:pPr>
              <w:pStyle w:val="TAL"/>
              <w:tabs>
                <w:tab w:val="clear" w:pos="284"/>
                <w:tab w:val="clear" w:pos="567"/>
              </w:tabs>
              <w:rPr>
                <w:sz w:val="16"/>
              </w:rPr>
            </w:pPr>
            <w:r w:rsidRPr="008F6D61">
              <w:rPr>
                <w:sz w:val="16"/>
              </w:rPr>
              <w:t>2</w:t>
            </w:r>
          </w:p>
        </w:tc>
        <w:tc>
          <w:tcPr>
            <w:tcW w:w="443" w:type="dxa"/>
          </w:tcPr>
          <w:p w:rsidR="00EF203E" w:rsidRPr="008F6D61" w:rsidRDefault="00EF203E" w:rsidP="009402C8">
            <w:pPr>
              <w:pStyle w:val="TAL"/>
              <w:tabs>
                <w:tab w:val="clear" w:pos="284"/>
                <w:tab w:val="clear" w:pos="567"/>
              </w:tabs>
              <w:rPr>
                <w:sz w:val="16"/>
              </w:rPr>
            </w:pPr>
            <w:r w:rsidRPr="008F6D61">
              <w:rPr>
                <w:sz w:val="16"/>
              </w:rPr>
              <w:t>C</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S2-171369. Revised in parallel session to S2-171394.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171394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171390</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CR3209 (Rel-14, 'A'): Restriction of CE Mode B with dedicated bearer requirements</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3209</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A</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TEI13</w:t>
            </w:r>
          </w:p>
        </w:tc>
        <w:tc>
          <w:tcPr>
            <w:tcW w:w="1595" w:type="dxa"/>
          </w:tcPr>
          <w:p w:rsidR="00EF203E" w:rsidRPr="008F6D61" w:rsidRDefault="00EF203E" w:rsidP="009402C8">
            <w:pPr>
              <w:pStyle w:val="TAL"/>
              <w:tabs>
                <w:tab w:val="clear" w:pos="284"/>
                <w:tab w:val="clear" w:pos="567"/>
              </w:tabs>
              <w:rPr>
                <w:sz w:val="16"/>
              </w:rPr>
            </w:pPr>
            <w:r w:rsidRPr="008F6D61">
              <w:rPr>
                <w:sz w:val="16"/>
              </w:rPr>
              <w:t>Created in parallel session. Revised in parallel session to S2-171403.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171403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171391</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23.214 CR0032R1 (Rel-14, 'F'): Updates procedures in TS 23.060</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23.214</w:t>
            </w:r>
          </w:p>
        </w:tc>
        <w:tc>
          <w:tcPr>
            <w:tcW w:w="607" w:type="dxa"/>
          </w:tcPr>
          <w:p w:rsidR="00EF203E" w:rsidRPr="008F6D61" w:rsidRDefault="00EF203E" w:rsidP="009402C8">
            <w:pPr>
              <w:pStyle w:val="TAL"/>
              <w:tabs>
                <w:tab w:val="clear" w:pos="284"/>
                <w:tab w:val="clear" w:pos="567"/>
              </w:tabs>
              <w:rPr>
                <w:sz w:val="16"/>
              </w:rPr>
            </w:pPr>
            <w:r w:rsidRPr="008F6D61">
              <w:rPr>
                <w:sz w:val="16"/>
              </w:rPr>
              <w:t>0032</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14.1.0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CUPS</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S2-171202.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171392</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LS on Priority handling over Sx interface</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CUPS</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S2-171354.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171393</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CR0272R2 (Rel-15, 'B'): Northbound APIs for SCEF - SCS/AS Interworking - Clause 4 enhancements</w:t>
            </w:r>
          </w:p>
        </w:tc>
        <w:tc>
          <w:tcPr>
            <w:tcW w:w="1559" w:type="dxa"/>
          </w:tcPr>
          <w:p w:rsidR="00EF203E" w:rsidRPr="008F6D61" w:rsidRDefault="00EF203E" w:rsidP="009402C8">
            <w:pPr>
              <w:pStyle w:val="TAL"/>
              <w:tabs>
                <w:tab w:val="clear" w:pos="284"/>
                <w:tab w:val="clear" w:pos="567"/>
              </w:tabs>
              <w:rPr>
                <w:sz w:val="16"/>
              </w:rPr>
            </w:pPr>
            <w:r w:rsidRPr="008F6D61">
              <w:rPr>
                <w:sz w:val="16"/>
              </w:rPr>
              <w:t>ZTE, Intel, Huawei, Hisilicon, Convida Wireless, Deutsche Telecom</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0272</w:t>
            </w:r>
          </w:p>
        </w:tc>
        <w:tc>
          <w:tcPr>
            <w:tcW w:w="631" w:type="dxa"/>
          </w:tcPr>
          <w:p w:rsidR="00EF203E" w:rsidRPr="008F6D61" w:rsidRDefault="00EF203E" w:rsidP="009402C8">
            <w:pPr>
              <w:pStyle w:val="TAL"/>
              <w:tabs>
                <w:tab w:val="clear" w:pos="284"/>
                <w:tab w:val="clear" w:pos="567"/>
              </w:tabs>
              <w:rPr>
                <w:sz w:val="16"/>
              </w:rPr>
            </w:pPr>
            <w:r w:rsidRPr="008F6D61">
              <w:rPr>
                <w:sz w:val="16"/>
              </w:rPr>
              <w:t>2</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S2-171368. Revised in parallel session to S2-171400.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171400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171394</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CR0261R3 (Rel-15, 'C'): Northbound APIs for a co-located SCEF/MTC-IWF - Clause 4 enhancements to describe MTC-IWF deployment cases</w:t>
            </w:r>
          </w:p>
        </w:tc>
        <w:tc>
          <w:tcPr>
            <w:tcW w:w="1559" w:type="dxa"/>
          </w:tcPr>
          <w:p w:rsidR="00EF203E" w:rsidRPr="008F6D61" w:rsidRDefault="00EF203E" w:rsidP="009402C8">
            <w:pPr>
              <w:pStyle w:val="TAL"/>
              <w:tabs>
                <w:tab w:val="clear" w:pos="284"/>
                <w:tab w:val="clear" w:pos="567"/>
              </w:tabs>
              <w:rPr>
                <w:sz w:val="16"/>
              </w:rPr>
            </w:pPr>
            <w:r w:rsidRPr="008F6D61">
              <w:rPr>
                <w:sz w:val="16"/>
              </w:rPr>
              <w:t>Verizon UK Ltd., Intel</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0261</w:t>
            </w:r>
          </w:p>
        </w:tc>
        <w:tc>
          <w:tcPr>
            <w:tcW w:w="631" w:type="dxa"/>
          </w:tcPr>
          <w:p w:rsidR="00EF203E" w:rsidRPr="008F6D61" w:rsidRDefault="00EF203E" w:rsidP="009402C8">
            <w:pPr>
              <w:pStyle w:val="TAL"/>
              <w:tabs>
                <w:tab w:val="clear" w:pos="284"/>
                <w:tab w:val="clear" w:pos="567"/>
              </w:tabs>
              <w:rPr>
                <w:sz w:val="16"/>
              </w:rPr>
            </w:pPr>
            <w:r w:rsidRPr="008F6D61">
              <w:rPr>
                <w:sz w:val="16"/>
              </w:rPr>
              <w:t>3</w:t>
            </w:r>
          </w:p>
        </w:tc>
        <w:tc>
          <w:tcPr>
            <w:tcW w:w="443" w:type="dxa"/>
          </w:tcPr>
          <w:p w:rsidR="00EF203E" w:rsidRPr="008F6D61" w:rsidRDefault="00EF203E" w:rsidP="009402C8">
            <w:pPr>
              <w:pStyle w:val="TAL"/>
              <w:tabs>
                <w:tab w:val="clear" w:pos="284"/>
                <w:tab w:val="clear" w:pos="567"/>
              </w:tabs>
              <w:rPr>
                <w:sz w:val="16"/>
              </w:rPr>
            </w:pPr>
            <w:r w:rsidRPr="008F6D61">
              <w:rPr>
                <w:sz w:val="16"/>
              </w:rPr>
              <w:t>C</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S2-171389.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171395</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CR0260R2 (Rel-15, 'B'): Group Message Delivery Procedure changes due to NAPS</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 Samsung</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0260</w:t>
            </w:r>
          </w:p>
        </w:tc>
        <w:tc>
          <w:tcPr>
            <w:tcW w:w="631" w:type="dxa"/>
          </w:tcPr>
          <w:p w:rsidR="00EF203E" w:rsidRPr="008F6D61" w:rsidRDefault="00EF203E" w:rsidP="009402C8">
            <w:pPr>
              <w:pStyle w:val="TAL"/>
              <w:tabs>
                <w:tab w:val="clear" w:pos="284"/>
                <w:tab w:val="clear" w:pos="567"/>
              </w:tabs>
              <w:rPr>
                <w:sz w:val="16"/>
              </w:rPr>
            </w:pPr>
            <w:r w:rsidRPr="008F6D61">
              <w:rPr>
                <w:sz w:val="16"/>
              </w:rPr>
              <w:t>2</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S2-171370. Revised in parallel session to S2-171412.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171412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171396</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CR0263R2 (Rel-15, 'B'): Background Data Transfer Policy Activation via the SCEF</w:t>
            </w:r>
          </w:p>
        </w:tc>
        <w:tc>
          <w:tcPr>
            <w:tcW w:w="1559" w:type="dxa"/>
          </w:tcPr>
          <w:p w:rsidR="00EF203E" w:rsidRPr="008F6D61" w:rsidRDefault="00EF203E" w:rsidP="009402C8">
            <w:pPr>
              <w:pStyle w:val="TAL"/>
              <w:tabs>
                <w:tab w:val="clear" w:pos="284"/>
                <w:tab w:val="clear" w:pos="567"/>
              </w:tabs>
              <w:rPr>
                <w:sz w:val="16"/>
              </w:rPr>
            </w:pPr>
            <w:r w:rsidRPr="008F6D61">
              <w:rPr>
                <w:sz w:val="16"/>
              </w:rPr>
              <w:t>Convida Wireless, ZTE, Oracle</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0263</w:t>
            </w:r>
          </w:p>
        </w:tc>
        <w:tc>
          <w:tcPr>
            <w:tcW w:w="631" w:type="dxa"/>
          </w:tcPr>
          <w:p w:rsidR="00EF203E" w:rsidRPr="008F6D61" w:rsidRDefault="00EF203E" w:rsidP="009402C8">
            <w:pPr>
              <w:pStyle w:val="TAL"/>
              <w:tabs>
                <w:tab w:val="clear" w:pos="284"/>
                <w:tab w:val="clear" w:pos="567"/>
              </w:tabs>
              <w:rPr>
                <w:sz w:val="16"/>
              </w:rPr>
            </w:pPr>
            <w:r w:rsidRPr="008F6D61">
              <w:rPr>
                <w:sz w:val="16"/>
              </w:rPr>
              <w:t>2</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S2-171385. This CR was agreed</w:t>
            </w:r>
          </w:p>
        </w:tc>
        <w:tc>
          <w:tcPr>
            <w:tcW w:w="1554" w:type="dxa"/>
          </w:tcPr>
          <w:p w:rsidR="00EF203E" w:rsidRPr="008F6D61" w:rsidRDefault="00EF203E" w:rsidP="009402C8">
            <w:pPr>
              <w:pStyle w:val="TAL"/>
              <w:tabs>
                <w:tab w:val="clear" w:pos="284"/>
                <w:tab w:val="clear" w:pos="567"/>
              </w:tabs>
              <w:rPr>
                <w:sz w:val="16"/>
              </w:rPr>
            </w:pPr>
            <w:r w:rsidRPr="008F6D61">
              <w:rPr>
                <w:sz w:val="16"/>
              </w:rPr>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171397</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23.682 CR0268R2 (Rel-15, 'B'): SCEF Behavior in the NIDD Configuration and NIDD Authorisation </w:t>
            </w:r>
            <w:r w:rsidRPr="008F6D61">
              <w:rPr>
                <w:sz w:val="16"/>
              </w:rPr>
              <w:lastRenderedPageBreak/>
              <w:t>Update Procedures</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Convida Wireless, Intel</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0268</w:t>
            </w:r>
          </w:p>
        </w:tc>
        <w:tc>
          <w:tcPr>
            <w:tcW w:w="631" w:type="dxa"/>
          </w:tcPr>
          <w:p w:rsidR="00EF203E" w:rsidRPr="008F6D61" w:rsidRDefault="00EF203E" w:rsidP="009402C8">
            <w:pPr>
              <w:pStyle w:val="TAL"/>
              <w:tabs>
                <w:tab w:val="clear" w:pos="284"/>
                <w:tab w:val="clear" w:pos="567"/>
              </w:tabs>
              <w:rPr>
                <w:sz w:val="16"/>
              </w:rPr>
            </w:pPr>
            <w:r w:rsidRPr="008F6D61">
              <w:rPr>
                <w:sz w:val="16"/>
              </w:rPr>
              <w:t>2</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S2-171386. Endorsed as a basis for update at the next meeting</w:t>
            </w:r>
          </w:p>
        </w:tc>
        <w:tc>
          <w:tcPr>
            <w:tcW w:w="1554" w:type="dxa"/>
          </w:tcPr>
          <w:p w:rsidR="00EF203E" w:rsidRPr="008F6D61" w:rsidRDefault="00EF203E" w:rsidP="009402C8">
            <w:pPr>
              <w:pStyle w:val="TAL"/>
              <w:tabs>
                <w:tab w:val="clear" w:pos="284"/>
                <w:tab w:val="clear" w:pos="567"/>
              </w:tabs>
              <w:rPr>
                <w:sz w:val="16"/>
              </w:rPr>
            </w:pPr>
            <w:r w:rsidRPr="008F6D61">
              <w:rPr>
                <w:sz w:val="16"/>
              </w:rPr>
              <w:t>Endorsed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171398</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CR0269R2 (Rel-15, 'B'): SCEF Behavior in the Mobile Terminated NIDD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Convida Wireless, Intel, KPN</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0269</w:t>
            </w:r>
          </w:p>
        </w:tc>
        <w:tc>
          <w:tcPr>
            <w:tcW w:w="631" w:type="dxa"/>
          </w:tcPr>
          <w:p w:rsidR="00EF203E" w:rsidRPr="008F6D61" w:rsidRDefault="00EF203E" w:rsidP="009402C8">
            <w:pPr>
              <w:pStyle w:val="TAL"/>
              <w:tabs>
                <w:tab w:val="clear" w:pos="284"/>
                <w:tab w:val="clear" w:pos="567"/>
              </w:tabs>
              <w:rPr>
                <w:sz w:val="16"/>
              </w:rPr>
            </w:pPr>
            <w:r w:rsidRPr="008F6D61">
              <w:rPr>
                <w:sz w:val="16"/>
              </w:rPr>
              <w:t>2</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S2-171387. Endorsed as a basis for update at the next meeting</w:t>
            </w:r>
          </w:p>
        </w:tc>
        <w:tc>
          <w:tcPr>
            <w:tcW w:w="1554" w:type="dxa"/>
          </w:tcPr>
          <w:p w:rsidR="00EF203E" w:rsidRPr="008F6D61" w:rsidRDefault="00EF203E" w:rsidP="009402C8">
            <w:pPr>
              <w:pStyle w:val="TAL"/>
              <w:tabs>
                <w:tab w:val="clear" w:pos="284"/>
                <w:tab w:val="clear" w:pos="567"/>
              </w:tabs>
              <w:rPr>
                <w:sz w:val="16"/>
              </w:rPr>
            </w:pPr>
            <w:r w:rsidRPr="008F6D61">
              <w:rPr>
                <w:sz w:val="16"/>
              </w:rPr>
              <w:t>Endorsed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171399</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CR0270R2 (Rel-15, 'B'): SCEF Behavior in the Mobile Originated NIDD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Convida Wireless, Intel, KPN</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0270</w:t>
            </w:r>
          </w:p>
        </w:tc>
        <w:tc>
          <w:tcPr>
            <w:tcW w:w="631" w:type="dxa"/>
          </w:tcPr>
          <w:p w:rsidR="00EF203E" w:rsidRPr="008F6D61" w:rsidRDefault="00EF203E" w:rsidP="009402C8">
            <w:pPr>
              <w:pStyle w:val="TAL"/>
              <w:tabs>
                <w:tab w:val="clear" w:pos="284"/>
                <w:tab w:val="clear" w:pos="567"/>
              </w:tabs>
              <w:rPr>
                <w:sz w:val="16"/>
              </w:rPr>
            </w:pPr>
            <w:r w:rsidRPr="008F6D61">
              <w:rPr>
                <w:sz w:val="16"/>
              </w:rPr>
              <w:t>2</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S2-171388. Endorsed as a basis for update at the next meeting</w:t>
            </w:r>
          </w:p>
        </w:tc>
        <w:tc>
          <w:tcPr>
            <w:tcW w:w="1554" w:type="dxa"/>
          </w:tcPr>
          <w:p w:rsidR="00EF203E" w:rsidRPr="008F6D61" w:rsidRDefault="00EF203E" w:rsidP="009402C8">
            <w:pPr>
              <w:pStyle w:val="TAL"/>
              <w:tabs>
                <w:tab w:val="clear" w:pos="284"/>
                <w:tab w:val="clear" w:pos="567"/>
              </w:tabs>
              <w:rPr>
                <w:sz w:val="16"/>
              </w:rPr>
            </w:pPr>
            <w:r w:rsidRPr="008F6D61">
              <w:rPr>
                <w:sz w:val="16"/>
              </w:rPr>
              <w:t>Endorsed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171400</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CR0272R3 (Rel-15, 'B'): Northbound APIs for SCEF - SCS/AS Interworking - Clause 4 enhancements</w:t>
            </w:r>
          </w:p>
        </w:tc>
        <w:tc>
          <w:tcPr>
            <w:tcW w:w="1559" w:type="dxa"/>
          </w:tcPr>
          <w:p w:rsidR="00EF203E" w:rsidRPr="008F6D61" w:rsidRDefault="00EF203E" w:rsidP="009402C8">
            <w:pPr>
              <w:pStyle w:val="TAL"/>
              <w:tabs>
                <w:tab w:val="clear" w:pos="284"/>
                <w:tab w:val="clear" w:pos="567"/>
              </w:tabs>
              <w:rPr>
                <w:sz w:val="16"/>
              </w:rPr>
            </w:pPr>
            <w:r w:rsidRPr="008F6D61">
              <w:rPr>
                <w:sz w:val="16"/>
              </w:rPr>
              <w:t>ZTE, Intel, Huawei, Hisilicon, Convida Wireless, Deutsche Telecom</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0272</w:t>
            </w:r>
          </w:p>
        </w:tc>
        <w:tc>
          <w:tcPr>
            <w:tcW w:w="631" w:type="dxa"/>
          </w:tcPr>
          <w:p w:rsidR="00EF203E" w:rsidRPr="008F6D61" w:rsidRDefault="00EF203E" w:rsidP="009402C8">
            <w:pPr>
              <w:pStyle w:val="TAL"/>
              <w:tabs>
                <w:tab w:val="clear" w:pos="284"/>
                <w:tab w:val="clear" w:pos="567"/>
              </w:tabs>
              <w:rPr>
                <w:sz w:val="16"/>
              </w:rPr>
            </w:pPr>
            <w:r w:rsidRPr="008F6D61">
              <w:rPr>
                <w:sz w:val="16"/>
              </w:rPr>
              <w:t>3</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S2-171393.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171401</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CR3202R2 (Rel-14, 'F'): Correction to the Control Plane data back-off timer</w:t>
            </w:r>
          </w:p>
        </w:tc>
        <w:tc>
          <w:tcPr>
            <w:tcW w:w="1559" w:type="dxa"/>
          </w:tcPr>
          <w:p w:rsidR="00EF203E" w:rsidRPr="008F6D61" w:rsidRDefault="00EF203E" w:rsidP="009402C8">
            <w:pPr>
              <w:pStyle w:val="TAL"/>
              <w:tabs>
                <w:tab w:val="clear" w:pos="284"/>
                <w:tab w:val="clear" w:pos="567"/>
              </w:tabs>
              <w:rPr>
                <w:sz w:val="16"/>
              </w:rPr>
            </w:pPr>
            <w:r w:rsidRPr="008F6D61">
              <w:rPr>
                <w:sz w:val="16"/>
              </w:rPr>
              <w:t>NEC</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3202</w:t>
            </w:r>
          </w:p>
        </w:tc>
        <w:tc>
          <w:tcPr>
            <w:tcW w:w="631" w:type="dxa"/>
          </w:tcPr>
          <w:p w:rsidR="00EF203E" w:rsidRPr="008F6D61" w:rsidRDefault="00EF203E" w:rsidP="009402C8">
            <w:pPr>
              <w:pStyle w:val="TAL"/>
              <w:tabs>
                <w:tab w:val="clear" w:pos="284"/>
                <w:tab w:val="clear" w:pos="567"/>
              </w:tabs>
              <w:rPr>
                <w:sz w:val="16"/>
              </w:rPr>
            </w:pPr>
            <w:r w:rsidRPr="008F6D61">
              <w:rPr>
                <w:sz w:val="16"/>
              </w:rPr>
              <w:t>2</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CIoT_Ext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S2-171358.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171402</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CR3197R4 (Rel-13, 'F'): Restriction of CE Mode B with dedicated bearer requirements</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3197</w:t>
            </w:r>
          </w:p>
        </w:tc>
        <w:tc>
          <w:tcPr>
            <w:tcW w:w="631" w:type="dxa"/>
          </w:tcPr>
          <w:p w:rsidR="00EF203E" w:rsidRPr="008F6D61" w:rsidRDefault="00EF203E" w:rsidP="009402C8">
            <w:pPr>
              <w:pStyle w:val="TAL"/>
              <w:tabs>
                <w:tab w:val="clear" w:pos="284"/>
                <w:tab w:val="clear" w:pos="567"/>
              </w:tabs>
              <w:rPr>
                <w:sz w:val="16"/>
              </w:rPr>
            </w:pPr>
            <w:r w:rsidRPr="008F6D61">
              <w:rPr>
                <w:sz w:val="16"/>
              </w:rPr>
              <w:t>4</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13.9.0</w:t>
            </w:r>
          </w:p>
        </w:tc>
        <w:tc>
          <w:tcPr>
            <w:tcW w:w="570" w:type="dxa"/>
          </w:tcPr>
          <w:p w:rsidR="00EF203E" w:rsidRPr="008F6D61" w:rsidRDefault="00EF203E" w:rsidP="009402C8">
            <w:pPr>
              <w:pStyle w:val="TAL"/>
              <w:tabs>
                <w:tab w:val="clear" w:pos="284"/>
                <w:tab w:val="clear" w:pos="567"/>
              </w:tabs>
              <w:rPr>
                <w:sz w:val="16"/>
              </w:rPr>
            </w:pPr>
            <w:r w:rsidRPr="008F6D61">
              <w:rPr>
                <w:sz w:val="16"/>
              </w:rPr>
              <w:t>Rel-13</w:t>
            </w:r>
          </w:p>
        </w:tc>
        <w:tc>
          <w:tcPr>
            <w:tcW w:w="1275" w:type="dxa"/>
          </w:tcPr>
          <w:p w:rsidR="00EF203E" w:rsidRPr="008F6D61" w:rsidRDefault="00EF203E" w:rsidP="009402C8">
            <w:pPr>
              <w:pStyle w:val="TAL"/>
              <w:tabs>
                <w:tab w:val="clear" w:pos="284"/>
                <w:tab w:val="clear" w:pos="567"/>
              </w:tabs>
              <w:rPr>
                <w:sz w:val="16"/>
              </w:rPr>
            </w:pPr>
            <w:r w:rsidRPr="008F6D61">
              <w:rPr>
                <w:sz w:val="16"/>
              </w:rPr>
              <w:t>TEI13</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S2-171381.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171403</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CR3209R1 (Rel-14, 'A'): Restriction of CE Mode B with dedicated bearer requirements</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3209</w:t>
            </w:r>
          </w:p>
        </w:tc>
        <w:tc>
          <w:tcPr>
            <w:tcW w:w="631" w:type="dxa"/>
          </w:tcPr>
          <w:p w:rsidR="00EF203E" w:rsidRPr="008F6D61" w:rsidRDefault="00EF203E" w:rsidP="009402C8">
            <w:pPr>
              <w:pStyle w:val="TAL"/>
              <w:tabs>
                <w:tab w:val="clear" w:pos="284"/>
                <w:tab w:val="clear" w:pos="567"/>
              </w:tabs>
              <w:rPr>
                <w:sz w:val="16"/>
              </w:rPr>
            </w:pPr>
            <w:r w:rsidRPr="008F6D61">
              <w:rPr>
                <w:sz w:val="16"/>
              </w:rPr>
              <w:t>1</w:t>
            </w:r>
          </w:p>
        </w:tc>
        <w:tc>
          <w:tcPr>
            <w:tcW w:w="443" w:type="dxa"/>
          </w:tcPr>
          <w:p w:rsidR="00EF203E" w:rsidRPr="008F6D61" w:rsidRDefault="00EF203E" w:rsidP="009402C8">
            <w:pPr>
              <w:pStyle w:val="TAL"/>
              <w:tabs>
                <w:tab w:val="clear" w:pos="284"/>
                <w:tab w:val="clear" w:pos="567"/>
              </w:tabs>
              <w:rPr>
                <w:sz w:val="16"/>
              </w:rPr>
            </w:pPr>
            <w:r w:rsidRPr="008F6D61">
              <w:rPr>
                <w:sz w:val="16"/>
              </w:rPr>
              <w:t>A</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TEI13</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S2-171390.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171404</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CR3176R3 (Rel-13, 'F'): No support for Serving PLMN Rate Control across multiple PDN connections</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 Nokia</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3176</w:t>
            </w:r>
          </w:p>
        </w:tc>
        <w:tc>
          <w:tcPr>
            <w:tcW w:w="631" w:type="dxa"/>
          </w:tcPr>
          <w:p w:rsidR="00EF203E" w:rsidRPr="008F6D61" w:rsidRDefault="00EF203E" w:rsidP="009402C8">
            <w:pPr>
              <w:pStyle w:val="TAL"/>
              <w:tabs>
                <w:tab w:val="clear" w:pos="284"/>
                <w:tab w:val="clear" w:pos="567"/>
              </w:tabs>
              <w:rPr>
                <w:sz w:val="16"/>
              </w:rPr>
            </w:pPr>
            <w:r w:rsidRPr="008F6D61">
              <w:rPr>
                <w:sz w:val="16"/>
              </w:rPr>
              <w:t>3</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13.9.0</w:t>
            </w:r>
          </w:p>
        </w:tc>
        <w:tc>
          <w:tcPr>
            <w:tcW w:w="570" w:type="dxa"/>
          </w:tcPr>
          <w:p w:rsidR="00EF203E" w:rsidRPr="008F6D61" w:rsidRDefault="00EF203E" w:rsidP="009402C8">
            <w:pPr>
              <w:pStyle w:val="TAL"/>
              <w:tabs>
                <w:tab w:val="clear" w:pos="284"/>
                <w:tab w:val="clear" w:pos="567"/>
              </w:tabs>
              <w:rPr>
                <w:sz w:val="16"/>
              </w:rPr>
            </w:pPr>
            <w:r w:rsidRPr="008F6D61">
              <w:rPr>
                <w:sz w:val="16"/>
              </w:rPr>
              <w:t>Rel-13</w:t>
            </w:r>
          </w:p>
        </w:tc>
        <w:tc>
          <w:tcPr>
            <w:tcW w:w="1275" w:type="dxa"/>
          </w:tcPr>
          <w:p w:rsidR="00EF203E" w:rsidRPr="008F6D61" w:rsidRDefault="00EF203E" w:rsidP="009402C8">
            <w:pPr>
              <w:pStyle w:val="TAL"/>
              <w:tabs>
                <w:tab w:val="clear" w:pos="284"/>
                <w:tab w:val="clear" w:pos="567"/>
              </w:tabs>
              <w:rPr>
                <w:sz w:val="16"/>
              </w:rPr>
            </w:pPr>
            <w:r w:rsidRPr="008F6D61">
              <w:rPr>
                <w:sz w:val="16"/>
              </w:rPr>
              <w:t>CIoT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S2-170876.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171405</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CR3177R4 (Rel-14, 'A'): No support for Serving PLMN Rate Control across multiple PDN connections</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 Nokia</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3177</w:t>
            </w:r>
          </w:p>
        </w:tc>
        <w:tc>
          <w:tcPr>
            <w:tcW w:w="631" w:type="dxa"/>
          </w:tcPr>
          <w:p w:rsidR="00EF203E" w:rsidRPr="008F6D61" w:rsidRDefault="00EF203E" w:rsidP="009402C8">
            <w:pPr>
              <w:pStyle w:val="TAL"/>
              <w:tabs>
                <w:tab w:val="clear" w:pos="284"/>
                <w:tab w:val="clear" w:pos="567"/>
              </w:tabs>
              <w:rPr>
                <w:sz w:val="16"/>
              </w:rPr>
            </w:pPr>
            <w:r w:rsidRPr="008F6D61">
              <w:rPr>
                <w:sz w:val="16"/>
              </w:rPr>
              <w:t>4</w:t>
            </w:r>
          </w:p>
        </w:tc>
        <w:tc>
          <w:tcPr>
            <w:tcW w:w="443" w:type="dxa"/>
          </w:tcPr>
          <w:p w:rsidR="00EF203E" w:rsidRPr="008F6D61" w:rsidRDefault="00EF203E" w:rsidP="009402C8">
            <w:pPr>
              <w:pStyle w:val="TAL"/>
              <w:tabs>
                <w:tab w:val="clear" w:pos="284"/>
                <w:tab w:val="clear" w:pos="567"/>
              </w:tabs>
              <w:rPr>
                <w:sz w:val="16"/>
              </w:rPr>
            </w:pPr>
            <w:r w:rsidRPr="008F6D61">
              <w:rPr>
                <w:sz w:val="16"/>
              </w:rPr>
              <w:t>A</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CIoT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S2-170878.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171406</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23.401 CR3180R4 (Rel-13, 'F'): Correction of Serving </w:t>
            </w:r>
            <w:r w:rsidRPr="008F6D61">
              <w:rPr>
                <w:sz w:val="16"/>
              </w:rPr>
              <w:lastRenderedPageBreak/>
              <w:t>PLMN rate control</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3180</w:t>
            </w:r>
          </w:p>
        </w:tc>
        <w:tc>
          <w:tcPr>
            <w:tcW w:w="631" w:type="dxa"/>
          </w:tcPr>
          <w:p w:rsidR="00EF203E" w:rsidRPr="008F6D61" w:rsidRDefault="00EF203E" w:rsidP="009402C8">
            <w:pPr>
              <w:pStyle w:val="TAL"/>
              <w:tabs>
                <w:tab w:val="clear" w:pos="284"/>
                <w:tab w:val="clear" w:pos="567"/>
              </w:tabs>
              <w:rPr>
                <w:sz w:val="16"/>
              </w:rPr>
            </w:pPr>
            <w:r w:rsidRPr="008F6D61">
              <w:rPr>
                <w:sz w:val="16"/>
              </w:rPr>
              <w:t>4</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13.9.0</w:t>
            </w:r>
          </w:p>
        </w:tc>
        <w:tc>
          <w:tcPr>
            <w:tcW w:w="570" w:type="dxa"/>
          </w:tcPr>
          <w:p w:rsidR="00EF203E" w:rsidRPr="008F6D61" w:rsidRDefault="00EF203E" w:rsidP="009402C8">
            <w:pPr>
              <w:pStyle w:val="TAL"/>
              <w:tabs>
                <w:tab w:val="clear" w:pos="284"/>
                <w:tab w:val="clear" w:pos="567"/>
              </w:tabs>
              <w:rPr>
                <w:sz w:val="16"/>
              </w:rPr>
            </w:pPr>
            <w:r w:rsidRPr="008F6D61">
              <w:rPr>
                <w:sz w:val="16"/>
              </w:rPr>
              <w:t>Rel-13</w:t>
            </w:r>
          </w:p>
        </w:tc>
        <w:tc>
          <w:tcPr>
            <w:tcW w:w="1275" w:type="dxa"/>
          </w:tcPr>
          <w:p w:rsidR="00EF203E" w:rsidRPr="008F6D61" w:rsidRDefault="00EF203E" w:rsidP="009402C8">
            <w:pPr>
              <w:pStyle w:val="TAL"/>
              <w:tabs>
                <w:tab w:val="clear" w:pos="284"/>
                <w:tab w:val="clear" w:pos="567"/>
              </w:tabs>
              <w:rPr>
                <w:sz w:val="16"/>
              </w:rPr>
            </w:pPr>
            <w:r w:rsidRPr="008F6D61">
              <w:rPr>
                <w:sz w:val="16"/>
              </w:rPr>
              <w:t>CIoT</w:t>
            </w:r>
          </w:p>
        </w:tc>
        <w:tc>
          <w:tcPr>
            <w:tcW w:w="1595" w:type="dxa"/>
          </w:tcPr>
          <w:p w:rsidR="00EF203E" w:rsidRPr="008F6D61" w:rsidRDefault="00EF203E" w:rsidP="009402C8">
            <w:pPr>
              <w:pStyle w:val="TAL"/>
              <w:tabs>
                <w:tab w:val="clear" w:pos="284"/>
                <w:tab w:val="clear" w:pos="567"/>
              </w:tabs>
              <w:rPr>
                <w:sz w:val="16"/>
              </w:rPr>
            </w:pPr>
            <w:r w:rsidRPr="008F6D61">
              <w:rPr>
                <w:sz w:val="16"/>
              </w:rPr>
              <w:t xml:space="preserve">Revision of S2-171360. Revised in parallel session to </w:t>
            </w:r>
            <w:r w:rsidRPr="008F6D61">
              <w:rPr>
                <w:sz w:val="16"/>
              </w:rPr>
              <w:lastRenderedPageBreak/>
              <w:t>S2-171411.</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171411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171407</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CR3181R4 (Rel-14, 'A'): Correction of Serving PLMN rate control</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3181</w:t>
            </w:r>
          </w:p>
        </w:tc>
        <w:tc>
          <w:tcPr>
            <w:tcW w:w="631" w:type="dxa"/>
          </w:tcPr>
          <w:p w:rsidR="00EF203E" w:rsidRPr="008F6D61" w:rsidRDefault="00EF203E" w:rsidP="009402C8">
            <w:pPr>
              <w:pStyle w:val="TAL"/>
              <w:tabs>
                <w:tab w:val="clear" w:pos="284"/>
                <w:tab w:val="clear" w:pos="567"/>
              </w:tabs>
              <w:rPr>
                <w:sz w:val="16"/>
              </w:rPr>
            </w:pPr>
            <w:r w:rsidRPr="008F6D61">
              <w:rPr>
                <w:sz w:val="16"/>
              </w:rPr>
              <w:t>4</w:t>
            </w:r>
          </w:p>
        </w:tc>
        <w:tc>
          <w:tcPr>
            <w:tcW w:w="443" w:type="dxa"/>
          </w:tcPr>
          <w:p w:rsidR="00EF203E" w:rsidRPr="008F6D61" w:rsidRDefault="00EF203E" w:rsidP="009402C8">
            <w:pPr>
              <w:pStyle w:val="TAL"/>
              <w:tabs>
                <w:tab w:val="clear" w:pos="284"/>
                <w:tab w:val="clear" w:pos="567"/>
              </w:tabs>
              <w:rPr>
                <w:sz w:val="16"/>
              </w:rPr>
            </w:pPr>
            <w:r w:rsidRPr="008F6D61">
              <w:rPr>
                <w:sz w:val="16"/>
              </w:rPr>
              <w:t>A</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CIoT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S2-171361.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171408</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LS on PDN connection Restriction</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Rel-13</w:t>
            </w:r>
          </w:p>
        </w:tc>
        <w:tc>
          <w:tcPr>
            <w:tcW w:w="1275" w:type="dxa"/>
          </w:tcPr>
          <w:p w:rsidR="00EF203E" w:rsidRPr="008F6D61" w:rsidRDefault="00EF203E" w:rsidP="009402C8">
            <w:pPr>
              <w:pStyle w:val="TAL"/>
              <w:tabs>
                <w:tab w:val="clear" w:pos="284"/>
                <w:tab w:val="clear" w:pos="567"/>
              </w:tabs>
              <w:rPr>
                <w:sz w:val="16"/>
              </w:rPr>
            </w:pPr>
            <w:r w:rsidRPr="008F6D61">
              <w:rPr>
                <w:sz w:val="16"/>
              </w:rPr>
              <w:t>CIoT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S2-171384.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171409</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Reply LS on congestion control for transport of user data via the control plane</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CIoT_Ext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S2-171357. Revised to S2-171595.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171595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171410</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Reply LS on MBMS user service for UEs using power saving functions</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S2-171359.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171411</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23.401 CR3180R5 (Rel-13, 'F'): Correction of Serving PLMN rate control</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23.401</w:t>
            </w:r>
          </w:p>
        </w:tc>
        <w:tc>
          <w:tcPr>
            <w:tcW w:w="607" w:type="dxa"/>
          </w:tcPr>
          <w:p w:rsidR="00EF203E" w:rsidRPr="008F6D61" w:rsidRDefault="00EF203E" w:rsidP="009402C8">
            <w:pPr>
              <w:pStyle w:val="TAL"/>
              <w:tabs>
                <w:tab w:val="clear" w:pos="284"/>
                <w:tab w:val="clear" w:pos="567"/>
              </w:tabs>
              <w:rPr>
                <w:sz w:val="16"/>
              </w:rPr>
            </w:pPr>
            <w:r w:rsidRPr="008F6D61">
              <w:rPr>
                <w:sz w:val="16"/>
              </w:rPr>
              <w:t>3180</w:t>
            </w:r>
          </w:p>
        </w:tc>
        <w:tc>
          <w:tcPr>
            <w:tcW w:w="631" w:type="dxa"/>
          </w:tcPr>
          <w:p w:rsidR="00EF203E" w:rsidRPr="008F6D61" w:rsidRDefault="00EF203E" w:rsidP="009402C8">
            <w:pPr>
              <w:pStyle w:val="TAL"/>
              <w:tabs>
                <w:tab w:val="clear" w:pos="284"/>
                <w:tab w:val="clear" w:pos="567"/>
              </w:tabs>
              <w:rPr>
                <w:sz w:val="16"/>
              </w:rPr>
            </w:pPr>
            <w:r w:rsidRPr="008F6D61">
              <w:rPr>
                <w:sz w:val="16"/>
              </w:rPr>
              <w:t>5</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13.9.0</w:t>
            </w:r>
          </w:p>
        </w:tc>
        <w:tc>
          <w:tcPr>
            <w:tcW w:w="570" w:type="dxa"/>
          </w:tcPr>
          <w:p w:rsidR="00EF203E" w:rsidRPr="008F6D61" w:rsidRDefault="00EF203E" w:rsidP="009402C8">
            <w:pPr>
              <w:pStyle w:val="TAL"/>
              <w:tabs>
                <w:tab w:val="clear" w:pos="284"/>
                <w:tab w:val="clear" w:pos="567"/>
              </w:tabs>
              <w:rPr>
                <w:sz w:val="16"/>
              </w:rPr>
            </w:pPr>
            <w:r w:rsidRPr="008F6D61">
              <w:rPr>
                <w:sz w:val="16"/>
              </w:rPr>
              <w:t>Rel-13</w:t>
            </w:r>
          </w:p>
        </w:tc>
        <w:tc>
          <w:tcPr>
            <w:tcW w:w="1275" w:type="dxa"/>
          </w:tcPr>
          <w:p w:rsidR="00EF203E" w:rsidRPr="008F6D61" w:rsidRDefault="00EF203E" w:rsidP="009402C8">
            <w:pPr>
              <w:pStyle w:val="TAL"/>
              <w:tabs>
                <w:tab w:val="clear" w:pos="284"/>
                <w:tab w:val="clear" w:pos="567"/>
              </w:tabs>
              <w:rPr>
                <w:sz w:val="16"/>
              </w:rPr>
            </w:pPr>
            <w:r w:rsidRPr="008F6D61">
              <w:rPr>
                <w:sz w:val="16"/>
              </w:rPr>
              <w:t>CIoT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S2-171406.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171412</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CR0260R3 (Rel-15, 'B'): Group Message Delivery Procedure changes due to NAPS</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 Samsung</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0260</w:t>
            </w:r>
          </w:p>
        </w:tc>
        <w:tc>
          <w:tcPr>
            <w:tcW w:w="631" w:type="dxa"/>
          </w:tcPr>
          <w:p w:rsidR="00EF203E" w:rsidRPr="008F6D61" w:rsidRDefault="00EF203E" w:rsidP="009402C8">
            <w:pPr>
              <w:pStyle w:val="TAL"/>
              <w:tabs>
                <w:tab w:val="clear" w:pos="284"/>
                <w:tab w:val="clear" w:pos="567"/>
              </w:tabs>
              <w:rPr>
                <w:sz w:val="16"/>
              </w:rPr>
            </w:pPr>
            <w:r w:rsidRPr="008F6D61">
              <w:rPr>
                <w:sz w:val="16"/>
              </w:rPr>
              <w:t>3</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DUMMY</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S2-171395. This CR was agreed</w:t>
            </w:r>
          </w:p>
        </w:tc>
        <w:tc>
          <w:tcPr>
            <w:tcW w:w="1554" w:type="dxa"/>
          </w:tcPr>
          <w:p w:rsidR="00EF203E" w:rsidRPr="008F6D61" w:rsidRDefault="00EF203E" w:rsidP="009402C8">
            <w:pPr>
              <w:pStyle w:val="TAL"/>
              <w:tabs>
                <w:tab w:val="clear" w:pos="284"/>
                <w:tab w:val="clear" w:pos="567"/>
              </w:tabs>
              <w:rPr>
                <w:sz w:val="16"/>
              </w:rPr>
            </w:pPr>
            <w:r w:rsidRPr="008F6D61">
              <w:rPr>
                <w:sz w:val="16"/>
              </w:rPr>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171448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Terminology and role of applications and Application Functions</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 Intel?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S2-171060, merging S2-171189. Confirm Sources!. Revised to S2-171543.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171543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171449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to update the service-based architecture figure</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S2-171043. Revised to S2-171549.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171549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171450</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OMA ARC: Reply LS to GSMA regarding Mobile IoT Device Management and Service Enablement</w:t>
            </w:r>
          </w:p>
        </w:tc>
        <w:tc>
          <w:tcPr>
            <w:tcW w:w="1559" w:type="dxa"/>
          </w:tcPr>
          <w:p w:rsidR="00EF203E" w:rsidRPr="008F6D61" w:rsidRDefault="00EF203E" w:rsidP="009402C8">
            <w:pPr>
              <w:pStyle w:val="TAL"/>
              <w:tabs>
                <w:tab w:val="clear" w:pos="284"/>
                <w:tab w:val="clear" w:pos="567"/>
              </w:tabs>
              <w:rPr>
                <w:sz w:val="16"/>
              </w:rPr>
            </w:pPr>
            <w:r w:rsidRPr="008F6D61">
              <w:rPr>
                <w:sz w:val="16"/>
              </w:rPr>
              <w:t>OMA ARC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Also copied to oneM2M, OMA-ARC. Postponed to meeting #120.</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171451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P-CR: Addition of new RM terminology to 23.501 vocabulary</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 MediaTek Inc.</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S2-171166.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171452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pCR 23.501 - Misc. corrections to Registration </w:t>
            </w:r>
            <w:r w:rsidRPr="008F6D61">
              <w:rPr>
                <w:sz w:val="16"/>
              </w:rPr>
              <w:lastRenderedPageBreak/>
              <w:t>Management</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 xml:space="preserve">MediaTek Inc., Nokia, Alcatel-Lucent Shanghai </w:t>
            </w:r>
            <w:r w:rsidRPr="008F6D61">
              <w:rPr>
                <w:sz w:val="16"/>
              </w:rPr>
              <w:lastRenderedPageBreak/>
              <w:t>Bell</w:t>
            </w:r>
          </w:p>
        </w:tc>
        <w:tc>
          <w:tcPr>
            <w:tcW w:w="891" w:type="dxa"/>
          </w:tcPr>
          <w:p w:rsidR="00EF203E" w:rsidRPr="008F6D61" w:rsidRDefault="00EF203E" w:rsidP="009402C8">
            <w:pPr>
              <w:pStyle w:val="TAL"/>
              <w:tabs>
                <w:tab w:val="clear" w:pos="284"/>
                <w:tab w:val="clear" w:pos="567"/>
              </w:tabs>
              <w:rPr>
                <w:sz w:val="16"/>
              </w:rPr>
            </w:pPr>
            <w:r w:rsidRPr="008F6D61">
              <w:rPr>
                <w:sz w:val="16"/>
              </w:rPr>
              <w:lastRenderedPageBreak/>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S2-170714. Revised to S2-171514.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171514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171453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pCR 23.501 - Misc. corrections to Connection Management</w:t>
            </w:r>
          </w:p>
        </w:tc>
        <w:tc>
          <w:tcPr>
            <w:tcW w:w="1559" w:type="dxa"/>
          </w:tcPr>
          <w:p w:rsidR="00EF203E" w:rsidRPr="008F6D61" w:rsidRDefault="00EF203E" w:rsidP="009402C8">
            <w:pPr>
              <w:pStyle w:val="TAL"/>
              <w:tabs>
                <w:tab w:val="clear" w:pos="284"/>
                <w:tab w:val="clear" w:pos="567"/>
              </w:tabs>
              <w:rPr>
                <w:sz w:val="16"/>
              </w:rPr>
            </w:pPr>
            <w:r w:rsidRPr="008F6D61">
              <w:rPr>
                <w:sz w:val="16"/>
              </w:rPr>
              <w:t>MediaTek Inc., 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S2-170715, merging S2-171019 and S2-171121. Revised to S2-171515.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171515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171454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§5.3: RM &amp; CM states in case on N3GPP access</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 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S2-170794, merging S2-170828, S2-171135 and S2-171136. Revised to S2-171516.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171516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171455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Corrections to SM procedures</w:t>
            </w:r>
          </w:p>
        </w:tc>
        <w:tc>
          <w:tcPr>
            <w:tcW w:w="1559" w:type="dxa"/>
          </w:tcPr>
          <w:p w:rsidR="00EF203E" w:rsidRPr="008F6D61" w:rsidRDefault="00EF203E" w:rsidP="009402C8">
            <w:pPr>
              <w:pStyle w:val="TAL"/>
              <w:tabs>
                <w:tab w:val="clear" w:pos="284"/>
                <w:tab w:val="clear" w:pos="567"/>
              </w:tabs>
              <w:rPr>
                <w:sz w:val="16"/>
              </w:rPr>
            </w:pPr>
            <w:r w:rsidRPr="008F6D61">
              <w:rPr>
                <w:sz w:val="16"/>
              </w:rPr>
              <w:t>MediaTek Inc.</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S2-171167. Revised to S2-171556.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171556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171456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 PDU session establishment</w:t>
            </w:r>
          </w:p>
        </w:tc>
        <w:tc>
          <w:tcPr>
            <w:tcW w:w="1559" w:type="dxa"/>
          </w:tcPr>
          <w:p w:rsidR="00EF203E" w:rsidRPr="008F6D61" w:rsidRDefault="00EF203E" w:rsidP="009402C8">
            <w:pPr>
              <w:pStyle w:val="TAL"/>
              <w:tabs>
                <w:tab w:val="clear" w:pos="284"/>
                <w:tab w:val="clear" w:pos="567"/>
              </w:tabs>
              <w:rPr>
                <w:sz w:val="16"/>
              </w:rPr>
            </w:pPr>
            <w:r w:rsidRPr="008F6D61">
              <w:rPr>
                <w:sz w:val="16"/>
              </w:rPr>
              <w:t>CATT</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S2-171047. Revised to S2-171519.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171519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171457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update of clause 5.6.3 Roaming - fallback from LBO to home-routed</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S2-170844. This was postponed.</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171458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Update of session establishment procedure for LBO - including fallback from LBO to home-routed</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S2-170845. This was postponed.</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171459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Update of Session Establishment Procedure for Home Routed roaming - including subscription info access in vSMF</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S2-170848. Revised to S2-171520.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171520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171460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§5.8.2: SSC mode 1 and Multi Homing</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 Qualcomm Incorporated, Samsung, Orange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S2-170793, merging S2-171077 and S2-170775. Revised to S2-171518.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171518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171461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 Correction to PDU Session continuity</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S2-170758.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w:t>
            </w:r>
            <w:r w:rsidRPr="008F6D61">
              <w:rPr>
                <w:sz w:val="16"/>
              </w:rPr>
              <w:lastRenderedPageBreak/>
              <w:t>3</w:t>
            </w:r>
          </w:p>
        </w:tc>
        <w:tc>
          <w:tcPr>
            <w:tcW w:w="1134" w:type="dxa"/>
          </w:tcPr>
          <w:p w:rsidR="00EF203E" w:rsidRPr="008F6D61" w:rsidRDefault="00EF203E" w:rsidP="009402C8">
            <w:pPr>
              <w:pStyle w:val="TAL"/>
              <w:tabs>
                <w:tab w:val="clear" w:pos="284"/>
                <w:tab w:val="clear" w:pos="567"/>
              </w:tabs>
              <w:rPr>
                <w:sz w:val="16"/>
              </w:rPr>
            </w:pPr>
            <w:r w:rsidRPr="008F6D61">
              <w:rPr>
                <w:sz w:val="16"/>
              </w:rPr>
              <w:lastRenderedPageBreak/>
              <w:t>S2</w:t>
            </w:r>
            <w:r w:rsidRPr="008F6D61">
              <w:rPr>
                <w:sz w:val="16"/>
              </w:rPr>
              <w:noBreakHyphen/>
              <w:t>171462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TS 23.501: SSC </w:t>
            </w:r>
            <w:r w:rsidRPr="008F6D61">
              <w:rPr>
                <w:sz w:val="16"/>
              </w:rPr>
              <w:lastRenderedPageBreak/>
              <w:t>mode 2 and UPF service area</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 xml:space="preserve">LG Electronics, SK </w:t>
            </w:r>
            <w:r w:rsidRPr="008F6D61">
              <w:rPr>
                <w:sz w:val="16"/>
              </w:rPr>
              <w:lastRenderedPageBreak/>
              <w:t>Telecom</w:t>
            </w:r>
          </w:p>
        </w:tc>
        <w:tc>
          <w:tcPr>
            <w:tcW w:w="891" w:type="dxa"/>
          </w:tcPr>
          <w:p w:rsidR="00EF203E" w:rsidRPr="008F6D61" w:rsidRDefault="00EF203E" w:rsidP="009402C8">
            <w:pPr>
              <w:pStyle w:val="TAL"/>
              <w:tabs>
                <w:tab w:val="clear" w:pos="284"/>
                <w:tab w:val="clear" w:pos="567"/>
              </w:tabs>
              <w:rPr>
                <w:sz w:val="16"/>
              </w:rPr>
            </w:pPr>
            <w:r w:rsidRPr="008F6D61">
              <w:rPr>
                <w:sz w:val="16"/>
              </w:rPr>
              <w:lastRenderedPageBreak/>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w:t>
            </w:r>
            <w:r w:rsidRPr="008F6D61">
              <w:rPr>
                <w:sz w:val="16"/>
              </w:rPr>
              <w:lastRenderedPageBreak/>
              <w:t>171001. Postponed</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171463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 of Network Slicing definitions for TS 23.501</w:t>
            </w:r>
          </w:p>
        </w:tc>
        <w:tc>
          <w:tcPr>
            <w:tcW w:w="1559" w:type="dxa"/>
          </w:tcPr>
          <w:p w:rsidR="00EF203E" w:rsidRPr="008F6D61" w:rsidRDefault="00EF203E" w:rsidP="009402C8">
            <w:pPr>
              <w:pStyle w:val="TAL"/>
              <w:tabs>
                <w:tab w:val="clear" w:pos="284"/>
                <w:tab w:val="clear" w:pos="567"/>
              </w:tabs>
              <w:rPr>
                <w:sz w:val="16"/>
              </w:rPr>
            </w:pPr>
            <w:r w:rsidRPr="008F6D61">
              <w:rPr>
                <w:sz w:val="16"/>
              </w:rPr>
              <w:t>NTT DOCOMO</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S2-170882. This was postponed.</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171464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Proposed Network Slicing Update to 23.501 Clause 5.15</w:t>
            </w:r>
          </w:p>
        </w:tc>
        <w:tc>
          <w:tcPr>
            <w:tcW w:w="1559" w:type="dxa"/>
          </w:tcPr>
          <w:p w:rsidR="00EF203E" w:rsidRPr="008F6D61" w:rsidRDefault="00EF203E" w:rsidP="009402C8">
            <w:pPr>
              <w:pStyle w:val="TAL"/>
              <w:tabs>
                <w:tab w:val="clear" w:pos="284"/>
                <w:tab w:val="clear" w:pos="567"/>
              </w:tabs>
              <w:rPr>
                <w:sz w:val="16"/>
              </w:rPr>
            </w:pPr>
            <w:r w:rsidRPr="008F6D61">
              <w:rPr>
                <w:sz w:val="16"/>
              </w:rPr>
              <w:t>ZTE, Sprint, Oracle, ETRI, InterDigital, KDDI , Nokia, Qualcomm, Telecom Italia</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S2-171023, merging S2-171034. Revised to S2-171547.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171547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171465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Insertion / removal of UL CL or Branching point</w:t>
            </w:r>
          </w:p>
        </w:tc>
        <w:tc>
          <w:tcPr>
            <w:tcW w:w="1559" w:type="dxa"/>
          </w:tcPr>
          <w:p w:rsidR="00EF203E" w:rsidRPr="008F6D61" w:rsidRDefault="00EF203E" w:rsidP="009402C8">
            <w:pPr>
              <w:pStyle w:val="TAL"/>
              <w:tabs>
                <w:tab w:val="clear" w:pos="284"/>
                <w:tab w:val="clear" w:pos="567"/>
              </w:tabs>
              <w:rPr>
                <w:sz w:val="16"/>
              </w:rPr>
            </w:pPr>
            <w:r w:rsidRPr="008F6D61">
              <w:rPr>
                <w:sz w:val="16"/>
              </w:rPr>
              <w:t>Motorola Mobility, Lenovo</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S2-170860.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171466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Application-influenced SSC and UP path management</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S2-171066. This was postponed.</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171467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Updates to application influence on traffic routing</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S2-171067. Revised to S2-171521.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171521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171468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Clarification on Session Management</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S2-171125.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171469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clause 5.6.1 Overview update - subscription info access of V-SMF in Home Routed mode roaming</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S2-170847.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171470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Additional concepts for authentication/authorization of PDU session establishment</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S2-170745. Revised to S2-171522.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171522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171471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Authentication/authorization of PDU session establishment</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S2-17074, merging S2-171160. Revised to S2-171523.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171523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171472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Drafting principles for Service-based</w:t>
            </w:r>
          </w:p>
        </w:tc>
        <w:tc>
          <w:tcPr>
            <w:tcW w:w="1559" w:type="dxa"/>
          </w:tcPr>
          <w:p w:rsidR="00EF203E" w:rsidRPr="008F6D61" w:rsidRDefault="00EF203E" w:rsidP="009402C8">
            <w:pPr>
              <w:pStyle w:val="TAL"/>
              <w:tabs>
                <w:tab w:val="clear" w:pos="284"/>
                <w:tab w:val="clear" w:pos="567"/>
              </w:tabs>
              <w:rPr>
                <w:sz w:val="16"/>
              </w:rPr>
            </w:pPr>
            <w:r w:rsidRPr="008F6D61">
              <w:rPr>
                <w:sz w:val="16"/>
              </w:rPr>
              <w:t>Nokia (Editor)</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Created in parallel session.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w:t>
            </w:r>
            <w:r w:rsidRPr="008F6D61">
              <w:rPr>
                <w:sz w:val="16"/>
              </w:rPr>
              <w:lastRenderedPageBreak/>
              <w:t>2</w:t>
            </w:r>
          </w:p>
        </w:tc>
        <w:tc>
          <w:tcPr>
            <w:tcW w:w="1134" w:type="dxa"/>
          </w:tcPr>
          <w:p w:rsidR="00EF203E" w:rsidRPr="008F6D61" w:rsidRDefault="00EF203E" w:rsidP="009402C8">
            <w:pPr>
              <w:pStyle w:val="TAL"/>
              <w:tabs>
                <w:tab w:val="clear" w:pos="284"/>
                <w:tab w:val="clear" w:pos="567"/>
              </w:tabs>
              <w:rPr>
                <w:sz w:val="16"/>
              </w:rPr>
            </w:pPr>
            <w:r w:rsidRPr="008F6D61">
              <w:rPr>
                <w:sz w:val="16"/>
              </w:rPr>
              <w:lastRenderedPageBreak/>
              <w:t>S2</w:t>
            </w:r>
            <w:r w:rsidRPr="008F6D61">
              <w:rPr>
                <w:sz w:val="16"/>
              </w:rPr>
              <w:noBreakHyphen/>
              <w:t>171473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TS 23.501: </w:t>
            </w:r>
            <w:r w:rsidRPr="008F6D61">
              <w:rPr>
                <w:sz w:val="16"/>
              </w:rPr>
              <w:lastRenderedPageBreak/>
              <w:t>Registration and Connection Management - non-3GPP aspects</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w:t>
            </w:r>
            <w:r w:rsidRPr="008F6D61">
              <w:rPr>
                <w:sz w:val="16"/>
              </w:rPr>
              <w:lastRenderedPageBreak/>
              <w:t>170840. Merged into S2-171478</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Merged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171474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Mobility Restrictions updates</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S2-170807. Revised to S2-171513.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171513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171475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update on service area restrictions</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S2-171126.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171476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P-CR: Corrections on registration procedure and mobility restrictions</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S2-171161.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171477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P-CR new procedure on NW initiated UE configuration update</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 SKT</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S2-170854. WITHDRAWN (not provided)</w:t>
            </w:r>
          </w:p>
        </w:tc>
        <w:tc>
          <w:tcPr>
            <w:tcW w:w="1554" w:type="dxa"/>
          </w:tcPr>
          <w:p w:rsidR="00EF203E" w:rsidRPr="008F6D61" w:rsidRDefault="00EF203E" w:rsidP="009402C8">
            <w:pPr>
              <w:pStyle w:val="TAL"/>
              <w:tabs>
                <w:tab w:val="clear" w:pos="284"/>
                <w:tab w:val="clear" w:pos="567"/>
              </w:tabs>
              <w:rPr>
                <w:sz w:val="16"/>
              </w:rPr>
            </w:pPr>
            <w:r w:rsidRPr="008F6D61">
              <w:rPr>
                <w:sz w:val="16"/>
              </w:rPr>
              <w:t>Withdrawn</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171478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Mobility Restriction Update</w:t>
            </w:r>
          </w:p>
        </w:tc>
        <w:tc>
          <w:tcPr>
            <w:tcW w:w="1559" w:type="dxa"/>
          </w:tcPr>
          <w:p w:rsidR="00EF203E" w:rsidRPr="008F6D61" w:rsidRDefault="00EF203E" w:rsidP="009402C8">
            <w:pPr>
              <w:pStyle w:val="TAL"/>
              <w:tabs>
                <w:tab w:val="clear" w:pos="284"/>
                <w:tab w:val="clear" w:pos="567"/>
              </w:tabs>
              <w:rPr>
                <w:sz w:val="16"/>
              </w:rPr>
            </w:pPr>
            <w:r w:rsidRPr="008F6D61">
              <w:rPr>
                <w:sz w:val="16"/>
              </w:rPr>
              <w:t>Samsung, 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S2-171191, merging S2-171473.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171479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Mobility Restriction Update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Samsung, Huawei</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S2-171190, merging S2-170980. This was postponed.</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171480</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RAN WG2: LS Response to LS on SA WG2 involvement for the light connection</w:t>
            </w:r>
          </w:p>
        </w:tc>
        <w:tc>
          <w:tcPr>
            <w:tcW w:w="1559" w:type="dxa"/>
          </w:tcPr>
          <w:p w:rsidR="00EF203E" w:rsidRPr="008F6D61" w:rsidRDefault="00EF203E" w:rsidP="009402C8">
            <w:pPr>
              <w:pStyle w:val="TAL"/>
              <w:tabs>
                <w:tab w:val="clear" w:pos="284"/>
                <w:tab w:val="clear" w:pos="567"/>
              </w:tabs>
              <w:rPr>
                <w:sz w:val="16"/>
              </w:rPr>
            </w:pPr>
            <w:r w:rsidRPr="008F6D61">
              <w:rPr>
                <w:sz w:val="16"/>
              </w:rPr>
              <w:t>RAN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LTE_LIGHT_CON-Core</w:t>
            </w:r>
          </w:p>
        </w:tc>
        <w:tc>
          <w:tcPr>
            <w:tcW w:w="1595" w:type="dxa"/>
          </w:tcPr>
          <w:p w:rsidR="00EF203E" w:rsidRPr="008F6D61" w:rsidRDefault="00EF203E" w:rsidP="009402C8">
            <w:pPr>
              <w:pStyle w:val="TAL"/>
              <w:tabs>
                <w:tab w:val="clear" w:pos="284"/>
                <w:tab w:val="clear" w:pos="567"/>
              </w:tabs>
              <w:rPr>
                <w:sz w:val="16"/>
              </w:rPr>
            </w:pPr>
            <w:r w:rsidRPr="008F6D61">
              <w:rPr>
                <w:sz w:val="16"/>
              </w:rPr>
              <w:t>Postponed to meeting #120</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171481</w:t>
            </w:r>
          </w:p>
        </w:tc>
        <w:tc>
          <w:tcPr>
            <w:tcW w:w="794" w:type="dxa"/>
          </w:tcPr>
          <w:p w:rsidR="00EF203E" w:rsidRPr="008F6D61" w:rsidRDefault="00EF203E" w:rsidP="009402C8">
            <w:pPr>
              <w:pStyle w:val="TAL"/>
              <w:tabs>
                <w:tab w:val="clear" w:pos="284"/>
                <w:tab w:val="clear" w:pos="567"/>
              </w:tabs>
              <w:rPr>
                <w:sz w:val="16"/>
              </w:rPr>
            </w:pPr>
            <w:r w:rsidRPr="008F6D61">
              <w:rPr>
                <w:sz w:val="16"/>
              </w:rPr>
              <w:t>LS In</w:t>
            </w:r>
          </w:p>
        </w:tc>
        <w:tc>
          <w:tcPr>
            <w:tcW w:w="1757" w:type="dxa"/>
          </w:tcPr>
          <w:p w:rsidR="00EF203E" w:rsidRPr="008F6D61" w:rsidRDefault="00EF203E" w:rsidP="009402C8">
            <w:pPr>
              <w:pStyle w:val="TAL"/>
              <w:tabs>
                <w:tab w:val="clear" w:pos="284"/>
                <w:tab w:val="clear" w:pos="567"/>
              </w:tabs>
              <w:rPr>
                <w:sz w:val="16"/>
              </w:rPr>
            </w:pPr>
            <w:r w:rsidRPr="008F6D61">
              <w:rPr>
                <w:sz w:val="16"/>
              </w:rPr>
              <w:t>LS from RAN WG2: LS response to CT WG1 work on LTE Light Connection</w:t>
            </w:r>
          </w:p>
        </w:tc>
        <w:tc>
          <w:tcPr>
            <w:tcW w:w="1559" w:type="dxa"/>
          </w:tcPr>
          <w:p w:rsidR="00EF203E" w:rsidRPr="008F6D61" w:rsidRDefault="00EF203E" w:rsidP="009402C8">
            <w:pPr>
              <w:pStyle w:val="TAL"/>
              <w:tabs>
                <w:tab w:val="clear" w:pos="284"/>
                <w:tab w:val="clear" w:pos="567"/>
              </w:tabs>
              <w:rPr>
                <w:sz w:val="16"/>
              </w:rPr>
            </w:pPr>
            <w:r w:rsidRPr="008F6D61">
              <w:rPr>
                <w:sz w:val="16"/>
              </w:rPr>
              <w:t>RAN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LTE_LIGHT_CON-Core</w:t>
            </w:r>
          </w:p>
        </w:tc>
        <w:tc>
          <w:tcPr>
            <w:tcW w:w="1595" w:type="dxa"/>
          </w:tcPr>
          <w:p w:rsidR="00EF203E" w:rsidRPr="008F6D61" w:rsidRDefault="00EF203E" w:rsidP="009402C8">
            <w:pPr>
              <w:pStyle w:val="TAL"/>
              <w:tabs>
                <w:tab w:val="clear" w:pos="284"/>
                <w:tab w:val="clear" w:pos="567"/>
              </w:tabs>
              <w:rPr>
                <w:sz w:val="16"/>
              </w:rPr>
            </w:pPr>
            <w:r w:rsidRPr="008F6D61">
              <w:rPr>
                <w:sz w:val="16"/>
              </w:rPr>
              <w:t>Postponed to meeting #120</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171482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Cleanup of QoS framework description</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S2-170802, merging related contributions. Revised in parallel session to S2-171535.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171535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171483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Transport level packet marking for B-type QoS flow</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 xml:space="preserve">Revision of S2-171173. Revised in parallel session to </w:t>
            </w:r>
            <w:r w:rsidRPr="008F6D61">
              <w:rPr>
                <w:sz w:val="16"/>
              </w:rPr>
              <w:lastRenderedPageBreak/>
              <w:t>S2-171536.</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171536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171484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AMBR enforcement for multi-homed PDU Sessions</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S2-170933. Revised in parallel session to S2-171530.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171530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171485</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Way forward for change of AMF / Control of N2 persistence</w:t>
            </w:r>
          </w:p>
        </w:tc>
        <w:tc>
          <w:tcPr>
            <w:tcW w:w="1559" w:type="dxa"/>
          </w:tcPr>
          <w:p w:rsidR="00EF203E" w:rsidRPr="008F6D61" w:rsidRDefault="00EF203E" w:rsidP="009402C8">
            <w:pPr>
              <w:pStyle w:val="TAL"/>
              <w:tabs>
                <w:tab w:val="clear" w:pos="284"/>
                <w:tab w:val="clear" w:pos="567"/>
              </w:tabs>
              <w:rPr>
                <w:sz w:val="16"/>
              </w:rPr>
            </w:pPr>
            <w:r w:rsidRPr="008F6D61">
              <w:rPr>
                <w:sz w:val="16"/>
              </w:rPr>
              <w:t>Nokia, Cisco Systems, Inc.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S2-171017, merging S2-170927. No agreement on the way forward could be reached, this was postponed.</w:t>
            </w:r>
          </w:p>
        </w:tc>
        <w:tc>
          <w:tcPr>
            <w:tcW w:w="1554" w:type="dxa"/>
          </w:tcPr>
          <w:p w:rsidR="00EF203E" w:rsidRPr="008F6D61" w:rsidRDefault="00EF203E" w:rsidP="009402C8">
            <w:pPr>
              <w:pStyle w:val="TAL"/>
              <w:tabs>
                <w:tab w:val="clear" w:pos="284"/>
                <w:tab w:val="clear" w:pos="567"/>
              </w:tabs>
              <w:rPr>
                <w:sz w:val="16"/>
              </w:rPr>
            </w:pPr>
            <w:r w:rsidRPr="008F6D61">
              <w:rPr>
                <w:sz w:val="16"/>
              </w:rPr>
              <w:t>Postponed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171486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MM and SM interaction</w:t>
            </w:r>
          </w:p>
        </w:tc>
        <w:tc>
          <w:tcPr>
            <w:tcW w:w="1559" w:type="dxa"/>
          </w:tcPr>
          <w:p w:rsidR="00EF203E" w:rsidRPr="008F6D61" w:rsidRDefault="00EF203E" w:rsidP="009402C8">
            <w:pPr>
              <w:pStyle w:val="TAL"/>
              <w:tabs>
                <w:tab w:val="clear" w:pos="284"/>
                <w:tab w:val="clear" w:pos="567"/>
              </w:tabs>
              <w:rPr>
                <w:sz w:val="16"/>
              </w:rPr>
            </w:pPr>
            <w:r w:rsidRPr="008F6D61">
              <w:rPr>
                <w:sz w:val="16"/>
              </w:rPr>
              <w:t>CATT</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S2-171046. Revised to S2-171524.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171524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171487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Correction on Routing rules configuration</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S2-171122. Revised to S2-171525.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171525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171488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UE Traffic Routing</w:t>
            </w:r>
          </w:p>
        </w:tc>
        <w:tc>
          <w:tcPr>
            <w:tcW w:w="1559" w:type="dxa"/>
          </w:tcPr>
          <w:p w:rsidR="00EF203E" w:rsidRPr="008F6D61" w:rsidRDefault="00EF203E" w:rsidP="009402C8">
            <w:pPr>
              <w:pStyle w:val="TAL"/>
              <w:tabs>
                <w:tab w:val="clear" w:pos="284"/>
                <w:tab w:val="clear" w:pos="567"/>
              </w:tabs>
              <w:rPr>
                <w:sz w:val="16"/>
              </w:rPr>
            </w:pPr>
            <w:r w:rsidRPr="008F6D61">
              <w:rPr>
                <w:sz w:val="16"/>
              </w:rPr>
              <w:t>Motorola Mobility, Lenovo, Broadcom</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S2-170858. Revised to S2-171526.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171526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171489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23.502: UE Traffic Routing</w:t>
            </w:r>
          </w:p>
        </w:tc>
        <w:tc>
          <w:tcPr>
            <w:tcW w:w="1559" w:type="dxa"/>
          </w:tcPr>
          <w:p w:rsidR="00EF203E" w:rsidRPr="008F6D61" w:rsidRDefault="00EF203E" w:rsidP="009402C8">
            <w:pPr>
              <w:pStyle w:val="TAL"/>
              <w:tabs>
                <w:tab w:val="clear" w:pos="284"/>
                <w:tab w:val="clear" w:pos="567"/>
              </w:tabs>
              <w:rPr>
                <w:sz w:val="16"/>
              </w:rPr>
            </w:pPr>
            <w:r w:rsidRPr="008F6D61">
              <w:rPr>
                <w:sz w:val="16"/>
              </w:rPr>
              <w:t>Motorola Mobility, Lenovo, Broadcom</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S2-170859. WITHDRAWN (not provided)</w:t>
            </w:r>
          </w:p>
        </w:tc>
        <w:tc>
          <w:tcPr>
            <w:tcW w:w="1554" w:type="dxa"/>
          </w:tcPr>
          <w:p w:rsidR="00EF203E" w:rsidRPr="008F6D61" w:rsidRDefault="00EF203E" w:rsidP="009402C8">
            <w:pPr>
              <w:pStyle w:val="TAL"/>
              <w:tabs>
                <w:tab w:val="clear" w:pos="284"/>
                <w:tab w:val="clear" w:pos="567"/>
              </w:tabs>
              <w:rPr>
                <w:sz w:val="16"/>
              </w:rPr>
            </w:pPr>
            <w:r w:rsidRPr="008F6D61">
              <w:rPr>
                <w:sz w:val="16"/>
              </w:rPr>
              <w:t>Withdrawn</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171490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§5.8.2: User Plane Function(s) and N4</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 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S2-170796.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171491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Network-triggered UPF relocation for SSC mode 3</w:t>
            </w:r>
          </w:p>
        </w:tc>
        <w:tc>
          <w:tcPr>
            <w:tcW w:w="1559" w:type="dxa"/>
          </w:tcPr>
          <w:p w:rsidR="00EF203E" w:rsidRPr="008F6D61" w:rsidRDefault="00EF203E" w:rsidP="009402C8">
            <w:pPr>
              <w:pStyle w:val="TAL"/>
              <w:tabs>
                <w:tab w:val="clear" w:pos="284"/>
                <w:tab w:val="clear" w:pos="567"/>
              </w:tabs>
              <w:rPr>
                <w:sz w:val="16"/>
              </w:rPr>
            </w:pPr>
            <w:r w:rsidRPr="008F6D61">
              <w:rPr>
                <w:sz w:val="16"/>
              </w:rPr>
              <w:t>Orange</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S2-170766. Revised to S2-171540.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171540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171492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23.502: Service continuity call flows</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S2-171145. Revised to S2-171561.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171561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171493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P-CR on UPF relocation procedure for SSC mode 2</w:t>
            </w:r>
          </w:p>
        </w:tc>
        <w:tc>
          <w:tcPr>
            <w:tcW w:w="1559" w:type="dxa"/>
          </w:tcPr>
          <w:p w:rsidR="00EF203E" w:rsidRPr="008F6D61" w:rsidRDefault="00EF203E" w:rsidP="009402C8">
            <w:pPr>
              <w:pStyle w:val="TAL"/>
              <w:tabs>
                <w:tab w:val="clear" w:pos="284"/>
                <w:tab w:val="clear" w:pos="567"/>
              </w:tabs>
              <w:rPr>
                <w:sz w:val="16"/>
              </w:rPr>
            </w:pPr>
            <w:r w:rsidRPr="008F6D61">
              <w:rPr>
                <w:sz w:val="16"/>
              </w:rPr>
              <w:t>Samsung, ETRI</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S2-171079, merging S2-171107. Revised to S2-171560.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171560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171494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PDU session modification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 Nokia, 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S2-170769, merging S2-171005.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171495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23.501 § 8.3: User plane protocol stack between the UE and </w:t>
            </w:r>
            <w:r w:rsidRPr="008F6D61">
              <w:rPr>
                <w:sz w:val="16"/>
              </w:rPr>
              <w:lastRenderedPageBreak/>
              <w:t>the DN</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 xml:space="preserve">Nokia, Alcatel-Lucent Shanghai Bell, Samsung, </w:t>
            </w:r>
            <w:r w:rsidRPr="008F6D61">
              <w:rPr>
                <w:sz w:val="16"/>
              </w:rPr>
              <w:lastRenderedPageBreak/>
              <w:t>Huawei</w:t>
            </w:r>
          </w:p>
        </w:tc>
        <w:tc>
          <w:tcPr>
            <w:tcW w:w="891" w:type="dxa"/>
          </w:tcPr>
          <w:p w:rsidR="00EF203E" w:rsidRPr="008F6D61" w:rsidRDefault="00EF203E" w:rsidP="009402C8">
            <w:pPr>
              <w:pStyle w:val="TAL"/>
              <w:tabs>
                <w:tab w:val="clear" w:pos="284"/>
                <w:tab w:val="clear" w:pos="567"/>
              </w:tabs>
              <w:rPr>
                <w:sz w:val="16"/>
              </w:rPr>
            </w:pPr>
            <w:r w:rsidRPr="008F6D61">
              <w:rPr>
                <w:sz w:val="16"/>
              </w:rPr>
              <w:lastRenderedPageBreak/>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 xml:space="preserve">Revision of S2-170797, merging S2-171035. </w:t>
            </w:r>
            <w:r w:rsidRPr="008F6D61">
              <w:rPr>
                <w:sz w:val="16"/>
              </w:rPr>
              <w:lastRenderedPageBreak/>
              <w:t>Revised to S2-171527.</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171527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171496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Proposal for NGC-EPC interworking</w:t>
            </w:r>
          </w:p>
        </w:tc>
        <w:tc>
          <w:tcPr>
            <w:tcW w:w="1559" w:type="dxa"/>
          </w:tcPr>
          <w:p w:rsidR="00EF203E" w:rsidRPr="008F6D61" w:rsidRDefault="00EF203E" w:rsidP="009402C8">
            <w:pPr>
              <w:pStyle w:val="TAL"/>
              <w:tabs>
                <w:tab w:val="clear" w:pos="284"/>
                <w:tab w:val="clear" w:pos="567"/>
              </w:tabs>
              <w:rPr>
                <w:sz w:val="16"/>
              </w:rPr>
            </w:pPr>
            <w:r w:rsidRPr="008F6D61">
              <w:rPr>
                <w:sz w:val="16"/>
              </w:rPr>
              <w:t>NTT DOCOMO</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Off-line revision of S2-170935, merging S2-170743, S2-171188, S2-171012, S2-170918 and S2-170804. Revised to S2-171502.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171502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171497</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Slide capturing Drafting Session on Interworking and Migration</w:t>
            </w:r>
          </w:p>
        </w:tc>
        <w:tc>
          <w:tcPr>
            <w:tcW w:w="1559" w:type="dxa"/>
          </w:tcPr>
          <w:p w:rsidR="00EF203E" w:rsidRPr="008F6D61" w:rsidRDefault="00EF203E" w:rsidP="009402C8">
            <w:pPr>
              <w:pStyle w:val="TAL"/>
              <w:tabs>
                <w:tab w:val="clear" w:pos="284"/>
                <w:tab w:val="clear" w:pos="567"/>
              </w:tabs>
              <w:rPr>
                <w:sz w:val="16"/>
              </w:rPr>
            </w:pPr>
            <w:r w:rsidRPr="008F6D61">
              <w:rPr>
                <w:sz w:val="16"/>
              </w:rPr>
              <w:t>NTT DOCOMO</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Created off-line. 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171498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Aggregate bit rate limitations for non-GBR QoS flows</w:t>
            </w:r>
          </w:p>
        </w:tc>
        <w:tc>
          <w:tcPr>
            <w:tcW w:w="1559" w:type="dxa"/>
          </w:tcPr>
          <w:p w:rsidR="00EF203E" w:rsidRPr="008F6D61" w:rsidRDefault="00EF203E" w:rsidP="009402C8">
            <w:pPr>
              <w:pStyle w:val="TAL"/>
              <w:tabs>
                <w:tab w:val="clear" w:pos="284"/>
                <w:tab w:val="clear" w:pos="567"/>
              </w:tabs>
              <w:rPr>
                <w:sz w:val="16"/>
              </w:rPr>
            </w:pPr>
            <w:r w:rsidRPr="008F6D61">
              <w:rPr>
                <w:sz w:val="16"/>
              </w:rPr>
              <w:t>CATT</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S2-171006. Revised in parallel session to S2-171531.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171531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171499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Precedence order for derived QoS rules</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S2-171182. Revised in parallel session to S2-171532.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171532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171500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Uplink traffic verification</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S2-171119. Revised in parallel session to S2-171533.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171533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171501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QoS parameters and characteristics needed in 5G Systems</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S2-170803. Noted in parallel session</w:t>
            </w:r>
          </w:p>
        </w:tc>
        <w:tc>
          <w:tcPr>
            <w:tcW w:w="1554" w:type="dxa"/>
          </w:tcPr>
          <w:p w:rsidR="00EF203E" w:rsidRPr="008F6D61" w:rsidRDefault="00EF203E" w:rsidP="009402C8">
            <w:pPr>
              <w:pStyle w:val="TAL"/>
              <w:tabs>
                <w:tab w:val="clear" w:pos="284"/>
                <w:tab w:val="clear" w:pos="567"/>
              </w:tabs>
              <w:rPr>
                <w:sz w:val="16"/>
              </w:rPr>
            </w:pPr>
            <w:r w:rsidRPr="008F6D61">
              <w:rPr>
                <w:sz w:val="16"/>
              </w:rPr>
              <w:t>Noted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171502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Proposal for NGC-EPC interworking</w:t>
            </w:r>
          </w:p>
        </w:tc>
        <w:tc>
          <w:tcPr>
            <w:tcW w:w="1559" w:type="dxa"/>
          </w:tcPr>
          <w:p w:rsidR="00EF203E" w:rsidRPr="008F6D61" w:rsidRDefault="00EF203E" w:rsidP="009402C8">
            <w:pPr>
              <w:pStyle w:val="TAL"/>
              <w:tabs>
                <w:tab w:val="clear" w:pos="284"/>
                <w:tab w:val="clear" w:pos="567"/>
              </w:tabs>
              <w:rPr>
                <w:sz w:val="16"/>
              </w:rPr>
            </w:pPr>
            <w:r w:rsidRPr="008F6D61">
              <w:rPr>
                <w:sz w:val="16"/>
              </w:rPr>
              <w:t>NTT DOCOMO, LG Electronics, Nokia</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S2-171496. Revised to S2-171589.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171589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171503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Nx-based Handover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NTT DOCOMO</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S2-170937. Revised to S2-171590.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171590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171504</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LS on interworking and migration for 5GS and EPS (including Option 3)</w:t>
            </w:r>
          </w:p>
        </w:tc>
        <w:tc>
          <w:tcPr>
            <w:tcW w:w="1559" w:type="dxa"/>
          </w:tcPr>
          <w:p w:rsidR="00EF203E" w:rsidRPr="008F6D61" w:rsidRDefault="00EF203E" w:rsidP="009402C8">
            <w:pPr>
              <w:pStyle w:val="TAL"/>
              <w:tabs>
                <w:tab w:val="clear" w:pos="284"/>
                <w:tab w:val="clear" w:pos="567"/>
              </w:tabs>
              <w:rPr>
                <w:sz w:val="16"/>
              </w:rPr>
            </w:pPr>
            <w:r w:rsidRPr="008F6D61">
              <w:rPr>
                <w:sz w:val="16"/>
              </w:rPr>
              <w:t>NTT DOCOMO</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Creating in parallel session. Revised to S2-171591.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171591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171505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5.2 Registration area management</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 CATT, ETRI</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S2-170856, merging S2-171053 and S2-171071. Revised to S2-171517.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171517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w:t>
            </w:r>
            <w:r w:rsidRPr="008F6D61">
              <w:rPr>
                <w:sz w:val="16"/>
              </w:rPr>
              <w:lastRenderedPageBreak/>
              <w:t>2</w:t>
            </w:r>
          </w:p>
        </w:tc>
        <w:tc>
          <w:tcPr>
            <w:tcW w:w="1134" w:type="dxa"/>
          </w:tcPr>
          <w:p w:rsidR="00EF203E" w:rsidRPr="008F6D61" w:rsidRDefault="00EF203E" w:rsidP="009402C8">
            <w:pPr>
              <w:pStyle w:val="TAL"/>
              <w:tabs>
                <w:tab w:val="clear" w:pos="284"/>
                <w:tab w:val="clear" w:pos="567"/>
              </w:tabs>
              <w:rPr>
                <w:sz w:val="16"/>
              </w:rPr>
            </w:pPr>
            <w:r w:rsidRPr="008F6D61">
              <w:rPr>
                <w:sz w:val="16"/>
              </w:rPr>
              <w:lastRenderedPageBreak/>
              <w:t>S2</w:t>
            </w:r>
            <w:r w:rsidRPr="008F6D61">
              <w:rPr>
                <w:sz w:val="16"/>
              </w:rPr>
              <w:noBreakHyphen/>
              <w:t>171506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TS 23.501: MO only </w:t>
            </w:r>
            <w:r w:rsidRPr="008F6D61">
              <w:rPr>
                <w:sz w:val="16"/>
              </w:rPr>
              <w:lastRenderedPageBreak/>
              <w:t>and registration area</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 xml:space="preserve">Qualcomm </w:t>
            </w:r>
            <w:r w:rsidRPr="008F6D61">
              <w:rPr>
                <w:sz w:val="16"/>
              </w:rPr>
              <w:lastRenderedPageBreak/>
              <w:t>Incorporated, Sony</w:t>
            </w:r>
          </w:p>
        </w:tc>
        <w:tc>
          <w:tcPr>
            <w:tcW w:w="891" w:type="dxa"/>
          </w:tcPr>
          <w:p w:rsidR="00EF203E" w:rsidRPr="008F6D61" w:rsidRDefault="00EF203E" w:rsidP="009402C8">
            <w:pPr>
              <w:pStyle w:val="TAL"/>
              <w:tabs>
                <w:tab w:val="clear" w:pos="284"/>
                <w:tab w:val="clear" w:pos="567"/>
              </w:tabs>
              <w:rPr>
                <w:sz w:val="16"/>
              </w:rPr>
            </w:pPr>
            <w:r w:rsidRPr="008F6D61">
              <w:rPr>
                <w:sz w:val="16"/>
              </w:rPr>
              <w:lastRenderedPageBreak/>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w:t>
            </w:r>
            <w:r w:rsidRPr="008F6D61">
              <w:rPr>
                <w:sz w:val="16"/>
              </w:rPr>
              <w:lastRenderedPageBreak/>
              <w:t>170829, merging S2-170855, S2-170869, S2-171164 and S2-171055. Revised to S2-171544.</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171544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171507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For deregistration at the end of communication</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S2-171080. Revised to S2-171555.</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171555</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171508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23.502: Registration procedures updates</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S2-171151. Revised to S2-171567.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171567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171509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Clarifications on Registration, PDU Session Establishment procedures and Network Slicing</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 Nokia</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S2-171038, merging part of S2-171163.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171510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Baseline description for AUSF selection function</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S2-171142. Revised to S2-171614.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171614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171511</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LS on N2 and N3 reference points for 5G system</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S2-171102. Revised to S2-171593.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171593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171512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Drafting rules for service-based interfaces</w:t>
            </w:r>
          </w:p>
        </w:tc>
        <w:tc>
          <w:tcPr>
            <w:tcW w:w="1559" w:type="dxa"/>
          </w:tcPr>
          <w:p w:rsidR="00EF203E" w:rsidRPr="008F6D61" w:rsidRDefault="00EF203E" w:rsidP="009402C8">
            <w:pPr>
              <w:pStyle w:val="TAL"/>
              <w:tabs>
                <w:tab w:val="clear" w:pos="284"/>
                <w:tab w:val="clear" w:pos="567"/>
              </w:tabs>
              <w:rPr>
                <w:sz w:val="16"/>
              </w:rPr>
            </w:pPr>
            <w:r w:rsidRPr="008F6D61">
              <w:rPr>
                <w:sz w:val="16"/>
              </w:rPr>
              <w:t>MediaTek Inc.</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S2-170724. Revised to S2-171550.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171550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171513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Mobility Restrictions updates</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S2-171474.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171514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pCR 23.501 - Misc. corrections to Registration Management</w:t>
            </w:r>
          </w:p>
        </w:tc>
        <w:tc>
          <w:tcPr>
            <w:tcW w:w="1559" w:type="dxa"/>
          </w:tcPr>
          <w:p w:rsidR="00EF203E" w:rsidRPr="008F6D61" w:rsidRDefault="00EF203E" w:rsidP="009402C8">
            <w:pPr>
              <w:pStyle w:val="TAL"/>
              <w:tabs>
                <w:tab w:val="clear" w:pos="284"/>
                <w:tab w:val="clear" w:pos="567"/>
              </w:tabs>
              <w:rPr>
                <w:sz w:val="16"/>
              </w:rPr>
            </w:pPr>
            <w:r w:rsidRPr="008F6D61">
              <w:rPr>
                <w:sz w:val="16"/>
              </w:rPr>
              <w:t>MediaTek Inc., 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S2-171452.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171515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pCR 23.501 - Misc. corrections to Connection Management</w:t>
            </w:r>
          </w:p>
        </w:tc>
        <w:tc>
          <w:tcPr>
            <w:tcW w:w="1559" w:type="dxa"/>
          </w:tcPr>
          <w:p w:rsidR="00EF203E" w:rsidRPr="008F6D61" w:rsidRDefault="00EF203E" w:rsidP="009402C8">
            <w:pPr>
              <w:pStyle w:val="TAL"/>
              <w:tabs>
                <w:tab w:val="clear" w:pos="284"/>
                <w:tab w:val="clear" w:pos="567"/>
              </w:tabs>
              <w:rPr>
                <w:sz w:val="16"/>
              </w:rPr>
            </w:pPr>
            <w:r w:rsidRPr="008F6D61">
              <w:rPr>
                <w:sz w:val="16"/>
              </w:rPr>
              <w:t>MediaTek Inc., 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S2-171453.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171516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§5.3: RM &amp; CM states in case on N3GPP access</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 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S2-171454. Revised to S2-171552.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171552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171517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5.2 Registration area management</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 CATT, ETRI</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S2-171505. Revised to S2-171553.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171553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171518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23.501 §5.8.2: SSC mode 1 and Multi </w:t>
            </w:r>
            <w:r w:rsidRPr="008F6D61">
              <w:rPr>
                <w:sz w:val="16"/>
              </w:rPr>
              <w:lastRenderedPageBreak/>
              <w:t>Homing</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 xml:space="preserve">Nokia, Alcatel-Lucent Shanghai </w:t>
            </w:r>
            <w:r w:rsidRPr="008F6D61">
              <w:rPr>
                <w:sz w:val="16"/>
              </w:rPr>
              <w:lastRenderedPageBreak/>
              <w:t>Bell, Qualcomm Incorporated, Samsung, Orange</w:t>
            </w:r>
          </w:p>
        </w:tc>
        <w:tc>
          <w:tcPr>
            <w:tcW w:w="891" w:type="dxa"/>
          </w:tcPr>
          <w:p w:rsidR="00EF203E" w:rsidRPr="008F6D61" w:rsidRDefault="00EF203E" w:rsidP="009402C8">
            <w:pPr>
              <w:pStyle w:val="TAL"/>
              <w:tabs>
                <w:tab w:val="clear" w:pos="284"/>
                <w:tab w:val="clear" w:pos="567"/>
              </w:tabs>
              <w:rPr>
                <w:sz w:val="16"/>
              </w:rPr>
            </w:pPr>
            <w:r w:rsidRPr="008F6D61">
              <w:rPr>
                <w:sz w:val="16"/>
              </w:rPr>
              <w:lastRenderedPageBreak/>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 xml:space="preserve">Revision of S2-171460. Revised to </w:t>
            </w:r>
            <w:r w:rsidRPr="008F6D61">
              <w:rPr>
                <w:sz w:val="16"/>
              </w:rPr>
              <w:lastRenderedPageBreak/>
              <w:t>S2-171557.</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171557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171519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 PDU session establishment</w:t>
            </w:r>
          </w:p>
        </w:tc>
        <w:tc>
          <w:tcPr>
            <w:tcW w:w="1559" w:type="dxa"/>
          </w:tcPr>
          <w:p w:rsidR="00EF203E" w:rsidRPr="008F6D61" w:rsidRDefault="00EF203E" w:rsidP="009402C8">
            <w:pPr>
              <w:pStyle w:val="TAL"/>
              <w:tabs>
                <w:tab w:val="clear" w:pos="284"/>
                <w:tab w:val="clear" w:pos="567"/>
              </w:tabs>
              <w:rPr>
                <w:sz w:val="16"/>
              </w:rPr>
            </w:pPr>
            <w:r w:rsidRPr="008F6D61">
              <w:rPr>
                <w:sz w:val="16"/>
              </w:rPr>
              <w:t>CATT</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S2-171456.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171520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Update of Session Establishment Procedure for Home Routed roaming - including subscription info access in vSMF</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S2-171459.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171521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Updates to application influence on traffic routing</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S2-171467.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171522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Additional concepts for authentication/authorization of PDU session establishment</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S2-171470. Revised to S2-171541.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171541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171523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Authentication/authorization of PDU session establishment</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 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S2-171471. Revised to S2-171542.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171542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171524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MM and SM interaction</w:t>
            </w:r>
          </w:p>
        </w:tc>
        <w:tc>
          <w:tcPr>
            <w:tcW w:w="1559" w:type="dxa"/>
          </w:tcPr>
          <w:p w:rsidR="00EF203E" w:rsidRPr="008F6D61" w:rsidRDefault="00EF203E" w:rsidP="009402C8">
            <w:pPr>
              <w:pStyle w:val="TAL"/>
              <w:tabs>
                <w:tab w:val="clear" w:pos="284"/>
                <w:tab w:val="clear" w:pos="567"/>
              </w:tabs>
              <w:rPr>
                <w:sz w:val="16"/>
              </w:rPr>
            </w:pPr>
            <w:r w:rsidRPr="008F6D61">
              <w:rPr>
                <w:sz w:val="16"/>
              </w:rPr>
              <w:t>CATT</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S2-171486.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171525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Correction on Routing rules configuration</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S2-171487.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171526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UE Traffic Routing</w:t>
            </w:r>
          </w:p>
        </w:tc>
        <w:tc>
          <w:tcPr>
            <w:tcW w:w="1559" w:type="dxa"/>
          </w:tcPr>
          <w:p w:rsidR="00EF203E" w:rsidRPr="008F6D61" w:rsidRDefault="00EF203E" w:rsidP="009402C8">
            <w:pPr>
              <w:pStyle w:val="TAL"/>
              <w:tabs>
                <w:tab w:val="clear" w:pos="284"/>
                <w:tab w:val="clear" w:pos="567"/>
              </w:tabs>
              <w:rPr>
                <w:sz w:val="16"/>
              </w:rPr>
            </w:pPr>
            <w:r w:rsidRPr="008F6D61">
              <w:rPr>
                <w:sz w:val="16"/>
              </w:rPr>
              <w:t>Motorola Mobility, Lenovo, Broadcom</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S2-171488. Revised to S2-171528.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171528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171527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 8.3: User plane protocol stack between the UE and the DN</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 Samsung, Huawei</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S2-171495. Revised to S2-171529.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171529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171528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UE Traffic Routing</w:t>
            </w:r>
          </w:p>
        </w:tc>
        <w:tc>
          <w:tcPr>
            <w:tcW w:w="1559" w:type="dxa"/>
          </w:tcPr>
          <w:p w:rsidR="00EF203E" w:rsidRPr="008F6D61" w:rsidRDefault="00EF203E" w:rsidP="009402C8">
            <w:pPr>
              <w:pStyle w:val="TAL"/>
              <w:tabs>
                <w:tab w:val="clear" w:pos="284"/>
                <w:tab w:val="clear" w:pos="567"/>
              </w:tabs>
              <w:rPr>
                <w:sz w:val="16"/>
              </w:rPr>
            </w:pPr>
            <w:r w:rsidRPr="008F6D61">
              <w:rPr>
                <w:sz w:val="16"/>
              </w:rPr>
              <w:t>Motorola Mobility, Lenovo, Broadcom</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S2-171526.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171529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23.501 § 8.3: User plane protocol stack </w:t>
            </w:r>
            <w:r w:rsidRPr="008F6D61">
              <w:rPr>
                <w:sz w:val="16"/>
              </w:rPr>
              <w:lastRenderedPageBreak/>
              <w:t>between the UE and the DN</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 xml:space="preserve">Nokia, Alcatel-Lucent Shanghai </w:t>
            </w:r>
            <w:r w:rsidRPr="008F6D61">
              <w:rPr>
                <w:sz w:val="16"/>
              </w:rPr>
              <w:lastRenderedPageBreak/>
              <w:t>Bell, Samsung, Huawei</w:t>
            </w:r>
          </w:p>
        </w:tc>
        <w:tc>
          <w:tcPr>
            <w:tcW w:w="891" w:type="dxa"/>
          </w:tcPr>
          <w:p w:rsidR="00EF203E" w:rsidRPr="008F6D61" w:rsidRDefault="00EF203E" w:rsidP="009402C8">
            <w:pPr>
              <w:pStyle w:val="TAL"/>
              <w:tabs>
                <w:tab w:val="clear" w:pos="284"/>
                <w:tab w:val="clear" w:pos="567"/>
              </w:tabs>
              <w:rPr>
                <w:sz w:val="16"/>
              </w:rPr>
            </w:pPr>
            <w:r w:rsidRPr="008F6D61">
              <w:rPr>
                <w:sz w:val="16"/>
              </w:rPr>
              <w:lastRenderedPageBreak/>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 xml:space="preserve">Revision of S2-171527. Agreed in </w:t>
            </w:r>
            <w:r w:rsidRPr="008F6D61">
              <w:rPr>
                <w:sz w:val="16"/>
              </w:rPr>
              <w:lastRenderedPageBreak/>
              <w:t>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171530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AMBR enforcement for multi-homed PDU Sessions</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S2-171484. Revised off-line to S2-171594.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171594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171531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Aggregate bit rate limitations for non-GBR QoS flows</w:t>
            </w:r>
          </w:p>
        </w:tc>
        <w:tc>
          <w:tcPr>
            <w:tcW w:w="1559" w:type="dxa"/>
          </w:tcPr>
          <w:p w:rsidR="00EF203E" w:rsidRPr="008F6D61" w:rsidRDefault="00EF203E" w:rsidP="009402C8">
            <w:pPr>
              <w:pStyle w:val="TAL"/>
              <w:tabs>
                <w:tab w:val="clear" w:pos="284"/>
                <w:tab w:val="clear" w:pos="567"/>
              </w:tabs>
              <w:rPr>
                <w:sz w:val="16"/>
              </w:rPr>
            </w:pPr>
            <w:r w:rsidRPr="008F6D61">
              <w:rPr>
                <w:sz w:val="16"/>
              </w:rPr>
              <w:t>CATT</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S2-171498. Revised to S2-171602.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171602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171532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Precedence order for derived QoS rules</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S2-171499.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171533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Uplink traffic verification</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S2-171500. Revised to S2-171592.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171592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171534</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LS on 5GS QoS framework and parameters</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S2-170914. Revised to S2-171613.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171613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171535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Cleanup of QoS framework description</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S2-171482. Revised to S2-171609.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171609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171536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Transport level packet marking for B-type QoS flow</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S2-171483.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171540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Network-triggered UPF relocation for SSC mode 3 with multiple PDU sessions</w:t>
            </w:r>
          </w:p>
        </w:tc>
        <w:tc>
          <w:tcPr>
            <w:tcW w:w="1559" w:type="dxa"/>
          </w:tcPr>
          <w:p w:rsidR="00EF203E" w:rsidRPr="008F6D61" w:rsidRDefault="00EF203E" w:rsidP="009402C8">
            <w:pPr>
              <w:pStyle w:val="TAL"/>
              <w:tabs>
                <w:tab w:val="clear" w:pos="284"/>
                <w:tab w:val="clear" w:pos="567"/>
              </w:tabs>
              <w:rPr>
                <w:sz w:val="16"/>
              </w:rPr>
            </w:pPr>
            <w:r w:rsidRPr="008F6D61">
              <w:rPr>
                <w:sz w:val="16"/>
              </w:rPr>
              <w:t>Orange, Intel, 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S2-171491. Revised to S2-171606.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171606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171541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Additional concepts for authentication/authorization of PDU session establishment</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S2-171522. Revised to S2-171558.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171558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171542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Authentication/authorization of PDU session establishment</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 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S2-171523. Revised to S2-171559.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171559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171543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Terminology and role of applications and Application Functions</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 Intel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S2-171448.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171544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MO only and registration area</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 Sony, Qualcomm</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S2-171506. Revised to S2-171554.</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171554</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7.2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171545</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LS on Light-</w:t>
            </w:r>
            <w:r w:rsidRPr="008F6D61">
              <w:rPr>
                <w:sz w:val="16"/>
              </w:rPr>
              <w:lastRenderedPageBreak/>
              <w:t>Weight RRC connection support in EPS</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Nokia</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 xml:space="preserve">Created off-line at </w:t>
            </w:r>
            <w:r w:rsidRPr="008F6D61">
              <w:rPr>
                <w:sz w:val="16"/>
              </w:rPr>
              <w:lastRenderedPageBreak/>
              <w:t>meeting. LATE DOC: Rx 16/02, 18:00 Not Handled</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Not Handled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171546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to update overall architecture</w:t>
            </w:r>
          </w:p>
        </w:tc>
        <w:tc>
          <w:tcPr>
            <w:tcW w:w="1559" w:type="dxa"/>
          </w:tcPr>
          <w:p w:rsidR="00EF203E" w:rsidRPr="008F6D61" w:rsidRDefault="00EF203E" w:rsidP="009402C8">
            <w:pPr>
              <w:pStyle w:val="TAL"/>
              <w:tabs>
                <w:tab w:val="clear" w:pos="284"/>
                <w:tab w:val="clear" w:pos="567"/>
              </w:tabs>
              <w:rPr>
                <w:sz w:val="16"/>
              </w:rPr>
            </w:pPr>
            <w:r w:rsidRPr="008F6D61">
              <w:rPr>
                <w:sz w:val="16"/>
              </w:rPr>
              <w:t>Nokia, Huawei, Telecom Italia, China Unicom, Deutsche Telekom, Samsung, AT&amp;T</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S2-171347. Revised to S2-171548.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171548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171547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Proposed Network Slicing Update to 23.501 Clause 5.15</w:t>
            </w:r>
          </w:p>
        </w:tc>
        <w:tc>
          <w:tcPr>
            <w:tcW w:w="1559" w:type="dxa"/>
          </w:tcPr>
          <w:p w:rsidR="00EF203E" w:rsidRPr="008F6D61" w:rsidRDefault="00EF203E" w:rsidP="009402C8">
            <w:pPr>
              <w:pStyle w:val="TAL"/>
              <w:tabs>
                <w:tab w:val="clear" w:pos="284"/>
                <w:tab w:val="clear" w:pos="567"/>
              </w:tabs>
              <w:rPr>
                <w:sz w:val="16"/>
              </w:rPr>
            </w:pPr>
            <w:r w:rsidRPr="008F6D61">
              <w:rPr>
                <w:sz w:val="16"/>
              </w:rPr>
              <w:t>ZTE, Sprint, Oracle, ETRI, InterDigital, KDDI , Nokia, Qualcomm, Telecom Italia</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S2-171464. Revised off-line to S2-171596.</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171596</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171548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to update overall architecture</w:t>
            </w:r>
          </w:p>
        </w:tc>
        <w:tc>
          <w:tcPr>
            <w:tcW w:w="1559" w:type="dxa"/>
          </w:tcPr>
          <w:p w:rsidR="00EF203E" w:rsidRPr="008F6D61" w:rsidRDefault="00EF203E" w:rsidP="009402C8">
            <w:pPr>
              <w:pStyle w:val="TAL"/>
              <w:tabs>
                <w:tab w:val="clear" w:pos="284"/>
                <w:tab w:val="clear" w:pos="567"/>
              </w:tabs>
              <w:rPr>
                <w:sz w:val="16"/>
              </w:rPr>
            </w:pPr>
            <w:r w:rsidRPr="008F6D61">
              <w:rPr>
                <w:sz w:val="16"/>
              </w:rPr>
              <w:t>Nokia, Huawei, Telecom Italia, China Unicom, Deutsche Telekom, Samsung, AT&amp;T</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S2-171546.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171549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to update the service-based architecture figure</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S2-171449.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171550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Drafting rules for service-based interfaces</w:t>
            </w:r>
          </w:p>
        </w:tc>
        <w:tc>
          <w:tcPr>
            <w:tcW w:w="1559" w:type="dxa"/>
          </w:tcPr>
          <w:p w:rsidR="00EF203E" w:rsidRPr="008F6D61" w:rsidRDefault="00EF203E" w:rsidP="009402C8">
            <w:pPr>
              <w:pStyle w:val="TAL"/>
              <w:tabs>
                <w:tab w:val="clear" w:pos="284"/>
                <w:tab w:val="clear" w:pos="567"/>
              </w:tabs>
              <w:rPr>
                <w:sz w:val="16"/>
              </w:rPr>
            </w:pPr>
            <w:r w:rsidRPr="008F6D61">
              <w:rPr>
                <w:sz w:val="16"/>
              </w:rPr>
              <w:t>MediaTek Inc., Deutsche Telekom</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S2-171512.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7.1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171551</w:t>
            </w:r>
          </w:p>
        </w:tc>
        <w:tc>
          <w:tcPr>
            <w:tcW w:w="794" w:type="dxa"/>
          </w:tcPr>
          <w:p w:rsidR="00EF203E" w:rsidRPr="008F6D61" w:rsidRDefault="00EF203E" w:rsidP="009402C8">
            <w:pPr>
              <w:pStyle w:val="TAL"/>
              <w:tabs>
                <w:tab w:val="clear" w:pos="284"/>
                <w:tab w:val="clear" w:pos="567"/>
              </w:tabs>
              <w:rPr>
                <w:sz w:val="16"/>
              </w:rPr>
            </w:pPr>
            <w:r w:rsidRPr="008F6D61">
              <w:rPr>
                <w:sz w:val="16"/>
              </w:rPr>
              <w:t>WID NEW</w:t>
            </w:r>
          </w:p>
        </w:tc>
        <w:tc>
          <w:tcPr>
            <w:tcW w:w="1757" w:type="dxa"/>
          </w:tcPr>
          <w:p w:rsidR="00EF203E" w:rsidRPr="008F6D61" w:rsidRDefault="00EF203E" w:rsidP="009402C8">
            <w:pPr>
              <w:pStyle w:val="TAL"/>
              <w:tabs>
                <w:tab w:val="clear" w:pos="284"/>
                <w:tab w:val="clear" w:pos="567"/>
              </w:tabs>
              <w:rPr>
                <w:sz w:val="16"/>
              </w:rPr>
            </w:pPr>
            <w:r w:rsidRPr="008F6D61">
              <w:rPr>
                <w:sz w:val="16"/>
              </w:rPr>
              <w:t>EPC support for Option 3/3a/3x Dual Connectivity with New Radio</w:t>
            </w:r>
          </w:p>
        </w:tc>
        <w:tc>
          <w:tcPr>
            <w:tcW w:w="1559" w:type="dxa"/>
          </w:tcPr>
          <w:p w:rsidR="00EF203E" w:rsidRPr="008F6D61" w:rsidRDefault="00EF203E" w:rsidP="009402C8">
            <w:pPr>
              <w:pStyle w:val="TAL"/>
              <w:tabs>
                <w:tab w:val="clear" w:pos="284"/>
                <w:tab w:val="clear" w:pos="567"/>
              </w:tabs>
              <w:rPr>
                <w:sz w:val="16"/>
              </w:rPr>
            </w:pPr>
            <w:r w:rsidRPr="008F6D61">
              <w:rPr>
                <w:sz w:val="16"/>
              </w:rPr>
              <w:t>Vodafone, AT&amp;T, NTT DOCOMO, Ericsson, Qualcomm Inc., Sprint</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S2-171233. Revised to S2-171610.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171610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171552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§5.3: RM &amp; CM states in case on N3GPP access</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 Qualcomm Incorporated, LG Electronics</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S2-171516.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171553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5.2 Registration area management</w:t>
            </w:r>
          </w:p>
        </w:tc>
        <w:tc>
          <w:tcPr>
            <w:tcW w:w="1559" w:type="dxa"/>
          </w:tcPr>
          <w:p w:rsidR="00EF203E" w:rsidRPr="008F6D61" w:rsidRDefault="00EF203E" w:rsidP="009402C8">
            <w:pPr>
              <w:pStyle w:val="TAL"/>
              <w:tabs>
                <w:tab w:val="clear" w:pos="284"/>
                <w:tab w:val="clear" w:pos="567"/>
              </w:tabs>
              <w:rPr>
                <w:sz w:val="16"/>
              </w:rPr>
            </w:pPr>
            <w:r w:rsidRPr="008F6D61">
              <w:rPr>
                <w:sz w:val="16"/>
              </w:rPr>
              <w:t>LG Electronics, CATT, ETRI</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S2-171517.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171554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MO only and registration area</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 Sony, Samsung, LG Electronic</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S2-171544.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171555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For deregistration at the end of communication</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 xml:space="preserve">Revision of S2-171507. Agreed in parallel session </w:t>
            </w:r>
            <w:r w:rsidRPr="008F6D61">
              <w:rPr>
                <w:sz w:val="16"/>
              </w:rPr>
              <w:lastRenderedPageBreak/>
              <w:t>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171556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Corrections to SM procedures</w:t>
            </w:r>
          </w:p>
        </w:tc>
        <w:tc>
          <w:tcPr>
            <w:tcW w:w="1559" w:type="dxa"/>
          </w:tcPr>
          <w:p w:rsidR="00EF203E" w:rsidRPr="008F6D61" w:rsidRDefault="00EF203E" w:rsidP="009402C8">
            <w:pPr>
              <w:pStyle w:val="TAL"/>
              <w:tabs>
                <w:tab w:val="clear" w:pos="284"/>
                <w:tab w:val="clear" w:pos="567"/>
              </w:tabs>
              <w:rPr>
                <w:sz w:val="16"/>
              </w:rPr>
            </w:pPr>
            <w:r w:rsidRPr="008F6D61">
              <w:rPr>
                <w:sz w:val="16"/>
              </w:rPr>
              <w:t>MediaTek Inc.</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S2-171455.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171557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§5.8.2: SSC mode 1 and Multi Homing</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 Qualcomm Incorporated, Samsung, Orange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S2-171518.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171558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Additional concepts for authentication/authorization of PDU session establishment</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S2-171541.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171559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Authentication/authorization of PDU session establishment</w:t>
            </w:r>
          </w:p>
        </w:tc>
        <w:tc>
          <w:tcPr>
            <w:tcW w:w="1559" w:type="dxa"/>
          </w:tcPr>
          <w:p w:rsidR="00EF203E" w:rsidRPr="008F6D61" w:rsidRDefault="00EF203E" w:rsidP="009402C8">
            <w:pPr>
              <w:pStyle w:val="TAL"/>
              <w:tabs>
                <w:tab w:val="clear" w:pos="284"/>
                <w:tab w:val="clear" w:pos="567"/>
              </w:tabs>
              <w:rPr>
                <w:sz w:val="16"/>
              </w:rPr>
            </w:pPr>
            <w:r w:rsidRPr="008F6D61">
              <w:rPr>
                <w:sz w:val="16"/>
              </w:rPr>
              <w:t>Qualcomm Incorporated, 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S2-171542.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171560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P-CR on UPF relocation procedure for SSC mode 2</w:t>
            </w:r>
          </w:p>
        </w:tc>
        <w:tc>
          <w:tcPr>
            <w:tcW w:w="1559" w:type="dxa"/>
          </w:tcPr>
          <w:p w:rsidR="00EF203E" w:rsidRPr="008F6D61" w:rsidRDefault="00EF203E" w:rsidP="009402C8">
            <w:pPr>
              <w:pStyle w:val="TAL"/>
              <w:tabs>
                <w:tab w:val="clear" w:pos="284"/>
                <w:tab w:val="clear" w:pos="567"/>
              </w:tabs>
              <w:rPr>
                <w:sz w:val="16"/>
              </w:rPr>
            </w:pPr>
            <w:r w:rsidRPr="008F6D61">
              <w:rPr>
                <w:sz w:val="16"/>
              </w:rPr>
              <w:t>Samsung, ETRI</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S2-171493.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171561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23.502: Service continuity call flows</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S2-171492.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171562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§5.3.3 / 5.6.8: Handling of PDU session UP activation at the access</w:t>
            </w:r>
          </w:p>
        </w:tc>
        <w:tc>
          <w:tcPr>
            <w:tcW w:w="1559" w:type="dxa"/>
          </w:tcPr>
          <w:p w:rsidR="00EF203E" w:rsidRPr="008F6D61" w:rsidRDefault="00EF203E" w:rsidP="009402C8">
            <w:pPr>
              <w:pStyle w:val="TAL"/>
              <w:tabs>
                <w:tab w:val="clear" w:pos="284"/>
                <w:tab w:val="clear" w:pos="567"/>
              </w:tabs>
              <w:rPr>
                <w:sz w:val="16"/>
              </w:rPr>
            </w:pPr>
            <w:r w:rsidRPr="008F6D61">
              <w:rPr>
                <w:sz w:val="16"/>
              </w:rPr>
              <w:t>Nokia, Alcatel-Lucent Shanghai Bell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S2-171378.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171563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PDU session activation in CM-CONNECTED state</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S2-171379.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171564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RAN level UE reachability management function</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 CATT</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S2-171371. Revised to S2-171568.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171568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171565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Xn based inter NG RAN handover procedures</w:t>
            </w:r>
          </w:p>
        </w:tc>
        <w:tc>
          <w:tcPr>
            <w:tcW w:w="1559" w:type="dxa"/>
          </w:tcPr>
          <w:p w:rsidR="00EF203E" w:rsidRPr="008F6D61" w:rsidRDefault="00EF203E" w:rsidP="009402C8">
            <w:pPr>
              <w:pStyle w:val="TAL"/>
              <w:tabs>
                <w:tab w:val="clear" w:pos="284"/>
                <w:tab w:val="clear" w:pos="567"/>
              </w:tabs>
              <w:rPr>
                <w:sz w:val="16"/>
              </w:rPr>
            </w:pPr>
            <w:r w:rsidRPr="008F6D61">
              <w:rPr>
                <w:sz w:val="16"/>
              </w:rPr>
              <w:t>Samsung, Huawei, HiSilicon, CATT, NTT DOCOMO</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S2-171372. Revised to S2-171569.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171569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171566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Service request procedure updates</w:t>
            </w:r>
          </w:p>
        </w:tc>
        <w:tc>
          <w:tcPr>
            <w:tcW w:w="1559" w:type="dxa"/>
          </w:tcPr>
          <w:p w:rsidR="00EF203E" w:rsidRPr="008F6D61" w:rsidRDefault="00EF203E" w:rsidP="009402C8">
            <w:pPr>
              <w:pStyle w:val="TAL"/>
              <w:tabs>
                <w:tab w:val="clear" w:pos="284"/>
                <w:tab w:val="clear" w:pos="567"/>
              </w:tabs>
              <w:rPr>
                <w:sz w:val="16"/>
              </w:rPr>
            </w:pPr>
            <w:r w:rsidRPr="008F6D61">
              <w:rPr>
                <w:sz w:val="16"/>
              </w:rPr>
              <w:t>Ericsson, MediaTek, CATT, Huawei</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S2-171375.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6.5.2</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171567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23.502: Registration procedures updates</w:t>
            </w:r>
          </w:p>
        </w:tc>
        <w:tc>
          <w:tcPr>
            <w:tcW w:w="1559" w:type="dxa"/>
          </w:tcPr>
          <w:p w:rsidR="00EF203E" w:rsidRPr="008F6D61" w:rsidRDefault="00EF203E" w:rsidP="009402C8">
            <w:pPr>
              <w:pStyle w:val="TAL"/>
              <w:tabs>
                <w:tab w:val="clear" w:pos="284"/>
                <w:tab w:val="clear" w:pos="567"/>
              </w:tabs>
              <w:rPr>
                <w:sz w:val="16"/>
              </w:rPr>
            </w:pPr>
            <w:r w:rsidRPr="008F6D61">
              <w:rPr>
                <w:sz w:val="16"/>
              </w:rPr>
              <w:t>Ericsson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S2-171508.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171568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RAN level UE reachability management function</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 CATT</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 xml:space="preserve">Revision of S2-171564. Agreed in parallel session </w:t>
            </w:r>
            <w:r w:rsidRPr="008F6D61">
              <w:rPr>
                <w:sz w:val="16"/>
              </w:rPr>
              <w:lastRenderedPageBreak/>
              <w:t>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171569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Xn based inter NG RAN handover procedures</w:t>
            </w:r>
          </w:p>
        </w:tc>
        <w:tc>
          <w:tcPr>
            <w:tcW w:w="1559" w:type="dxa"/>
          </w:tcPr>
          <w:p w:rsidR="00EF203E" w:rsidRPr="008F6D61" w:rsidRDefault="00EF203E" w:rsidP="009402C8">
            <w:pPr>
              <w:pStyle w:val="TAL"/>
              <w:tabs>
                <w:tab w:val="clear" w:pos="284"/>
                <w:tab w:val="clear" w:pos="567"/>
              </w:tabs>
              <w:rPr>
                <w:sz w:val="16"/>
              </w:rPr>
            </w:pPr>
            <w:r w:rsidRPr="008F6D61">
              <w:rPr>
                <w:sz w:val="16"/>
              </w:rPr>
              <w:t>Samsung, Huawei, HiSilicon, CATT, NTT DOCOMO</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S2-171565.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171570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Architectural assumptions and requirements for FS_REAR</w:t>
            </w:r>
          </w:p>
        </w:tc>
        <w:tc>
          <w:tcPr>
            <w:tcW w:w="1559" w:type="dxa"/>
          </w:tcPr>
          <w:p w:rsidR="00EF203E" w:rsidRPr="008F6D61" w:rsidRDefault="00EF203E" w:rsidP="009402C8">
            <w:pPr>
              <w:pStyle w:val="TAL"/>
              <w:tabs>
                <w:tab w:val="clear" w:pos="284"/>
                <w:tab w:val="clear" w:pos="567"/>
              </w:tabs>
              <w:rPr>
                <w:sz w:val="16"/>
              </w:rPr>
            </w:pPr>
            <w:r w:rsidRPr="008F6D61">
              <w:rPr>
                <w:sz w:val="16"/>
              </w:rPr>
              <w:t>Intel, Qualcomm Incorporated, KPN</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S2-171213.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171571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Update to Key Issue #5</w:t>
            </w:r>
          </w:p>
        </w:tc>
        <w:tc>
          <w:tcPr>
            <w:tcW w:w="1559" w:type="dxa"/>
          </w:tcPr>
          <w:p w:rsidR="00EF203E" w:rsidRPr="008F6D61" w:rsidRDefault="00EF203E" w:rsidP="009402C8">
            <w:pPr>
              <w:pStyle w:val="TAL"/>
              <w:tabs>
                <w:tab w:val="clear" w:pos="284"/>
                <w:tab w:val="clear" w:pos="567"/>
              </w:tabs>
              <w:rPr>
                <w:sz w:val="16"/>
              </w:rPr>
            </w:pPr>
            <w:r w:rsidRPr="008F6D61">
              <w:rPr>
                <w:sz w:val="16"/>
              </w:rPr>
              <w:t>Intel, Huawei, Nokia</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S2-171216.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171572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key issue 1</w:t>
            </w:r>
          </w:p>
        </w:tc>
        <w:tc>
          <w:tcPr>
            <w:tcW w:w="1559" w:type="dxa"/>
          </w:tcPr>
          <w:p w:rsidR="00EF203E" w:rsidRPr="008F6D61" w:rsidRDefault="00EF203E" w:rsidP="009402C8">
            <w:pPr>
              <w:pStyle w:val="TAL"/>
              <w:tabs>
                <w:tab w:val="clear" w:pos="284"/>
                <w:tab w:val="clear" w:pos="567"/>
              </w:tabs>
              <w:rPr>
                <w:sz w:val="16"/>
              </w:rPr>
            </w:pPr>
            <w:r w:rsidRPr="008F6D61">
              <w:rPr>
                <w:sz w:val="16"/>
              </w:rPr>
              <w:t>Nokia</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S2-171220.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171573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on authentication and authorization for indirect 3GPP communication</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 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S2-171219. Revised in parallel session to S2-171578.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171578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171574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for Key Issue 2 eRelay-UE Discovery and Selection</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 ITRI</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S2-171222, merging S2-171177.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171575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Key Issue #2</w:t>
            </w:r>
          </w:p>
        </w:tc>
        <w:tc>
          <w:tcPr>
            <w:tcW w:w="1559" w:type="dxa"/>
          </w:tcPr>
          <w:p w:rsidR="00EF203E" w:rsidRPr="008F6D61" w:rsidRDefault="00EF203E" w:rsidP="009402C8">
            <w:pPr>
              <w:pStyle w:val="TAL"/>
              <w:tabs>
                <w:tab w:val="clear" w:pos="284"/>
                <w:tab w:val="clear" w:pos="567"/>
              </w:tabs>
              <w:rPr>
                <w:sz w:val="16"/>
              </w:rPr>
            </w:pPr>
            <w:r w:rsidRPr="008F6D61">
              <w:rPr>
                <w:sz w:val="16"/>
              </w:rPr>
              <w:t>Intel</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S2-171223.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171576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Fast Connection Setup solution</w:t>
            </w:r>
          </w:p>
        </w:tc>
        <w:tc>
          <w:tcPr>
            <w:tcW w:w="1559" w:type="dxa"/>
          </w:tcPr>
          <w:p w:rsidR="00EF203E" w:rsidRPr="008F6D61" w:rsidRDefault="00EF203E" w:rsidP="009402C8">
            <w:pPr>
              <w:pStyle w:val="TAL"/>
              <w:tabs>
                <w:tab w:val="clear" w:pos="284"/>
                <w:tab w:val="clear" w:pos="567"/>
              </w:tabs>
              <w:rPr>
                <w:sz w:val="16"/>
              </w:rPr>
            </w:pPr>
            <w:r w:rsidRPr="008F6D61">
              <w:rPr>
                <w:sz w:val="16"/>
              </w:rPr>
              <w:t>Sony</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S2-171224.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171577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for Key_Issue_3_Dynamic Trust relationship establishment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 Samsung</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S2-171226.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171578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Solution on authentication and authorization for indirect 3GPP communication</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 Qualcomm Incorporated</w:t>
            </w:r>
          </w:p>
        </w:tc>
        <w:tc>
          <w:tcPr>
            <w:tcW w:w="891" w:type="dxa"/>
          </w:tcPr>
          <w:p w:rsidR="00EF203E" w:rsidRPr="008F6D61" w:rsidRDefault="00EF203E" w:rsidP="009402C8">
            <w:pPr>
              <w:pStyle w:val="TAL"/>
              <w:tabs>
                <w:tab w:val="clear" w:pos="284"/>
                <w:tab w:val="clear" w:pos="567"/>
              </w:tabs>
              <w:rPr>
                <w:sz w:val="16"/>
              </w:rPr>
            </w:pPr>
            <w:r w:rsidRPr="008F6D61">
              <w:rPr>
                <w:sz w:val="16"/>
              </w:rPr>
              <w:t>23.733</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S2-171573.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171579</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LS on PC5 Secure Communication</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S2-171225. Revised to S2-171621.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171621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171585</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Update of NF service discovery</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S2-171363.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171586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Procedure of NF service discovery</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S2-171364.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171587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Services provided by Network functions of SMF/AMF/UDM</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S2-171365.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6.5.7</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171588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Network triggered Service Request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Huawei, HiSilicon</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S2-171377.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171589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Proposal for NGC-EPC interworking</w:t>
            </w:r>
          </w:p>
        </w:tc>
        <w:tc>
          <w:tcPr>
            <w:tcW w:w="1559" w:type="dxa"/>
          </w:tcPr>
          <w:p w:rsidR="00EF203E" w:rsidRPr="008F6D61" w:rsidRDefault="00EF203E" w:rsidP="009402C8">
            <w:pPr>
              <w:pStyle w:val="TAL"/>
              <w:tabs>
                <w:tab w:val="clear" w:pos="284"/>
                <w:tab w:val="clear" w:pos="567"/>
              </w:tabs>
              <w:rPr>
                <w:sz w:val="16"/>
              </w:rPr>
            </w:pPr>
            <w:r w:rsidRPr="008F6D61">
              <w:rPr>
                <w:sz w:val="16"/>
              </w:rPr>
              <w:t>NTT DOCOMO, LG Electronics Nokia, AT&amp;T, Intel</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S2-171502. Revised to S2-171607.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171607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171590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Nx-based Handover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NTT DOCOMO, Intel</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S2-171503. Revised to S2-171608.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171608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171591</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LS on interworking and migration for 5GS and EPS (including Option 3)</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S2-171504. Agreed in parallel session Block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171592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Uplink traffic verification</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S2-171533. Revised to S2-171603.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171603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171593</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LS on N2 and N3 reference points for 5G system</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S2-171511. Revised to S2-171600.</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171600</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171594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AMBR enforcement for multi-homed PDU Sessions</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S2-171530. Revised to S2-171601.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171601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171595</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Reply LS on congestion control for transport of user data via the control plane</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CIoT_Ext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S2-171409. Revised to S2-171619.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171619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171596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Proposed Network Slicing Update to 23.501 Clause 5.15</w:t>
            </w:r>
          </w:p>
        </w:tc>
        <w:tc>
          <w:tcPr>
            <w:tcW w:w="1559" w:type="dxa"/>
          </w:tcPr>
          <w:p w:rsidR="00EF203E" w:rsidRPr="008F6D61" w:rsidRDefault="00EF203E" w:rsidP="009402C8">
            <w:pPr>
              <w:pStyle w:val="TAL"/>
              <w:tabs>
                <w:tab w:val="clear" w:pos="284"/>
                <w:tab w:val="clear" w:pos="567"/>
              </w:tabs>
              <w:rPr>
                <w:sz w:val="16"/>
              </w:rPr>
            </w:pPr>
            <w:r w:rsidRPr="008F6D61">
              <w:rPr>
                <w:sz w:val="16"/>
              </w:rPr>
              <w:t>ZTE, Sprint, Oracle, ETRI, InterDigital, KDDI , Nokia, Qualcomm, Telecom Italia</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S2-171547. Revised to S2-171599.</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171599</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171597</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 xml:space="preserve">23.682 CR0262R2 (Rel-14, 'F'): Background Data Transfer Policy Activation via the </w:t>
            </w:r>
            <w:r w:rsidRPr="008F6D61">
              <w:rPr>
                <w:sz w:val="16"/>
              </w:rPr>
              <w:lastRenderedPageBreak/>
              <w:t>SCEF</w:t>
            </w:r>
          </w:p>
        </w:tc>
        <w:tc>
          <w:tcPr>
            <w:tcW w:w="1559" w:type="dxa"/>
          </w:tcPr>
          <w:p w:rsidR="00EF203E" w:rsidRPr="008F6D61" w:rsidRDefault="00EF203E" w:rsidP="009402C8">
            <w:pPr>
              <w:pStyle w:val="TAL"/>
              <w:tabs>
                <w:tab w:val="clear" w:pos="284"/>
                <w:tab w:val="clear" w:pos="567"/>
              </w:tabs>
              <w:rPr>
                <w:sz w:val="16"/>
              </w:rPr>
            </w:pPr>
            <w:r w:rsidRPr="008F6D61">
              <w:rPr>
                <w:sz w:val="16"/>
              </w:rPr>
              <w:lastRenderedPageBreak/>
              <w:t>Convida Wireless, ZTE, Oracle</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0262</w:t>
            </w:r>
          </w:p>
        </w:tc>
        <w:tc>
          <w:tcPr>
            <w:tcW w:w="631" w:type="dxa"/>
          </w:tcPr>
          <w:p w:rsidR="00EF203E" w:rsidRPr="008F6D61" w:rsidRDefault="00EF203E" w:rsidP="009402C8">
            <w:pPr>
              <w:pStyle w:val="TAL"/>
              <w:tabs>
                <w:tab w:val="clear" w:pos="284"/>
                <w:tab w:val="clear" w:pos="567"/>
              </w:tabs>
              <w:rPr>
                <w:sz w:val="16"/>
              </w:rPr>
            </w:pPr>
            <w:r w:rsidRPr="008F6D61">
              <w:rPr>
                <w:sz w:val="16"/>
              </w:rPr>
              <w:t>2</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AESE, TEI14</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S2-171355. This CR was agreed</w:t>
            </w:r>
          </w:p>
        </w:tc>
        <w:tc>
          <w:tcPr>
            <w:tcW w:w="1554" w:type="dxa"/>
          </w:tcPr>
          <w:p w:rsidR="00EF203E" w:rsidRPr="008F6D61" w:rsidRDefault="00EF203E" w:rsidP="009402C8">
            <w:pPr>
              <w:pStyle w:val="TAL"/>
              <w:tabs>
                <w:tab w:val="clear" w:pos="284"/>
                <w:tab w:val="clear" w:pos="567"/>
              </w:tabs>
              <w:rPr>
                <w:sz w:val="16"/>
              </w:rPr>
            </w:pPr>
            <w:r w:rsidRPr="008F6D61">
              <w:rPr>
                <w:sz w:val="16"/>
              </w:rPr>
              <w:t>Agreed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171598</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23.682 CR0264R2 (Rel-14, 'B'): UE Detach Monitoring Event</w:t>
            </w:r>
          </w:p>
        </w:tc>
        <w:tc>
          <w:tcPr>
            <w:tcW w:w="1559" w:type="dxa"/>
          </w:tcPr>
          <w:p w:rsidR="00EF203E" w:rsidRPr="008F6D61" w:rsidRDefault="00EF203E" w:rsidP="009402C8">
            <w:pPr>
              <w:pStyle w:val="TAL"/>
              <w:tabs>
                <w:tab w:val="clear" w:pos="284"/>
                <w:tab w:val="clear" w:pos="567"/>
              </w:tabs>
              <w:rPr>
                <w:sz w:val="16"/>
              </w:rPr>
            </w:pPr>
            <w:r w:rsidRPr="008F6D61">
              <w:rPr>
                <w:sz w:val="16"/>
              </w:rPr>
              <w:t>Convida Wireless, Oracle</w:t>
            </w:r>
          </w:p>
        </w:tc>
        <w:tc>
          <w:tcPr>
            <w:tcW w:w="891" w:type="dxa"/>
          </w:tcPr>
          <w:p w:rsidR="00EF203E" w:rsidRPr="008F6D61" w:rsidRDefault="00EF203E" w:rsidP="009402C8">
            <w:pPr>
              <w:pStyle w:val="TAL"/>
              <w:tabs>
                <w:tab w:val="clear" w:pos="284"/>
                <w:tab w:val="clear" w:pos="567"/>
              </w:tabs>
              <w:rPr>
                <w:sz w:val="16"/>
              </w:rPr>
            </w:pPr>
            <w:r w:rsidRPr="008F6D61">
              <w:rPr>
                <w:sz w:val="16"/>
              </w:rPr>
              <w:t>23.682</w:t>
            </w:r>
          </w:p>
        </w:tc>
        <w:tc>
          <w:tcPr>
            <w:tcW w:w="607" w:type="dxa"/>
          </w:tcPr>
          <w:p w:rsidR="00EF203E" w:rsidRPr="008F6D61" w:rsidRDefault="00EF203E" w:rsidP="009402C8">
            <w:pPr>
              <w:pStyle w:val="TAL"/>
              <w:tabs>
                <w:tab w:val="clear" w:pos="284"/>
                <w:tab w:val="clear" w:pos="567"/>
              </w:tabs>
              <w:rPr>
                <w:sz w:val="16"/>
              </w:rPr>
            </w:pPr>
            <w:r w:rsidRPr="008F6D61">
              <w:rPr>
                <w:sz w:val="16"/>
              </w:rPr>
              <w:t>0264</w:t>
            </w:r>
          </w:p>
        </w:tc>
        <w:tc>
          <w:tcPr>
            <w:tcW w:w="631" w:type="dxa"/>
          </w:tcPr>
          <w:p w:rsidR="00EF203E" w:rsidRPr="008F6D61" w:rsidRDefault="00EF203E" w:rsidP="009402C8">
            <w:pPr>
              <w:pStyle w:val="TAL"/>
              <w:tabs>
                <w:tab w:val="clear" w:pos="284"/>
                <w:tab w:val="clear" w:pos="567"/>
              </w:tabs>
              <w:rPr>
                <w:sz w:val="16"/>
              </w:rPr>
            </w:pPr>
            <w:r w:rsidRPr="008F6D61">
              <w:rPr>
                <w:sz w:val="16"/>
              </w:rPr>
              <w:t>2</w:t>
            </w:r>
          </w:p>
        </w:tc>
        <w:tc>
          <w:tcPr>
            <w:tcW w:w="443" w:type="dxa"/>
          </w:tcPr>
          <w:p w:rsidR="00EF203E" w:rsidRPr="008F6D61" w:rsidRDefault="00EF203E" w:rsidP="009402C8">
            <w:pPr>
              <w:pStyle w:val="TAL"/>
              <w:tabs>
                <w:tab w:val="clear" w:pos="284"/>
                <w:tab w:val="clear" w:pos="567"/>
              </w:tabs>
              <w:rPr>
                <w:sz w:val="16"/>
              </w:rPr>
            </w:pPr>
            <w:r w:rsidRPr="008F6D61">
              <w:rPr>
                <w:sz w:val="16"/>
              </w:rPr>
              <w:t>B</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MONTE, TEI14</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S2-171356. WITHDRAWN (not provided)</w:t>
            </w:r>
          </w:p>
        </w:tc>
        <w:tc>
          <w:tcPr>
            <w:tcW w:w="1554" w:type="dxa"/>
          </w:tcPr>
          <w:p w:rsidR="00EF203E" w:rsidRPr="008F6D61" w:rsidRDefault="00EF203E" w:rsidP="009402C8">
            <w:pPr>
              <w:pStyle w:val="TAL"/>
              <w:tabs>
                <w:tab w:val="clear" w:pos="284"/>
                <w:tab w:val="clear" w:pos="567"/>
              </w:tabs>
              <w:rPr>
                <w:sz w:val="16"/>
              </w:rPr>
            </w:pPr>
            <w:r w:rsidRPr="008F6D61">
              <w:rPr>
                <w:sz w:val="16"/>
              </w:rPr>
              <w:t>Withdrawn</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171599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Proposed Network Slicing Update to 23.501 Clause 5.15</w:t>
            </w:r>
          </w:p>
        </w:tc>
        <w:tc>
          <w:tcPr>
            <w:tcW w:w="1559" w:type="dxa"/>
          </w:tcPr>
          <w:p w:rsidR="00EF203E" w:rsidRPr="008F6D61" w:rsidRDefault="00EF203E" w:rsidP="009402C8">
            <w:pPr>
              <w:pStyle w:val="TAL"/>
              <w:tabs>
                <w:tab w:val="clear" w:pos="284"/>
                <w:tab w:val="clear" w:pos="567"/>
              </w:tabs>
              <w:rPr>
                <w:sz w:val="16"/>
              </w:rPr>
            </w:pPr>
            <w:r w:rsidRPr="008F6D61">
              <w:rPr>
                <w:sz w:val="16"/>
              </w:rPr>
              <w:t>ZTE, Sprint, Oracle, ETRI, InterDigital, KDDI , Nokia, Qualcomm, Telecom Italia</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S2-171596. Revised to S2-171617.</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171617</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171600</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LS on N2 and N3 reference points for 5G system</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S2-171593. Revised to S2-171611.</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171611</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171601</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AMBR enforcement for multi-homed PDU Sessions</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S2-171594. Revised to S2-171612.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171612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171602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Aggregate bit rate limitations for non-GBR QoS flows</w:t>
            </w:r>
          </w:p>
        </w:tc>
        <w:tc>
          <w:tcPr>
            <w:tcW w:w="1559" w:type="dxa"/>
          </w:tcPr>
          <w:p w:rsidR="00EF203E" w:rsidRPr="008F6D61" w:rsidRDefault="00EF203E" w:rsidP="009402C8">
            <w:pPr>
              <w:pStyle w:val="TAL"/>
              <w:tabs>
                <w:tab w:val="clear" w:pos="284"/>
                <w:tab w:val="clear" w:pos="567"/>
              </w:tabs>
              <w:rPr>
                <w:sz w:val="16"/>
              </w:rPr>
            </w:pPr>
            <w:r w:rsidRPr="008F6D61">
              <w:rPr>
                <w:sz w:val="16"/>
              </w:rPr>
              <w:t>CATT</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S2-171531.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171603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Uplink traffic verification</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S2-171592.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171604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Network Data Analytics</w:t>
            </w:r>
          </w:p>
        </w:tc>
        <w:tc>
          <w:tcPr>
            <w:tcW w:w="1559" w:type="dxa"/>
          </w:tcPr>
          <w:p w:rsidR="00EF203E" w:rsidRPr="008F6D61" w:rsidRDefault="00EF203E" w:rsidP="009402C8">
            <w:pPr>
              <w:pStyle w:val="TAL"/>
              <w:tabs>
                <w:tab w:val="clear" w:pos="284"/>
                <w:tab w:val="clear" w:pos="567"/>
              </w:tabs>
              <w:rPr>
                <w:sz w:val="16"/>
              </w:rPr>
            </w:pPr>
            <w:r w:rsidRPr="008F6D61">
              <w:rPr>
                <w:sz w:val="16"/>
              </w:rPr>
              <w:t>AT&amp;T, Huawei, ZTE, Oracle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S2-171320.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171605</w:t>
            </w:r>
          </w:p>
        </w:tc>
        <w:tc>
          <w:tcPr>
            <w:tcW w:w="794" w:type="dxa"/>
          </w:tcPr>
          <w:p w:rsidR="00EF203E" w:rsidRPr="008F6D61" w:rsidRDefault="00EF203E" w:rsidP="009402C8">
            <w:pPr>
              <w:pStyle w:val="TAL"/>
              <w:tabs>
                <w:tab w:val="clear" w:pos="284"/>
                <w:tab w:val="clear" w:pos="567"/>
              </w:tabs>
              <w:rPr>
                <w:sz w:val="16"/>
              </w:rPr>
            </w:pPr>
            <w:r w:rsidRPr="008F6D61">
              <w:rPr>
                <w:sz w:val="16"/>
              </w:rPr>
              <w:t>DISCUSSION</w:t>
            </w:r>
          </w:p>
        </w:tc>
        <w:tc>
          <w:tcPr>
            <w:tcW w:w="1757" w:type="dxa"/>
          </w:tcPr>
          <w:p w:rsidR="00EF203E" w:rsidRPr="008F6D61" w:rsidRDefault="00EF203E" w:rsidP="009402C8">
            <w:pPr>
              <w:pStyle w:val="TAL"/>
              <w:tabs>
                <w:tab w:val="clear" w:pos="284"/>
                <w:tab w:val="clear" w:pos="567"/>
              </w:tabs>
              <w:rPr>
                <w:sz w:val="16"/>
              </w:rPr>
            </w:pPr>
            <w:r w:rsidRPr="008F6D61">
              <w:rPr>
                <w:sz w:val="16"/>
              </w:rPr>
              <w:t>Solution to Key issue #1: Use of RAT type IE per bearer for unlicensed spectrum identification</w:t>
            </w:r>
          </w:p>
        </w:tc>
        <w:tc>
          <w:tcPr>
            <w:tcW w:w="1559" w:type="dxa"/>
          </w:tcPr>
          <w:p w:rsidR="00EF203E" w:rsidRPr="008F6D61" w:rsidRDefault="00EF203E" w:rsidP="009402C8">
            <w:pPr>
              <w:pStyle w:val="TAL"/>
              <w:tabs>
                <w:tab w:val="clear" w:pos="284"/>
                <w:tab w:val="clear" w:pos="567"/>
              </w:tabs>
              <w:rPr>
                <w:sz w:val="16"/>
              </w:rPr>
            </w:pPr>
            <w:r w:rsidRPr="008F6D61">
              <w:rPr>
                <w:sz w:val="16"/>
              </w:rPr>
              <w:t>NEC</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Rel-15</w:t>
            </w:r>
          </w:p>
        </w:tc>
        <w:tc>
          <w:tcPr>
            <w:tcW w:w="1275" w:type="dxa"/>
          </w:tcPr>
          <w:p w:rsidR="00EF203E" w:rsidRPr="008F6D61" w:rsidRDefault="00EF203E" w:rsidP="009402C8">
            <w:pPr>
              <w:pStyle w:val="TAL"/>
              <w:tabs>
                <w:tab w:val="clear" w:pos="284"/>
                <w:tab w:val="clear" w:pos="567"/>
              </w:tabs>
              <w:rPr>
                <w:sz w:val="16"/>
              </w:rPr>
            </w:pPr>
            <w:r w:rsidRPr="008F6D61">
              <w:rPr>
                <w:sz w:val="16"/>
              </w:rPr>
              <w:t>FS_USOS</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S2-171298.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171606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Network-triggered UPF relocation for SSC mode 3 with multiple PDU sessions</w:t>
            </w:r>
          </w:p>
        </w:tc>
        <w:tc>
          <w:tcPr>
            <w:tcW w:w="1559" w:type="dxa"/>
          </w:tcPr>
          <w:p w:rsidR="00EF203E" w:rsidRPr="008F6D61" w:rsidRDefault="00EF203E" w:rsidP="009402C8">
            <w:pPr>
              <w:pStyle w:val="TAL"/>
              <w:tabs>
                <w:tab w:val="clear" w:pos="284"/>
                <w:tab w:val="clear" w:pos="567"/>
              </w:tabs>
              <w:rPr>
                <w:sz w:val="16"/>
              </w:rPr>
            </w:pPr>
            <w:r w:rsidRPr="008F6D61">
              <w:rPr>
                <w:sz w:val="16"/>
              </w:rPr>
              <w:t>Orange, Intel, 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S2-171540. Approved. Qualcomm objected to the approval of this pCR.</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171607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23.501: Proposal for NGC-EPC interworking</w:t>
            </w:r>
          </w:p>
        </w:tc>
        <w:tc>
          <w:tcPr>
            <w:tcW w:w="1559" w:type="dxa"/>
          </w:tcPr>
          <w:p w:rsidR="00EF203E" w:rsidRPr="008F6D61" w:rsidRDefault="00EF203E" w:rsidP="009402C8">
            <w:pPr>
              <w:pStyle w:val="TAL"/>
              <w:tabs>
                <w:tab w:val="clear" w:pos="284"/>
                <w:tab w:val="clear" w:pos="567"/>
              </w:tabs>
              <w:rPr>
                <w:sz w:val="16"/>
              </w:rPr>
            </w:pPr>
            <w:r w:rsidRPr="008F6D61">
              <w:rPr>
                <w:sz w:val="16"/>
              </w:rPr>
              <w:t>NTT DOCOMO, Intel, LG Electronics, Nokia, AT&amp;T</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S2-171589.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6.5.9</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171608</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23.502: Nx-based Handover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NTT DOCOMO, Intel</w:t>
            </w:r>
          </w:p>
        </w:tc>
        <w:tc>
          <w:tcPr>
            <w:tcW w:w="891" w:type="dxa"/>
          </w:tcPr>
          <w:p w:rsidR="00EF203E" w:rsidRPr="008F6D61" w:rsidRDefault="00EF203E" w:rsidP="009402C8">
            <w:pPr>
              <w:pStyle w:val="TAL"/>
              <w:tabs>
                <w:tab w:val="clear" w:pos="284"/>
                <w:tab w:val="clear" w:pos="567"/>
              </w:tabs>
              <w:rPr>
                <w:sz w:val="16"/>
              </w:rPr>
            </w:pPr>
            <w:r w:rsidRPr="008F6D61">
              <w:rPr>
                <w:sz w:val="16"/>
              </w:rPr>
              <w:t>23.502</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S2-171590.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171609</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Cleanup of QoS framework description</w:t>
            </w:r>
          </w:p>
        </w:tc>
        <w:tc>
          <w:tcPr>
            <w:tcW w:w="1559" w:type="dxa"/>
          </w:tcPr>
          <w:p w:rsidR="00EF203E" w:rsidRPr="008F6D61" w:rsidRDefault="00EF203E" w:rsidP="009402C8">
            <w:pPr>
              <w:pStyle w:val="TAL"/>
              <w:tabs>
                <w:tab w:val="clear" w:pos="284"/>
                <w:tab w:val="clear" w:pos="567"/>
              </w:tabs>
              <w:rPr>
                <w:sz w:val="16"/>
              </w:rPr>
            </w:pPr>
            <w:r w:rsidRPr="008F6D61">
              <w:rPr>
                <w:sz w:val="16"/>
              </w:rPr>
              <w:t>Ericsson, Nokia, 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S2-171535. Revised to S2-171623.</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171623</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7.1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171610</w:t>
            </w:r>
          </w:p>
        </w:tc>
        <w:tc>
          <w:tcPr>
            <w:tcW w:w="794" w:type="dxa"/>
          </w:tcPr>
          <w:p w:rsidR="00EF203E" w:rsidRPr="008F6D61" w:rsidRDefault="00EF203E" w:rsidP="009402C8">
            <w:pPr>
              <w:pStyle w:val="TAL"/>
              <w:tabs>
                <w:tab w:val="clear" w:pos="284"/>
                <w:tab w:val="clear" w:pos="567"/>
              </w:tabs>
              <w:rPr>
                <w:sz w:val="16"/>
              </w:rPr>
            </w:pPr>
            <w:r w:rsidRPr="008F6D61">
              <w:rPr>
                <w:sz w:val="16"/>
              </w:rPr>
              <w:t>WID NEW</w:t>
            </w:r>
          </w:p>
        </w:tc>
        <w:tc>
          <w:tcPr>
            <w:tcW w:w="1757" w:type="dxa"/>
          </w:tcPr>
          <w:p w:rsidR="00EF203E" w:rsidRPr="008F6D61" w:rsidRDefault="00EF203E" w:rsidP="009402C8">
            <w:pPr>
              <w:pStyle w:val="TAL"/>
              <w:tabs>
                <w:tab w:val="clear" w:pos="284"/>
                <w:tab w:val="clear" w:pos="567"/>
              </w:tabs>
              <w:rPr>
                <w:sz w:val="16"/>
              </w:rPr>
            </w:pPr>
            <w:r w:rsidRPr="008F6D61">
              <w:rPr>
                <w:sz w:val="16"/>
              </w:rPr>
              <w:t>EPC support for Option 3/3a/3x Dual Connectivity with New Radio</w:t>
            </w:r>
          </w:p>
        </w:tc>
        <w:tc>
          <w:tcPr>
            <w:tcW w:w="1559" w:type="dxa"/>
          </w:tcPr>
          <w:p w:rsidR="00EF203E" w:rsidRPr="008F6D61" w:rsidRDefault="00EF203E" w:rsidP="009402C8">
            <w:pPr>
              <w:pStyle w:val="TAL"/>
              <w:tabs>
                <w:tab w:val="clear" w:pos="284"/>
                <w:tab w:val="clear" w:pos="567"/>
              </w:tabs>
              <w:rPr>
                <w:sz w:val="16"/>
              </w:rPr>
            </w:pPr>
            <w:r w:rsidRPr="008F6D61">
              <w:rPr>
                <w:sz w:val="16"/>
              </w:rPr>
              <w:t>Vodafone, AT&amp;T, NTT DOCOMO, Ericsson, Qualcomm Inc., Sprint</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S2-171551.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lastRenderedPageBreak/>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171611</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LS on N2 and N3 reference points for 5G system</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S2-171600.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171612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P-CR AMBR enforcement for multi-homed PDU Sessions</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S2-171601.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171613</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[DRAFT] LS on 5GS QoS framework and parameters</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S2-171534. Revised to S2-171618.</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171618</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171614</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Baseline description for AUSF selection function</w:t>
            </w:r>
          </w:p>
        </w:tc>
        <w:tc>
          <w:tcPr>
            <w:tcW w:w="1559" w:type="dxa"/>
          </w:tcPr>
          <w:p w:rsidR="00EF203E" w:rsidRPr="008F6D61" w:rsidRDefault="00EF203E" w:rsidP="009402C8">
            <w:pPr>
              <w:pStyle w:val="TAL"/>
              <w:tabs>
                <w:tab w:val="clear" w:pos="284"/>
                <w:tab w:val="clear" w:pos="567"/>
              </w:tabs>
              <w:rPr>
                <w:sz w:val="16"/>
              </w:rPr>
            </w:pPr>
            <w:r w:rsidRPr="008F6D61">
              <w:rPr>
                <w:sz w:val="16"/>
              </w:rPr>
              <w:t>Samsung</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S2-171510.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5.4</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171615</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Reply LS on SeDoC related authentication procedure</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S2-171244.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171616</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High-level description for external exposure via NEF</w:t>
            </w:r>
          </w:p>
        </w:tc>
        <w:tc>
          <w:tcPr>
            <w:tcW w:w="1559" w:type="dxa"/>
          </w:tcPr>
          <w:p w:rsidR="00EF203E" w:rsidRPr="008F6D61" w:rsidRDefault="00EF203E" w:rsidP="009402C8">
            <w:pPr>
              <w:pStyle w:val="TAL"/>
              <w:tabs>
                <w:tab w:val="clear" w:pos="284"/>
                <w:tab w:val="clear" w:pos="567"/>
              </w:tabs>
              <w:rPr>
                <w:sz w:val="16"/>
              </w:rPr>
            </w:pPr>
            <w:r w:rsidRPr="008F6D61">
              <w:rPr>
                <w:sz w:val="16"/>
              </w:rPr>
              <w:t>Samsung, SK Telecom</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S2-171366.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171617</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Proposed Network Slicing Update to 23.501 Clause 5.15</w:t>
            </w:r>
          </w:p>
        </w:tc>
        <w:tc>
          <w:tcPr>
            <w:tcW w:w="1559" w:type="dxa"/>
          </w:tcPr>
          <w:p w:rsidR="00EF203E" w:rsidRPr="008F6D61" w:rsidRDefault="00EF203E" w:rsidP="009402C8">
            <w:pPr>
              <w:pStyle w:val="TAL"/>
              <w:tabs>
                <w:tab w:val="clear" w:pos="284"/>
                <w:tab w:val="clear" w:pos="567"/>
              </w:tabs>
              <w:rPr>
                <w:sz w:val="16"/>
              </w:rPr>
            </w:pPr>
            <w:r w:rsidRPr="008F6D61">
              <w:rPr>
                <w:sz w:val="16"/>
              </w:rPr>
              <w:t>ZTE, Sprint, Oracle, ETRI, InterDigital, KDDI , Nokia, Qualcomm, Telecom Italia, Deutsch Telecom</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S2-171599. Revised to S2-171622.</w:t>
            </w:r>
          </w:p>
        </w:tc>
        <w:tc>
          <w:tcPr>
            <w:tcW w:w="1554" w:type="dxa"/>
          </w:tcPr>
          <w:p w:rsidR="00EF203E" w:rsidRPr="008F6D61" w:rsidRDefault="00EF203E" w:rsidP="009402C8">
            <w:pPr>
              <w:pStyle w:val="TAL"/>
              <w:tabs>
                <w:tab w:val="clear" w:pos="284"/>
                <w:tab w:val="clear" w:pos="567"/>
              </w:tabs>
              <w:rPr>
                <w:sz w:val="16"/>
              </w:rPr>
            </w:pPr>
            <w:r w:rsidRPr="008F6D61">
              <w:rPr>
                <w:sz w:val="16"/>
              </w:rPr>
              <w:t>Revised</w:t>
            </w:r>
          </w:p>
        </w:tc>
        <w:tc>
          <w:tcPr>
            <w:tcW w:w="110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171622</w:t>
            </w: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171618</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LS on 5GS QoS framework and parameters</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S2-171613.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171619</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Reply LS on congestion control for transport of user data via the control plane</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CIoT_Ext</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S2-171595.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6.5.6</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171620</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TS 23.501 Including the NEF and PFDF in the PCC architecture</w:t>
            </w:r>
          </w:p>
        </w:tc>
        <w:tc>
          <w:tcPr>
            <w:tcW w:w="1559" w:type="dxa"/>
          </w:tcPr>
          <w:p w:rsidR="00EF203E" w:rsidRPr="008F6D61" w:rsidRDefault="00EF203E" w:rsidP="009402C8">
            <w:pPr>
              <w:pStyle w:val="TAL"/>
              <w:tabs>
                <w:tab w:val="clear" w:pos="284"/>
                <w:tab w:val="clear" w:pos="567"/>
              </w:tabs>
              <w:rPr>
                <w:sz w:val="16"/>
              </w:rPr>
            </w:pPr>
            <w:r w:rsidRPr="008F6D61">
              <w:rPr>
                <w:sz w:val="16"/>
              </w:rPr>
              <w:t>ZTE</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S2-171318.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6.10</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171621</w:t>
            </w:r>
          </w:p>
        </w:tc>
        <w:tc>
          <w:tcPr>
            <w:tcW w:w="794" w:type="dxa"/>
          </w:tcPr>
          <w:p w:rsidR="00EF203E" w:rsidRPr="008F6D61" w:rsidRDefault="00EF203E" w:rsidP="009402C8">
            <w:pPr>
              <w:pStyle w:val="TAL"/>
              <w:tabs>
                <w:tab w:val="clear" w:pos="284"/>
                <w:tab w:val="clear" w:pos="567"/>
              </w:tabs>
              <w:rPr>
                <w:sz w:val="16"/>
              </w:rPr>
            </w:pPr>
            <w:r w:rsidRPr="008F6D61">
              <w:rPr>
                <w:sz w:val="16"/>
              </w:rPr>
              <w:t>LS OUT</w:t>
            </w:r>
          </w:p>
        </w:tc>
        <w:tc>
          <w:tcPr>
            <w:tcW w:w="1757" w:type="dxa"/>
          </w:tcPr>
          <w:p w:rsidR="00EF203E" w:rsidRPr="008F6D61" w:rsidRDefault="00EF203E" w:rsidP="009402C8">
            <w:pPr>
              <w:pStyle w:val="TAL"/>
              <w:tabs>
                <w:tab w:val="clear" w:pos="284"/>
                <w:tab w:val="clear" w:pos="567"/>
              </w:tabs>
              <w:rPr>
                <w:sz w:val="16"/>
              </w:rPr>
            </w:pPr>
            <w:r w:rsidRPr="008F6D61">
              <w:rPr>
                <w:sz w:val="16"/>
              </w:rPr>
              <w:t>LS on PC5 Secure Communication</w:t>
            </w:r>
          </w:p>
        </w:tc>
        <w:tc>
          <w:tcPr>
            <w:tcW w:w="1559" w:type="dxa"/>
          </w:tcPr>
          <w:p w:rsidR="00EF203E" w:rsidRPr="008F6D61" w:rsidRDefault="00EF203E" w:rsidP="009402C8">
            <w:pPr>
              <w:pStyle w:val="TAL"/>
              <w:tabs>
                <w:tab w:val="clear" w:pos="284"/>
                <w:tab w:val="clear" w:pos="567"/>
              </w:tabs>
              <w:rPr>
                <w:sz w:val="16"/>
              </w:rPr>
            </w:pPr>
            <w:r w:rsidRPr="008F6D61">
              <w:rPr>
                <w:sz w:val="16"/>
              </w:rPr>
              <w:t>SA WG2</w:t>
            </w:r>
          </w:p>
        </w:tc>
        <w:tc>
          <w:tcPr>
            <w:tcW w:w="891" w:type="dxa"/>
          </w:tcPr>
          <w:p w:rsidR="00EF203E" w:rsidRPr="008F6D61" w:rsidRDefault="00EF203E" w:rsidP="009402C8">
            <w:pPr>
              <w:pStyle w:val="TAL"/>
              <w:tabs>
                <w:tab w:val="clear" w:pos="284"/>
                <w:tab w:val="clear" w:pos="567"/>
              </w:tabs>
              <w:rPr>
                <w:sz w:val="16"/>
              </w:rPr>
            </w:pPr>
            <w:r w:rsidRPr="008F6D61">
              <w:rPr>
                <w:sz w:val="16"/>
              </w:rPr>
              <w:t>-</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FS_REAR</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S2-171579.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6.5.1</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171622</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Proposed Network Slicing Update to 23.501 Clause 5.15</w:t>
            </w:r>
          </w:p>
        </w:tc>
        <w:tc>
          <w:tcPr>
            <w:tcW w:w="1559" w:type="dxa"/>
          </w:tcPr>
          <w:p w:rsidR="00EF203E" w:rsidRPr="008F6D61" w:rsidRDefault="00EF203E" w:rsidP="009402C8">
            <w:pPr>
              <w:pStyle w:val="TAL"/>
              <w:tabs>
                <w:tab w:val="clear" w:pos="284"/>
                <w:tab w:val="clear" w:pos="567"/>
              </w:tabs>
              <w:rPr>
                <w:sz w:val="16"/>
              </w:rPr>
            </w:pPr>
            <w:r w:rsidRPr="008F6D61">
              <w:rPr>
                <w:sz w:val="16"/>
              </w:rPr>
              <w:t>ZTE, Sprint, Oracle, ETRI, InterDigital, KDDI , Nokia, Qualcomm, Telecom Italia</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S2-171617. Approved. Intel objected to the approval of this pCR</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6.5.5</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171623</w:t>
            </w:r>
          </w:p>
        </w:tc>
        <w:tc>
          <w:tcPr>
            <w:tcW w:w="794" w:type="dxa"/>
          </w:tcPr>
          <w:p w:rsidR="00EF203E" w:rsidRPr="008F6D61" w:rsidRDefault="00EF203E" w:rsidP="009402C8">
            <w:pPr>
              <w:pStyle w:val="TAL"/>
              <w:tabs>
                <w:tab w:val="clear" w:pos="284"/>
                <w:tab w:val="clear" w:pos="567"/>
              </w:tabs>
              <w:rPr>
                <w:sz w:val="16"/>
              </w:rPr>
            </w:pPr>
            <w:r w:rsidRPr="008F6D61">
              <w:rPr>
                <w:sz w:val="16"/>
              </w:rPr>
              <w:t>P-CR</w:t>
            </w:r>
          </w:p>
        </w:tc>
        <w:tc>
          <w:tcPr>
            <w:tcW w:w="1757" w:type="dxa"/>
          </w:tcPr>
          <w:p w:rsidR="00EF203E" w:rsidRPr="008F6D61" w:rsidRDefault="00EF203E" w:rsidP="009402C8">
            <w:pPr>
              <w:pStyle w:val="TAL"/>
              <w:tabs>
                <w:tab w:val="clear" w:pos="284"/>
                <w:tab w:val="clear" w:pos="567"/>
              </w:tabs>
              <w:rPr>
                <w:sz w:val="16"/>
              </w:rPr>
            </w:pPr>
            <w:r w:rsidRPr="008F6D61">
              <w:rPr>
                <w:sz w:val="16"/>
              </w:rPr>
              <w:t>Cleanup of QoS framework description</w:t>
            </w:r>
          </w:p>
        </w:tc>
        <w:tc>
          <w:tcPr>
            <w:tcW w:w="1559" w:type="dxa"/>
          </w:tcPr>
          <w:p w:rsidR="00EF203E" w:rsidRPr="008F6D61" w:rsidRDefault="00EF203E" w:rsidP="009402C8">
            <w:pPr>
              <w:pStyle w:val="TAL"/>
              <w:tabs>
                <w:tab w:val="clear" w:pos="284"/>
                <w:tab w:val="clear" w:pos="567"/>
              </w:tabs>
              <w:rPr>
                <w:sz w:val="16"/>
              </w:rPr>
            </w:pPr>
            <w:r w:rsidRPr="008F6D61">
              <w:rPr>
                <w:sz w:val="16"/>
              </w:rPr>
              <w:t>Ericsson, Nokia, ZTE, AT&amp;T</w:t>
            </w:r>
          </w:p>
        </w:tc>
        <w:tc>
          <w:tcPr>
            <w:tcW w:w="891" w:type="dxa"/>
          </w:tcPr>
          <w:p w:rsidR="00EF203E" w:rsidRPr="008F6D61" w:rsidRDefault="00EF203E" w:rsidP="009402C8">
            <w:pPr>
              <w:pStyle w:val="TAL"/>
              <w:tabs>
                <w:tab w:val="clear" w:pos="284"/>
                <w:tab w:val="clear" w:pos="567"/>
              </w:tabs>
              <w:rPr>
                <w:sz w:val="16"/>
              </w:rPr>
            </w:pPr>
            <w:r w:rsidRPr="008F6D61">
              <w:rPr>
                <w:sz w:val="16"/>
              </w:rPr>
              <w:t>23.501</w:t>
            </w:r>
          </w:p>
        </w:tc>
        <w:tc>
          <w:tcPr>
            <w:tcW w:w="607" w:type="dxa"/>
          </w:tcPr>
          <w:p w:rsidR="00EF203E" w:rsidRPr="008F6D61" w:rsidRDefault="00EF203E" w:rsidP="009402C8">
            <w:pPr>
              <w:pStyle w:val="TAL"/>
              <w:tabs>
                <w:tab w:val="clear" w:pos="284"/>
                <w:tab w:val="clear" w:pos="567"/>
              </w:tabs>
              <w:rPr>
                <w:sz w:val="16"/>
              </w:rPr>
            </w:pPr>
            <w:r w:rsidRPr="008F6D61">
              <w:rPr>
                <w:sz w:val="16"/>
              </w:rPr>
              <w:t>-</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w:t>
            </w:r>
          </w:p>
        </w:tc>
        <w:tc>
          <w:tcPr>
            <w:tcW w:w="686" w:type="dxa"/>
          </w:tcPr>
          <w:p w:rsidR="00EF203E" w:rsidRPr="008F6D61" w:rsidRDefault="00EF203E" w:rsidP="009402C8">
            <w:pPr>
              <w:pStyle w:val="TAL"/>
              <w:tabs>
                <w:tab w:val="clear" w:pos="284"/>
                <w:tab w:val="clear" w:pos="567"/>
              </w:tabs>
              <w:rPr>
                <w:sz w:val="16"/>
              </w:rPr>
            </w:pPr>
            <w:r w:rsidRPr="008F6D61">
              <w:rPr>
                <w:sz w:val="16"/>
              </w:rPr>
              <w:t>-</w:t>
            </w:r>
          </w:p>
        </w:tc>
        <w:tc>
          <w:tcPr>
            <w:tcW w:w="570" w:type="dxa"/>
          </w:tcPr>
          <w:p w:rsidR="00EF203E" w:rsidRPr="008F6D61" w:rsidRDefault="00EF203E" w:rsidP="009402C8">
            <w:pPr>
              <w:pStyle w:val="TAL"/>
              <w:tabs>
                <w:tab w:val="clear" w:pos="284"/>
                <w:tab w:val="clear" w:pos="567"/>
              </w:tabs>
              <w:rPr>
                <w:sz w:val="16"/>
              </w:rPr>
            </w:pPr>
            <w:r w:rsidRPr="008F6D61">
              <w:rPr>
                <w:sz w:val="16"/>
              </w:rPr>
              <w:t>-</w:t>
            </w:r>
          </w:p>
        </w:tc>
        <w:tc>
          <w:tcPr>
            <w:tcW w:w="1275" w:type="dxa"/>
          </w:tcPr>
          <w:p w:rsidR="00EF203E" w:rsidRPr="008F6D61" w:rsidRDefault="00EF203E" w:rsidP="009402C8">
            <w:pPr>
              <w:pStyle w:val="TAL"/>
              <w:tabs>
                <w:tab w:val="clear" w:pos="284"/>
                <w:tab w:val="clear" w:pos="567"/>
              </w:tabs>
              <w:rPr>
                <w:sz w:val="16"/>
              </w:rPr>
            </w:pPr>
            <w:r w:rsidRPr="008F6D61">
              <w:rPr>
                <w:sz w:val="16"/>
              </w:rPr>
              <w:t>5GS_Ph1</w:t>
            </w:r>
          </w:p>
        </w:tc>
        <w:tc>
          <w:tcPr>
            <w:tcW w:w="1595" w:type="dxa"/>
          </w:tcPr>
          <w:p w:rsidR="00EF203E" w:rsidRPr="008F6D61" w:rsidRDefault="00EF203E" w:rsidP="009402C8">
            <w:pPr>
              <w:pStyle w:val="TAL"/>
              <w:tabs>
                <w:tab w:val="clear" w:pos="284"/>
                <w:tab w:val="clear" w:pos="567"/>
              </w:tabs>
              <w:rPr>
                <w:sz w:val="16"/>
              </w:rPr>
            </w:pPr>
            <w:r w:rsidRPr="008F6D61">
              <w:rPr>
                <w:sz w:val="16"/>
              </w:rPr>
              <w:t>Revision of S2-171609. Approved</w:t>
            </w:r>
          </w:p>
        </w:tc>
        <w:tc>
          <w:tcPr>
            <w:tcW w:w="1554" w:type="dxa"/>
          </w:tcPr>
          <w:p w:rsidR="00EF203E" w:rsidRPr="008F6D61" w:rsidRDefault="00EF203E" w:rsidP="009402C8">
            <w:pPr>
              <w:pStyle w:val="TAL"/>
              <w:tabs>
                <w:tab w:val="clear" w:pos="284"/>
                <w:tab w:val="clear" w:pos="567"/>
              </w:tabs>
              <w:rPr>
                <w:sz w:val="16"/>
              </w:rPr>
            </w:pPr>
            <w:r w:rsidRPr="008F6D61">
              <w:rPr>
                <w:sz w:val="16"/>
              </w:rPr>
              <w:t>Approved</w:t>
            </w:r>
          </w:p>
        </w:tc>
        <w:tc>
          <w:tcPr>
            <w:tcW w:w="1104" w:type="dxa"/>
          </w:tcPr>
          <w:p w:rsidR="00EF203E" w:rsidRPr="008F6D61" w:rsidRDefault="00EF203E" w:rsidP="009402C8">
            <w:pPr>
              <w:pStyle w:val="TAL"/>
              <w:tabs>
                <w:tab w:val="clear" w:pos="284"/>
                <w:tab w:val="clear" w:pos="567"/>
              </w:tabs>
              <w:rPr>
                <w:sz w:val="16"/>
              </w:rPr>
            </w:pPr>
          </w:p>
        </w:tc>
      </w:tr>
      <w:tr w:rsidR="00EF203E" w:rsidRPr="005116E5" w:rsidTr="00EF203E">
        <w:tc>
          <w:tcPr>
            <w:tcW w:w="534" w:type="dxa"/>
          </w:tcPr>
          <w:p w:rsidR="00EF203E" w:rsidRPr="008F6D61" w:rsidRDefault="00EF203E" w:rsidP="009402C8">
            <w:pPr>
              <w:pStyle w:val="TAL"/>
              <w:tabs>
                <w:tab w:val="clear" w:pos="284"/>
                <w:tab w:val="clear" w:pos="567"/>
              </w:tabs>
              <w:rPr>
                <w:sz w:val="16"/>
              </w:rPr>
            </w:pPr>
            <w:r w:rsidRPr="008F6D61">
              <w:rPr>
                <w:sz w:val="16"/>
              </w:rPr>
              <w:t>5.3</w:t>
            </w:r>
          </w:p>
        </w:tc>
        <w:tc>
          <w:tcPr>
            <w:tcW w:w="1134" w:type="dxa"/>
          </w:tcPr>
          <w:p w:rsidR="00EF203E" w:rsidRPr="008F6D61" w:rsidRDefault="00EF203E" w:rsidP="009402C8">
            <w:pPr>
              <w:pStyle w:val="TAL"/>
              <w:tabs>
                <w:tab w:val="clear" w:pos="284"/>
                <w:tab w:val="clear" w:pos="567"/>
              </w:tabs>
              <w:rPr>
                <w:sz w:val="16"/>
              </w:rPr>
            </w:pPr>
            <w:r w:rsidRPr="008F6D61">
              <w:rPr>
                <w:sz w:val="16"/>
              </w:rPr>
              <w:t>S2</w:t>
            </w:r>
            <w:r w:rsidRPr="008F6D61">
              <w:rPr>
                <w:sz w:val="16"/>
              </w:rPr>
              <w:noBreakHyphen/>
              <w:t>171624</w:t>
            </w:r>
          </w:p>
        </w:tc>
        <w:tc>
          <w:tcPr>
            <w:tcW w:w="794" w:type="dxa"/>
          </w:tcPr>
          <w:p w:rsidR="00EF203E" w:rsidRPr="008F6D61" w:rsidRDefault="00EF203E" w:rsidP="009402C8">
            <w:pPr>
              <w:pStyle w:val="TAL"/>
              <w:tabs>
                <w:tab w:val="clear" w:pos="284"/>
                <w:tab w:val="clear" w:pos="567"/>
              </w:tabs>
              <w:rPr>
                <w:sz w:val="16"/>
              </w:rPr>
            </w:pPr>
            <w:r w:rsidRPr="008F6D61">
              <w:rPr>
                <w:sz w:val="16"/>
              </w:rPr>
              <w:t>CR</w:t>
            </w:r>
          </w:p>
        </w:tc>
        <w:tc>
          <w:tcPr>
            <w:tcW w:w="1757" w:type="dxa"/>
          </w:tcPr>
          <w:p w:rsidR="00EF203E" w:rsidRPr="008F6D61" w:rsidRDefault="00EF203E" w:rsidP="009402C8">
            <w:pPr>
              <w:pStyle w:val="TAL"/>
              <w:tabs>
                <w:tab w:val="clear" w:pos="284"/>
                <w:tab w:val="clear" w:pos="567"/>
              </w:tabs>
              <w:rPr>
                <w:sz w:val="16"/>
              </w:rPr>
            </w:pPr>
            <w:r w:rsidRPr="008F6D61">
              <w:rPr>
                <w:sz w:val="16"/>
              </w:rPr>
              <w:t>23.167 CR0315 (Rel-14, 'F'): Alignment of emergency procedures</w:t>
            </w:r>
          </w:p>
        </w:tc>
        <w:tc>
          <w:tcPr>
            <w:tcW w:w="1559" w:type="dxa"/>
          </w:tcPr>
          <w:p w:rsidR="00EF203E" w:rsidRPr="008F6D61" w:rsidRDefault="00EF203E" w:rsidP="009402C8">
            <w:pPr>
              <w:pStyle w:val="TAL"/>
              <w:tabs>
                <w:tab w:val="clear" w:pos="284"/>
                <w:tab w:val="clear" w:pos="567"/>
              </w:tabs>
              <w:rPr>
                <w:sz w:val="16"/>
              </w:rPr>
            </w:pPr>
            <w:r w:rsidRPr="008F6D61">
              <w:rPr>
                <w:sz w:val="16"/>
              </w:rPr>
              <w:t>BlackBerry UK Limited</w:t>
            </w:r>
          </w:p>
        </w:tc>
        <w:tc>
          <w:tcPr>
            <w:tcW w:w="891" w:type="dxa"/>
          </w:tcPr>
          <w:p w:rsidR="00EF203E" w:rsidRPr="008F6D61" w:rsidRDefault="00EF203E" w:rsidP="009402C8">
            <w:pPr>
              <w:pStyle w:val="TAL"/>
              <w:tabs>
                <w:tab w:val="clear" w:pos="284"/>
                <w:tab w:val="clear" w:pos="567"/>
              </w:tabs>
              <w:rPr>
                <w:sz w:val="16"/>
              </w:rPr>
            </w:pPr>
            <w:r w:rsidRPr="008F6D61">
              <w:rPr>
                <w:sz w:val="16"/>
              </w:rPr>
              <w:t>23.167</w:t>
            </w:r>
          </w:p>
        </w:tc>
        <w:tc>
          <w:tcPr>
            <w:tcW w:w="607" w:type="dxa"/>
          </w:tcPr>
          <w:p w:rsidR="00EF203E" w:rsidRPr="008F6D61" w:rsidRDefault="00EF203E" w:rsidP="009402C8">
            <w:pPr>
              <w:pStyle w:val="TAL"/>
              <w:tabs>
                <w:tab w:val="clear" w:pos="284"/>
                <w:tab w:val="clear" w:pos="567"/>
              </w:tabs>
              <w:rPr>
                <w:sz w:val="16"/>
              </w:rPr>
            </w:pPr>
            <w:r w:rsidRPr="008F6D61">
              <w:rPr>
                <w:sz w:val="16"/>
              </w:rPr>
              <w:t>0315</w:t>
            </w:r>
          </w:p>
        </w:tc>
        <w:tc>
          <w:tcPr>
            <w:tcW w:w="631" w:type="dxa"/>
          </w:tcPr>
          <w:p w:rsidR="00EF203E" w:rsidRPr="008F6D61" w:rsidRDefault="00EF203E" w:rsidP="009402C8">
            <w:pPr>
              <w:pStyle w:val="TAL"/>
              <w:tabs>
                <w:tab w:val="clear" w:pos="284"/>
                <w:tab w:val="clear" w:pos="567"/>
              </w:tabs>
              <w:rPr>
                <w:sz w:val="16"/>
              </w:rPr>
            </w:pPr>
            <w:r w:rsidRPr="008F6D61">
              <w:rPr>
                <w:sz w:val="16"/>
              </w:rPr>
              <w:t>-</w:t>
            </w:r>
          </w:p>
        </w:tc>
        <w:tc>
          <w:tcPr>
            <w:tcW w:w="443" w:type="dxa"/>
          </w:tcPr>
          <w:p w:rsidR="00EF203E" w:rsidRPr="008F6D61" w:rsidRDefault="00EF203E" w:rsidP="009402C8">
            <w:pPr>
              <w:pStyle w:val="TAL"/>
              <w:tabs>
                <w:tab w:val="clear" w:pos="284"/>
                <w:tab w:val="clear" w:pos="567"/>
              </w:tabs>
              <w:rPr>
                <w:sz w:val="16"/>
              </w:rPr>
            </w:pPr>
            <w:r w:rsidRPr="008F6D61">
              <w:rPr>
                <w:sz w:val="16"/>
              </w:rPr>
              <w:t>F</w:t>
            </w:r>
          </w:p>
        </w:tc>
        <w:tc>
          <w:tcPr>
            <w:tcW w:w="686" w:type="dxa"/>
          </w:tcPr>
          <w:p w:rsidR="00EF203E" w:rsidRPr="008F6D61" w:rsidRDefault="00EF203E" w:rsidP="009402C8">
            <w:pPr>
              <w:pStyle w:val="TAL"/>
              <w:tabs>
                <w:tab w:val="clear" w:pos="284"/>
                <w:tab w:val="clear" w:pos="567"/>
              </w:tabs>
              <w:rPr>
                <w:sz w:val="16"/>
              </w:rPr>
            </w:pPr>
            <w:r w:rsidRPr="008F6D61">
              <w:rPr>
                <w:sz w:val="16"/>
              </w:rPr>
              <w:t>14.2.0</w:t>
            </w:r>
          </w:p>
        </w:tc>
        <w:tc>
          <w:tcPr>
            <w:tcW w:w="570" w:type="dxa"/>
          </w:tcPr>
          <w:p w:rsidR="00EF203E" w:rsidRPr="008F6D61" w:rsidRDefault="00EF203E" w:rsidP="009402C8">
            <w:pPr>
              <w:pStyle w:val="TAL"/>
              <w:tabs>
                <w:tab w:val="clear" w:pos="284"/>
                <w:tab w:val="clear" w:pos="567"/>
              </w:tabs>
              <w:rPr>
                <w:sz w:val="16"/>
              </w:rPr>
            </w:pPr>
            <w:r w:rsidRPr="008F6D61">
              <w:rPr>
                <w:sz w:val="16"/>
              </w:rPr>
              <w:t>Rel-14</w:t>
            </w:r>
          </w:p>
        </w:tc>
        <w:tc>
          <w:tcPr>
            <w:tcW w:w="1275" w:type="dxa"/>
          </w:tcPr>
          <w:p w:rsidR="00EF203E" w:rsidRPr="008F6D61" w:rsidRDefault="00EF203E" w:rsidP="009402C8">
            <w:pPr>
              <w:pStyle w:val="TAL"/>
              <w:tabs>
                <w:tab w:val="clear" w:pos="284"/>
                <w:tab w:val="clear" w:pos="567"/>
              </w:tabs>
              <w:rPr>
                <w:sz w:val="16"/>
              </w:rPr>
            </w:pPr>
            <w:r w:rsidRPr="008F6D61">
              <w:rPr>
                <w:sz w:val="16"/>
              </w:rPr>
              <w:t>SEW2</w:t>
            </w:r>
          </w:p>
        </w:tc>
        <w:tc>
          <w:tcPr>
            <w:tcW w:w="1595" w:type="dxa"/>
          </w:tcPr>
          <w:p w:rsidR="00EF203E" w:rsidRPr="008F6D61" w:rsidRDefault="00EF203E" w:rsidP="009402C8">
            <w:pPr>
              <w:pStyle w:val="TAL"/>
              <w:tabs>
                <w:tab w:val="clear" w:pos="284"/>
                <w:tab w:val="clear" w:pos="567"/>
              </w:tabs>
              <w:rPr>
                <w:sz w:val="16"/>
              </w:rPr>
            </w:pPr>
            <w:r w:rsidRPr="008F6D61">
              <w:rPr>
                <w:sz w:val="16"/>
              </w:rPr>
              <w:t xml:space="preserve">Revision of block approved S2-170750, due to wrong TS number </w:t>
            </w:r>
            <w:r w:rsidRPr="008F6D61">
              <w:rPr>
                <w:sz w:val="16"/>
              </w:rPr>
              <w:lastRenderedPageBreak/>
              <w:t>used in TD request. Approved</w:t>
            </w:r>
          </w:p>
        </w:tc>
        <w:tc>
          <w:tcPr>
            <w:tcW w:w="1554" w:type="dxa"/>
          </w:tcPr>
          <w:p w:rsidR="00EF203E" w:rsidRPr="008F6D61" w:rsidRDefault="00EF203E" w:rsidP="009402C8">
            <w:pPr>
              <w:pStyle w:val="TAL"/>
              <w:tabs>
                <w:tab w:val="clear" w:pos="284"/>
                <w:tab w:val="clear" w:pos="567"/>
              </w:tabs>
              <w:rPr>
                <w:sz w:val="16"/>
              </w:rPr>
            </w:pPr>
            <w:r w:rsidRPr="008F6D61">
              <w:rPr>
                <w:sz w:val="16"/>
              </w:rPr>
              <w:lastRenderedPageBreak/>
              <w:t>Agreed</w:t>
            </w:r>
          </w:p>
        </w:tc>
        <w:tc>
          <w:tcPr>
            <w:tcW w:w="1104" w:type="dxa"/>
          </w:tcPr>
          <w:p w:rsidR="00EF203E" w:rsidRPr="008F6D61" w:rsidRDefault="00EF203E" w:rsidP="009402C8">
            <w:pPr>
              <w:pStyle w:val="TAL"/>
              <w:tabs>
                <w:tab w:val="clear" w:pos="284"/>
                <w:tab w:val="clear" w:pos="567"/>
              </w:tabs>
              <w:rPr>
                <w:sz w:val="16"/>
              </w:rPr>
            </w:pPr>
          </w:p>
        </w:tc>
      </w:tr>
    </w:tbl>
    <w:p w:rsidR="00C171C5" w:rsidRDefault="00C171C5" w:rsidP="00C171C5">
      <w:pPr>
        <w:rPr>
          <w:color w:val="0000FF"/>
        </w:rPr>
      </w:pPr>
      <w:r>
        <w:rPr>
          <w:color w:val="0000FF"/>
        </w:rPr>
        <w:lastRenderedPageBreak/>
        <w:t>86</w:t>
      </w:r>
      <w:r w:rsidR="00EF203E">
        <w:rPr>
          <w:color w:val="0000FF"/>
        </w:rPr>
        <w:t>1</w:t>
      </w:r>
      <w:r>
        <w:rPr>
          <w:color w:val="0000FF"/>
        </w:rPr>
        <w:t xml:space="preserve"> Entries.</w:t>
      </w:r>
    </w:p>
    <w:p w:rsidR="00C171C5" w:rsidRDefault="00C171C5">
      <w:pPr>
        <w:tabs>
          <w:tab w:val="clear" w:pos="567"/>
          <w:tab w:val="clear" w:pos="851"/>
          <w:tab w:val="clear" w:pos="1134"/>
          <w:tab w:val="clear" w:pos="1418"/>
          <w:tab w:val="clear" w:pos="1701"/>
        </w:tabs>
        <w:spacing w:after="0"/>
        <w:rPr>
          <w:lang w:eastAsia="en-US"/>
        </w:rPr>
      </w:pPr>
      <w:r>
        <w:rPr>
          <w:lang w:eastAsia="en-US"/>
        </w:rPr>
        <w:br w:type="page"/>
      </w:r>
    </w:p>
    <w:p w:rsidR="00C171C5" w:rsidRDefault="00C171C5" w:rsidP="00C171C5">
      <w:pPr>
        <w:pStyle w:val="Heading1"/>
      </w:pPr>
      <w:bookmarkStart w:id="43" w:name="_Toc477526593"/>
      <w:r>
        <w:lastRenderedPageBreak/>
        <w:t>A.2</w:t>
      </w:r>
      <w:r>
        <w:tab/>
        <w:t>List of meeting documents ordered by Agenda Item</w:t>
      </w:r>
      <w:bookmarkEnd w:id="43"/>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134"/>
        <w:gridCol w:w="850"/>
        <w:gridCol w:w="1559"/>
        <w:gridCol w:w="1701"/>
        <w:gridCol w:w="851"/>
        <w:gridCol w:w="709"/>
        <w:gridCol w:w="567"/>
        <w:gridCol w:w="425"/>
        <w:gridCol w:w="709"/>
        <w:gridCol w:w="567"/>
        <w:gridCol w:w="1701"/>
        <w:gridCol w:w="1134"/>
        <w:gridCol w:w="1559"/>
        <w:gridCol w:w="1134"/>
      </w:tblGrid>
      <w:tr w:rsidR="00C171C5" w:rsidRPr="005116E5" w:rsidTr="00B6030D">
        <w:trPr>
          <w:tblHeader/>
        </w:trPr>
        <w:tc>
          <w:tcPr>
            <w:tcW w:w="534" w:type="dxa"/>
            <w:shd w:val="clear" w:color="auto" w:fill="F3F3F3"/>
          </w:tcPr>
          <w:p w:rsidR="00C171C5" w:rsidRPr="005116E5" w:rsidRDefault="00C171C5" w:rsidP="00B6030D">
            <w:pPr>
              <w:pStyle w:val="TAH"/>
              <w:rPr>
                <w:sz w:val="16"/>
              </w:rPr>
            </w:pPr>
            <w:r w:rsidRPr="005116E5">
              <w:rPr>
                <w:sz w:val="16"/>
              </w:rPr>
              <w:t>AI</w:t>
            </w:r>
          </w:p>
        </w:tc>
        <w:tc>
          <w:tcPr>
            <w:tcW w:w="1134" w:type="dxa"/>
            <w:shd w:val="clear" w:color="auto" w:fill="F3F3F3"/>
          </w:tcPr>
          <w:p w:rsidR="00C171C5" w:rsidRPr="005116E5" w:rsidRDefault="00C171C5" w:rsidP="00B6030D">
            <w:pPr>
              <w:pStyle w:val="TAH"/>
              <w:rPr>
                <w:sz w:val="16"/>
              </w:rPr>
            </w:pPr>
            <w:r w:rsidRPr="005116E5">
              <w:rPr>
                <w:sz w:val="16"/>
              </w:rPr>
              <w:t>TD</w:t>
            </w:r>
          </w:p>
        </w:tc>
        <w:tc>
          <w:tcPr>
            <w:tcW w:w="850" w:type="dxa"/>
            <w:shd w:val="clear" w:color="auto" w:fill="F3F3F3"/>
          </w:tcPr>
          <w:p w:rsidR="00C171C5" w:rsidRPr="005116E5" w:rsidRDefault="00C171C5" w:rsidP="00B6030D">
            <w:pPr>
              <w:pStyle w:val="TAH"/>
              <w:rPr>
                <w:sz w:val="16"/>
              </w:rPr>
            </w:pPr>
            <w:r w:rsidRPr="005116E5">
              <w:rPr>
                <w:sz w:val="16"/>
              </w:rPr>
              <w:t>Type</w:t>
            </w:r>
          </w:p>
        </w:tc>
        <w:tc>
          <w:tcPr>
            <w:tcW w:w="1559" w:type="dxa"/>
            <w:shd w:val="clear" w:color="auto" w:fill="F3F3F3"/>
          </w:tcPr>
          <w:p w:rsidR="00C171C5" w:rsidRPr="005116E5" w:rsidRDefault="00C171C5" w:rsidP="00B6030D">
            <w:pPr>
              <w:pStyle w:val="TAH"/>
              <w:rPr>
                <w:sz w:val="16"/>
              </w:rPr>
            </w:pPr>
            <w:r w:rsidRPr="005116E5">
              <w:rPr>
                <w:sz w:val="16"/>
              </w:rPr>
              <w:t>Title</w:t>
            </w:r>
          </w:p>
        </w:tc>
        <w:tc>
          <w:tcPr>
            <w:tcW w:w="1701" w:type="dxa"/>
            <w:shd w:val="clear" w:color="auto" w:fill="F3F3F3"/>
          </w:tcPr>
          <w:p w:rsidR="00C171C5" w:rsidRPr="005116E5" w:rsidRDefault="00C171C5" w:rsidP="00B6030D">
            <w:pPr>
              <w:pStyle w:val="TAH"/>
              <w:rPr>
                <w:sz w:val="16"/>
              </w:rPr>
            </w:pPr>
            <w:r w:rsidRPr="005116E5">
              <w:rPr>
                <w:sz w:val="16"/>
              </w:rPr>
              <w:t>Source</w:t>
            </w:r>
          </w:p>
        </w:tc>
        <w:tc>
          <w:tcPr>
            <w:tcW w:w="851" w:type="dxa"/>
            <w:shd w:val="clear" w:color="auto" w:fill="F3F3F3"/>
          </w:tcPr>
          <w:p w:rsidR="00C171C5" w:rsidRPr="005116E5" w:rsidRDefault="00C171C5" w:rsidP="00B6030D">
            <w:pPr>
              <w:pStyle w:val="TAH"/>
              <w:rPr>
                <w:sz w:val="16"/>
              </w:rPr>
            </w:pPr>
            <w:r w:rsidRPr="005116E5">
              <w:rPr>
                <w:sz w:val="16"/>
              </w:rPr>
              <w:t>Specification</w:t>
            </w:r>
          </w:p>
        </w:tc>
        <w:tc>
          <w:tcPr>
            <w:tcW w:w="709" w:type="dxa"/>
            <w:shd w:val="clear" w:color="auto" w:fill="F3F3F3"/>
          </w:tcPr>
          <w:p w:rsidR="00C171C5" w:rsidRPr="005116E5" w:rsidRDefault="00C171C5" w:rsidP="00B6030D">
            <w:pPr>
              <w:pStyle w:val="TAH"/>
              <w:rPr>
                <w:sz w:val="16"/>
              </w:rPr>
            </w:pPr>
            <w:r w:rsidRPr="005116E5">
              <w:rPr>
                <w:sz w:val="16"/>
              </w:rPr>
              <w:t>CRNo</w:t>
            </w:r>
          </w:p>
        </w:tc>
        <w:tc>
          <w:tcPr>
            <w:tcW w:w="567" w:type="dxa"/>
            <w:shd w:val="clear" w:color="auto" w:fill="F3F3F3"/>
          </w:tcPr>
          <w:p w:rsidR="00C171C5" w:rsidRPr="005116E5" w:rsidRDefault="00C171C5" w:rsidP="00B6030D">
            <w:pPr>
              <w:pStyle w:val="TAH"/>
              <w:rPr>
                <w:sz w:val="16"/>
              </w:rPr>
            </w:pPr>
            <w:r w:rsidRPr="005116E5">
              <w:rPr>
                <w:sz w:val="16"/>
              </w:rPr>
              <w:t>CRrev</w:t>
            </w:r>
          </w:p>
        </w:tc>
        <w:tc>
          <w:tcPr>
            <w:tcW w:w="425" w:type="dxa"/>
            <w:shd w:val="clear" w:color="auto" w:fill="F3F3F3"/>
          </w:tcPr>
          <w:p w:rsidR="00C171C5" w:rsidRPr="005116E5" w:rsidRDefault="00C171C5" w:rsidP="00B6030D">
            <w:pPr>
              <w:pStyle w:val="TAH"/>
              <w:rPr>
                <w:sz w:val="16"/>
              </w:rPr>
            </w:pPr>
            <w:r w:rsidRPr="005116E5">
              <w:rPr>
                <w:sz w:val="16"/>
              </w:rPr>
              <w:t>Cat</w:t>
            </w:r>
          </w:p>
        </w:tc>
        <w:tc>
          <w:tcPr>
            <w:tcW w:w="709" w:type="dxa"/>
            <w:shd w:val="clear" w:color="auto" w:fill="F3F3F3"/>
          </w:tcPr>
          <w:p w:rsidR="00C171C5" w:rsidRPr="005116E5" w:rsidRDefault="00C171C5" w:rsidP="00B6030D">
            <w:pPr>
              <w:pStyle w:val="TAH"/>
              <w:rPr>
                <w:sz w:val="16"/>
              </w:rPr>
            </w:pPr>
            <w:r w:rsidRPr="005116E5">
              <w:rPr>
                <w:sz w:val="16"/>
              </w:rPr>
              <w:t>Ver</w:t>
            </w:r>
          </w:p>
        </w:tc>
        <w:tc>
          <w:tcPr>
            <w:tcW w:w="567" w:type="dxa"/>
            <w:shd w:val="clear" w:color="auto" w:fill="F3F3F3"/>
          </w:tcPr>
          <w:p w:rsidR="00C171C5" w:rsidRPr="005116E5" w:rsidRDefault="00C171C5" w:rsidP="00B6030D">
            <w:pPr>
              <w:pStyle w:val="TAH"/>
              <w:rPr>
                <w:sz w:val="16"/>
              </w:rPr>
            </w:pPr>
            <w:r w:rsidRPr="005116E5">
              <w:rPr>
                <w:sz w:val="16"/>
              </w:rPr>
              <w:t>Rel</w:t>
            </w:r>
          </w:p>
        </w:tc>
        <w:tc>
          <w:tcPr>
            <w:tcW w:w="1701" w:type="dxa"/>
            <w:shd w:val="clear" w:color="auto" w:fill="F3F3F3"/>
          </w:tcPr>
          <w:p w:rsidR="00C171C5" w:rsidRPr="005116E5" w:rsidRDefault="00C171C5" w:rsidP="00B6030D">
            <w:pPr>
              <w:pStyle w:val="TAH"/>
              <w:rPr>
                <w:sz w:val="16"/>
              </w:rPr>
            </w:pPr>
            <w:r w:rsidRPr="005116E5">
              <w:rPr>
                <w:sz w:val="16"/>
              </w:rPr>
              <w:t>WI</w:t>
            </w:r>
          </w:p>
        </w:tc>
        <w:tc>
          <w:tcPr>
            <w:tcW w:w="1134" w:type="dxa"/>
            <w:shd w:val="clear" w:color="auto" w:fill="F3F3F3"/>
          </w:tcPr>
          <w:p w:rsidR="00C171C5" w:rsidRPr="005116E5" w:rsidRDefault="00C171C5" w:rsidP="00B6030D">
            <w:pPr>
              <w:pStyle w:val="TAH"/>
              <w:rPr>
                <w:sz w:val="16"/>
              </w:rPr>
            </w:pPr>
            <w:r w:rsidRPr="005116E5">
              <w:rPr>
                <w:sz w:val="16"/>
              </w:rPr>
              <w:t>Comment</w:t>
            </w:r>
          </w:p>
        </w:tc>
        <w:tc>
          <w:tcPr>
            <w:tcW w:w="1559" w:type="dxa"/>
            <w:shd w:val="clear" w:color="auto" w:fill="F3F3F3"/>
          </w:tcPr>
          <w:p w:rsidR="00C171C5" w:rsidRPr="005116E5" w:rsidRDefault="00C171C5" w:rsidP="00B6030D">
            <w:pPr>
              <w:pStyle w:val="TAH"/>
              <w:rPr>
                <w:sz w:val="16"/>
              </w:rPr>
            </w:pPr>
            <w:r w:rsidRPr="005116E5">
              <w:rPr>
                <w:sz w:val="16"/>
              </w:rPr>
              <w:t>Decision</w:t>
            </w:r>
          </w:p>
        </w:tc>
        <w:tc>
          <w:tcPr>
            <w:tcW w:w="1134" w:type="dxa"/>
            <w:shd w:val="clear" w:color="auto" w:fill="F3F3F3"/>
          </w:tcPr>
          <w:p w:rsidR="00C171C5" w:rsidRPr="005116E5" w:rsidRDefault="00C171C5" w:rsidP="00B6030D">
            <w:pPr>
              <w:pStyle w:val="TAH"/>
              <w:rPr>
                <w:sz w:val="16"/>
              </w:rPr>
            </w:pPr>
            <w:r w:rsidRPr="005116E5">
              <w:rPr>
                <w:sz w:val="16"/>
              </w:rPr>
              <w:t>Revised to TD</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170701</w:t>
            </w:r>
          </w:p>
        </w:tc>
        <w:tc>
          <w:tcPr>
            <w:tcW w:w="850" w:type="dxa"/>
          </w:tcPr>
          <w:p w:rsidR="00EF203E" w:rsidRPr="008F6D61" w:rsidRDefault="00EF203E" w:rsidP="00207915">
            <w:pPr>
              <w:pStyle w:val="TAL"/>
              <w:tabs>
                <w:tab w:val="clear" w:pos="284"/>
                <w:tab w:val="clear" w:pos="567"/>
              </w:tabs>
              <w:rPr>
                <w:sz w:val="16"/>
              </w:rPr>
            </w:pPr>
            <w:r w:rsidRPr="008F6D61">
              <w:rPr>
                <w:sz w:val="16"/>
              </w:rPr>
              <w:t>Agenda</w:t>
            </w:r>
          </w:p>
        </w:tc>
        <w:tc>
          <w:tcPr>
            <w:tcW w:w="1559" w:type="dxa"/>
          </w:tcPr>
          <w:p w:rsidR="00EF203E" w:rsidRPr="008F6D61" w:rsidRDefault="00EF203E" w:rsidP="00207915">
            <w:pPr>
              <w:pStyle w:val="TAL"/>
              <w:tabs>
                <w:tab w:val="clear" w:pos="284"/>
                <w:tab w:val="clear" w:pos="567"/>
              </w:tabs>
              <w:rPr>
                <w:sz w:val="16"/>
              </w:rPr>
            </w:pPr>
            <w:r w:rsidRPr="008F6D61">
              <w:rPr>
                <w:sz w:val="16"/>
              </w:rPr>
              <w:t>Draft Agenda for SA WG2#119</w:t>
            </w:r>
          </w:p>
        </w:tc>
        <w:tc>
          <w:tcPr>
            <w:tcW w:w="1701" w:type="dxa"/>
          </w:tcPr>
          <w:p w:rsidR="00EF203E" w:rsidRPr="008F6D61" w:rsidRDefault="00EF203E" w:rsidP="00207915">
            <w:pPr>
              <w:pStyle w:val="TAL"/>
              <w:tabs>
                <w:tab w:val="clear" w:pos="284"/>
                <w:tab w:val="clear" w:pos="567"/>
              </w:tabs>
              <w:rPr>
                <w:sz w:val="16"/>
              </w:rPr>
            </w:pPr>
            <w:r w:rsidRPr="008F6D61">
              <w:rPr>
                <w:sz w:val="16"/>
              </w:rPr>
              <w:t>SA WG2 Chairman</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Endorsed.</w:t>
            </w:r>
          </w:p>
        </w:tc>
        <w:tc>
          <w:tcPr>
            <w:tcW w:w="1559" w:type="dxa"/>
          </w:tcPr>
          <w:p w:rsidR="00EF203E" w:rsidRPr="008F6D61" w:rsidRDefault="00EF203E" w:rsidP="00207915">
            <w:pPr>
              <w:pStyle w:val="TAL"/>
              <w:tabs>
                <w:tab w:val="clear" w:pos="284"/>
                <w:tab w:val="clear" w:pos="567"/>
              </w:tabs>
              <w:rPr>
                <w:sz w:val="16"/>
              </w:rPr>
            </w:pPr>
            <w:r w:rsidRPr="008F6D61">
              <w:rPr>
                <w:sz w:val="16"/>
              </w:rPr>
              <w:t>Endorsed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170702</w:t>
            </w:r>
          </w:p>
        </w:tc>
        <w:tc>
          <w:tcPr>
            <w:tcW w:w="850" w:type="dxa"/>
          </w:tcPr>
          <w:p w:rsidR="00EF203E" w:rsidRPr="008F6D61" w:rsidRDefault="00EF203E" w:rsidP="00207915">
            <w:pPr>
              <w:pStyle w:val="TAL"/>
              <w:tabs>
                <w:tab w:val="clear" w:pos="284"/>
                <w:tab w:val="clear" w:pos="567"/>
              </w:tabs>
              <w:rPr>
                <w:sz w:val="16"/>
              </w:rPr>
            </w:pPr>
            <w:r w:rsidRPr="008F6D61">
              <w:rPr>
                <w:sz w:val="16"/>
              </w:rPr>
              <w:t>REPORT</w:t>
            </w:r>
          </w:p>
        </w:tc>
        <w:tc>
          <w:tcPr>
            <w:tcW w:w="1559" w:type="dxa"/>
          </w:tcPr>
          <w:p w:rsidR="00EF203E" w:rsidRPr="008F6D61" w:rsidRDefault="00EF203E" w:rsidP="00207915">
            <w:pPr>
              <w:pStyle w:val="TAL"/>
              <w:tabs>
                <w:tab w:val="clear" w:pos="284"/>
                <w:tab w:val="clear" w:pos="567"/>
              </w:tabs>
              <w:rPr>
                <w:sz w:val="16"/>
              </w:rPr>
            </w:pPr>
            <w:r w:rsidRPr="008F6D61">
              <w:rPr>
                <w:sz w:val="16"/>
              </w:rPr>
              <w:t>Draft Report of SA WG2 meeting #118</w:t>
            </w:r>
          </w:p>
        </w:tc>
        <w:tc>
          <w:tcPr>
            <w:tcW w:w="1701" w:type="dxa"/>
          </w:tcPr>
          <w:p w:rsidR="00EF203E" w:rsidRPr="008F6D61" w:rsidRDefault="00EF203E" w:rsidP="00207915">
            <w:pPr>
              <w:pStyle w:val="TAL"/>
              <w:tabs>
                <w:tab w:val="clear" w:pos="284"/>
                <w:tab w:val="clear" w:pos="567"/>
              </w:tabs>
              <w:rPr>
                <w:sz w:val="16"/>
              </w:rPr>
            </w:pPr>
            <w:r w:rsidRPr="008F6D61">
              <w:rPr>
                <w:sz w:val="16"/>
              </w:rPr>
              <w:t>SA WG2 Secretary</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This was postponed from meeting #118BIS.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170703</w:t>
            </w:r>
          </w:p>
        </w:tc>
        <w:tc>
          <w:tcPr>
            <w:tcW w:w="850" w:type="dxa"/>
          </w:tcPr>
          <w:p w:rsidR="00EF203E" w:rsidRPr="008F6D61" w:rsidRDefault="00EF203E" w:rsidP="00207915">
            <w:pPr>
              <w:pStyle w:val="TAL"/>
              <w:tabs>
                <w:tab w:val="clear" w:pos="284"/>
                <w:tab w:val="clear" w:pos="567"/>
              </w:tabs>
              <w:rPr>
                <w:sz w:val="16"/>
              </w:rPr>
            </w:pPr>
            <w:r w:rsidRPr="008F6D61">
              <w:rPr>
                <w:sz w:val="16"/>
              </w:rPr>
              <w:t>REPORT</w:t>
            </w:r>
          </w:p>
        </w:tc>
        <w:tc>
          <w:tcPr>
            <w:tcW w:w="1559" w:type="dxa"/>
          </w:tcPr>
          <w:p w:rsidR="00EF203E" w:rsidRPr="008F6D61" w:rsidRDefault="00EF203E" w:rsidP="00207915">
            <w:pPr>
              <w:pStyle w:val="TAL"/>
              <w:tabs>
                <w:tab w:val="clear" w:pos="284"/>
                <w:tab w:val="clear" w:pos="567"/>
              </w:tabs>
              <w:rPr>
                <w:sz w:val="16"/>
              </w:rPr>
            </w:pPr>
            <w:r w:rsidRPr="008F6D61">
              <w:rPr>
                <w:sz w:val="16"/>
              </w:rPr>
              <w:t>Draft Report of SA WG2 meeting #118BIS</w:t>
            </w:r>
          </w:p>
        </w:tc>
        <w:tc>
          <w:tcPr>
            <w:tcW w:w="1701" w:type="dxa"/>
          </w:tcPr>
          <w:p w:rsidR="00EF203E" w:rsidRPr="008F6D61" w:rsidRDefault="00EF203E" w:rsidP="00207915">
            <w:pPr>
              <w:pStyle w:val="TAL"/>
              <w:tabs>
                <w:tab w:val="clear" w:pos="284"/>
                <w:tab w:val="clear" w:pos="567"/>
              </w:tabs>
              <w:rPr>
                <w:sz w:val="16"/>
              </w:rPr>
            </w:pPr>
            <w:r w:rsidRPr="008F6D61">
              <w:rPr>
                <w:sz w:val="16"/>
              </w:rPr>
              <w:t>SA WG2 Secretary</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4.1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170852</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ONF: Publication of ONF TR-540: Orchestration: A More Holistic View</w:t>
            </w:r>
          </w:p>
        </w:tc>
        <w:tc>
          <w:tcPr>
            <w:tcW w:w="1701" w:type="dxa"/>
          </w:tcPr>
          <w:p w:rsidR="00EF203E" w:rsidRPr="008F6D61" w:rsidRDefault="00EF203E" w:rsidP="00207915">
            <w:pPr>
              <w:pStyle w:val="TAL"/>
              <w:tabs>
                <w:tab w:val="clear" w:pos="284"/>
                <w:tab w:val="clear" w:pos="567"/>
              </w:tabs>
              <w:rPr>
                <w:sz w:val="16"/>
              </w:rPr>
            </w:pPr>
            <w:r w:rsidRPr="008F6D61">
              <w:rPr>
                <w:sz w:val="16"/>
              </w:rPr>
              <w:t>ONF</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Noted</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171480</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RAN WG2: LS Response to LS on SA WG2 involvement for the light connection</w:t>
            </w:r>
          </w:p>
        </w:tc>
        <w:tc>
          <w:tcPr>
            <w:tcW w:w="1701" w:type="dxa"/>
          </w:tcPr>
          <w:p w:rsidR="00EF203E" w:rsidRPr="008F6D61" w:rsidRDefault="00EF203E" w:rsidP="00207915">
            <w:pPr>
              <w:pStyle w:val="TAL"/>
              <w:tabs>
                <w:tab w:val="clear" w:pos="284"/>
                <w:tab w:val="clear" w:pos="567"/>
              </w:tabs>
              <w:rPr>
                <w:sz w:val="16"/>
              </w:rPr>
            </w:pPr>
            <w:r w:rsidRPr="008F6D61">
              <w:rPr>
                <w:sz w:val="16"/>
              </w:rPr>
              <w:t>RAN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LTE_LIGHT_CON-Core</w:t>
            </w:r>
          </w:p>
        </w:tc>
        <w:tc>
          <w:tcPr>
            <w:tcW w:w="1134" w:type="dxa"/>
          </w:tcPr>
          <w:p w:rsidR="00EF203E" w:rsidRPr="008F6D61" w:rsidRDefault="00EF203E" w:rsidP="00207915">
            <w:pPr>
              <w:pStyle w:val="TAL"/>
              <w:tabs>
                <w:tab w:val="clear" w:pos="284"/>
                <w:tab w:val="clear" w:pos="567"/>
              </w:tabs>
              <w:rPr>
                <w:sz w:val="16"/>
              </w:rPr>
            </w:pPr>
            <w:r w:rsidRPr="008F6D61">
              <w:rPr>
                <w:sz w:val="16"/>
              </w:rPr>
              <w:t>Postponed to meeting #120</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170733</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CT WG1: LS on questions on congestion control for transport of user data via the control plane</w:t>
            </w:r>
          </w:p>
        </w:tc>
        <w:tc>
          <w:tcPr>
            <w:tcW w:w="1701" w:type="dxa"/>
          </w:tcPr>
          <w:p w:rsidR="00EF203E" w:rsidRPr="008F6D61" w:rsidRDefault="00EF203E" w:rsidP="00207915">
            <w:pPr>
              <w:pStyle w:val="TAL"/>
              <w:tabs>
                <w:tab w:val="clear" w:pos="284"/>
                <w:tab w:val="clear" w:pos="567"/>
              </w:tabs>
              <w:rPr>
                <w:sz w:val="16"/>
              </w:rPr>
            </w:pPr>
            <w:r w:rsidRPr="008F6D61">
              <w:rPr>
                <w:sz w:val="16"/>
              </w:rPr>
              <w:t>CT WG1</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CIoT-ext</w:t>
            </w:r>
          </w:p>
        </w:tc>
        <w:tc>
          <w:tcPr>
            <w:tcW w:w="1134" w:type="dxa"/>
          </w:tcPr>
          <w:p w:rsidR="00EF203E" w:rsidRPr="008F6D61" w:rsidRDefault="00EF203E" w:rsidP="00207915">
            <w:pPr>
              <w:pStyle w:val="TAL"/>
              <w:tabs>
                <w:tab w:val="clear" w:pos="284"/>
                <w:tab w:val="clear" w:pos="567"/>
              </w:tabs>
              <w:rPr>
                <w:sz w:val="16"/>
              </w:rPr>
            </w:pPr>
            <w:r w:rsidRPr="008F6D61">
              <w:rPr>
                <w:sz w:val="16"/>
              </w:rPr>
              <w:t>Responses drafted in S2-170929, S2-170963 and S2-171045. Final response in S2-171619.</w:t>
            </w:r>
          </w:p>
        </w:tc>
        <w:tc>
          <w:tcPr>
            <w:tcW w:w="1559" w:type="dxa"/>
          </w:tcPr>
          <w:p w:rsidR="00EF203E" w:rsidRPr="008F6D61" w:rsidRDefault="00EF203E" w:rsidP="00207915">
            <w:pPr>
              <w:pStyle w:val="TAL"/>
              <w:tabs>
                <w:tab w:val="clear" w:pos="284"/>
                <w:tab w:val="clear" w:pos="567"/>
              </w:tabs>
              <w:rPr>
                <w:sz w:val="16"/>
              </w:rPr>
            </w:pPr>
            <w:r w:rsidRPr="008F6D61">
              <w:rPr>
                <w:sz w:val="16"/>
              </w:rPr>
              <w:t>Replied to</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170929</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[DRAFT] Reply LS on congestion control for transport of user data via the control plane</w:t>
            </w:r>
          </w:p>
        </w:tc>
        <w:tc>
          <w:tcPr>
            <w:tcW w:w="1701" w:type="dxa"/>
          </w:tcPr>
          <w:p w:rsidR="00EF203E" w:rsidRPr="008F6D61" w:rsidRDefault="00EF203E" w:rsidP="00207915">
            <w:pPr>
              <w:pStyle w:val="TAL"/>
              <w:tabs>
                <w:tab w:val="clear" w:pos="284"/>
                <w:tab w:val="clear" w:pos="567"/>
              </w:tabs>
              <w:rPr>
                <w:sz w:val="16"/>
              </w:rPr>
            </w:pPr>
            <w:r w:rsidRPr="008F6D61">
              <w:rPr>
                <w:sz w:val="16"/>
              </w:rPr>
              <w:t>NEC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CIoT_Ext</w:t>
            </w:r>
          </w:p>
        </w:tc>
        <w:tc>
          <w:tcPr>
            <w:tcW w:w="1134" w:type="dxa"/>
          </w:tcPr>
          <w:p w:rsidR="00EF203E" w:rsidRPr="008F6D61" w:rsidRDefault="00EF203E" w:rsidP="00207915">
            <w:pPr>
              <w:pStyle w:val="TAL"/>
              <w:tabs>
                <w:tab w:val="clear" w:pos="284"/>
                <w:tab w:val="clear" w:pos="567"/>
              </w:tabs>
              <w:rPr>
                <w:sz w:val="16"/>
              </w:rPr>
            </w:pPr>
            <w:r w:rsidRPr="008F6D61">
              <w:rPr>
                <w:sz w:val="16"/>
              </w:rPr>
              <w:t>Response to S2-170733. Revised in parallel session to S2-171357.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171357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171357</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[DRAFT] Reply LS on congestion control for transport of user data via the control plane</w:t>
            </w:r>
          </w:p>
        </w:tc>
        <w:tc>
          <w:tcPr>
            <w:tcW w:w="1701" w:type="dxa"/>
          </w:tcPr>
          <w:p w:rsidR="00EF203E" w:rsidRPr="008F6D61" w:rsidRDefault="00EF203E" w:rsidP="00207915">
            <w:pPr>
              <w:pStyle w:val="TAL"/>
              <w:tabs>
                <w:tab w:val="clear" w:pos="284"/>
                <w:tab w:val="clear" w:pos="567"/>
              </w:tabs>
              <w:rPr>
                <w:sz w:val="16"/>
              </w:rPr>
            </w:pPr>
            <w:r w:rsidRPr="008F6D61">
              <w:rPr>
                <w:sz w:val="16"/>
              </w:rPr>
              <w:t>NEC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CIoT_Ext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S2-170929. Revised in parallel session to S2-171409.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171409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171409</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Reply LS on congestion control </w:t>
            </w:r>
            <w:r w:rsidRPr="008F6D61">
              <w:rPr>
                <w:sz w:val="16"/>
              </w:rPr>
              <w:lastRenderedPageBreak/>
              <w:t>for transport of user data via the control plane</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CIoT_Ext</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S2-171357. </w:t>
            </w:r>
            <w:r w:rsidRPr="008F6D61">
              <w:rPr>
                <w:sz w:val="16"/>
              </w:rPr>
              <w:lastRenderedPageBreak/>
              <w:t>Revised to S2-171595.</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171595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171595</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Reply LS on congestion control for transport of user data via the control plane</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CIoT_Ext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S2-171409. Revised to S2-171619.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171619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171619</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Reply LS on congestion control for transport of user data via the control plane</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CIoT_Ext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S2-171595.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170928</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CR3202 (Rel-14, 'F'): Correction to the Control Plane data back-off timer</w:t>
            </w:r>
          </w:p>
        </w:tc>
        <w:tc>
          <w:tcPr>
            <w:tcW w:w="1701" w:type="dxa"/>
          </w:tcPr>
          <w:p w:rsidR="00EF203E" w:rsidRPr="008F6D61" w:rsidRDefault="00EF203E" w:rsidP="00207915">
            <w:pPr>
              <w:pStyle w:val="TAL"/>
              <w:tabs>
                <w:tab w:val="clear" w:pos="284"/>
                <w:tab w:val="clear" w:pos="567"/>
              </w:tabs>
              <w:rPr>
                <w:sz w:val="16"/>
              </w:rPr>
            </w:pPr>
            <w:r w:rsidRPr="008F6D61">
              <w:rPr>
                <w:sz w:val="16"/>
              </w:rPr>
              <w:t>NEC</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3202</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CIoT_Ext</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S2-171358.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171358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171358</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CR3202R1 (Rel-14, 'F'): Correction to the Control Plane data back-off timer</w:t>
            </w:r>
          </w:p>
        </w:tc>
        <w:tc>
          <w:tcPr>
            <w:tcW w:w="1701" w:type="dxa"/>
          </w:tcPr>
          <w:p w:rsidR="00EF203E" w:rsidRPr="008F6D61" w:rsidRDefault="00EF203E" w:rsidP="00207915">
            <w:pPr>
              <w:pStyle w:val="TAL"/>
              <w:tabs>
                <w:tab w:val="clear" w:pos="284"/>
                <w:tab w:val="clear" w:pos="567"/>
              </w:tabs>
              <w:rPr>
                <w:sz w:val="16"/>
              </w:rPr>
            </w:pPr>
            <w:r w:rsidRPr="008F6D61">
              <w:rPr>
                <w:sz w:val="16"/>
              </w:rPr>
              <w:t>NEC</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3202</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CIoT_Ext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S2-170928. Revised in parallel session to S2-171401.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171401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171401</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CR3202R2 (Rel-14, 'F'): Correction to the Control Plane data back-off timer</w:t>
            </w:r>
          </w:p>
        </w:tc>
        <w:tc>
          <w:tcPr>
            <w:tcW w:w="1701" w:type="dxa"/>
          </w:tcPr>
          <w:p w:rsidR="00EF203E" w:rsidRPr="008F6D61" w:rsidRDefault="00EF203E" w:rsidP="00207915">
            <w:pPr>
              <w:pStyle w:val="TAL"/>
              <w:tabs>
                <w:tab w:val="clear" w:pos="284"/>
                <w:tab w:val="clear" w:pos="567"/>
              </w:tabs>
              <w:rPr>
                <w:sz w:val="16"/>
              </w:rPr>
            </w:pPr>
            <w:r w:rsidRPr="008F6D61">
              <w:rPr>
                <w:sz w:val="16"/>
              </w:rPr>
              <w:t>NEC</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3202</w:t>
            </w:r>
          </w:p>
        </w:tc>
        <w:tc>
          <w:tcPr>
            <w:tcW w:w="567" w:type="dxa"/>
          </w:tcPr>
          <w:p w:rsidR="00EF203E" w:rsidRPr="008F6D61" w:rsidRDefault="00EF203E" w:rsidP="00207915">
            <w:pPr>
              <w:pStyle w:val="TAL"/>
              <w:tabs>
                <w:tab w:val="clear" w:pos="284"/>
                <w:tab w:val="clear" w:pos="567"/>
              </w:tabs>
              <w:rPr>
                <w:sz w:val="16"/>
              </w:rPr>
            </w:pPr>
            <w:r w:rsidRPr="008F6D61">
              <w:rPr>
                <w:sz w:val="16"/>
              </w:rPr>
              <w:t>2</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CIoT_Ext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S2-171358.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171129</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CR3207 (Rel-14, 'F'): Correction to the CP data back-off timer in connected mode</w:t>
            </w:r>
          </w:p>
        </w:tc>
        <w:tc>
          <w:tcPr>
            <w:tcW w:w="1701" w:type="dxa"/>
          </w:tcPr>
          <w:p w:rsidR="00EF203E" w:rsidRPr="008F6D61" w:rsidRDefault="00EF203E" w:rsidP="00207915">
            <w:pPr>
              <w:pStyle w:val="TAL"/>
              <w:tabs>
                <w:tab w:val="clear" w:pos="284"/>
                <w:tab w:val="clear" w:pos="567"/>
              </w:tabs>
              <w:rPr>
                <w:sz w:val="16"/>
              </w:rPr>
            </w:pPr>
            <w:r w:rsidRPr="008F6D61">
              <w:rPr>
                <w:sz w:val="16"/>
              </w:rPr>
              <w:t>NEC</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3207</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CIoT_Ext</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170963</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Reply LS on questions on congestion control for transport of user data via the control plane</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Response to S2-170733 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170962</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CR3203 (Rel-14, 'F'): Control plane data back-off timer</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3203</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CIoT_Ext</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171045</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[DRAFT] Reply LS on questions on </w:t>
            </w:r>
            <w:r w:rsidRPr="008F6D61">
              <w:rPr>
                <w:sz w:val="16"/>
              </w:rPr>
              <w:lastRenderedPageBreak/>
              <w:t>congestion control for transport of user data via the control plane</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CATT</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Response to S2-170733 </w:t>
            </w:r>
            <w:r w:rsidRPr="008F6D61">
              <w:rPr>
                <w:sz w:val="16"/>
              </w:rPr>
              <w:lastRenderedPageBreak/>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171002</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discussion on congestion control mechanism for control plane data</w:t>
            </w:r>
          </w:p>
        </w:tc>
        <w:tc>
          <w:tcPr>
            <w:tcW w:w="1701" w:type="dxa"/>
          </w:tcPr>
          <w:p w:rsidR="00EF203E" w:rsidRPr="008F6D61" w:rsidRDefault="00EF203E" w:rsidP="00207915">
            <w:pPr>
              <w:pStyle w:val="TAL"/>
              <w:tabs>
                <w:tab w:val="clear" w:pos="284"/>
                <w:tab w:val="clear" w:pos="567"/>
              </w:tabs>
              <w:rPr>
                <w:sz w:val="16"/>
              </w:rPr>
            </w:pPr>
            <w:r w:rsidRPr="008F6D61">
              <w:rPr>
                <w:sz w:val="16"/>
              </w:rPr>
              <w:t>CATT</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171003</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CR3205 (Rel-14, 'F'): improve congestion control mechanism for control plane data</w:t>
            </w:r>
          </w:p>
        </w:tc>
        <w:tc>
          <w:tcPr>
            <w:tcW w:w="1701" w:type="dxa"/>
          </w:tcPr>
          <w:p w:rsidR="00EF203E" w:rsidRPr="008F6D61" w:rsidRDefault="00EF203E" w:rsidP="00207915">
            <w:pPr>
              <w:pStyle w:val="TAL"/>
              <w:tabs>
                <w:tab w:val="clear" w:pos="284"/>
                <w:tab w:val="clear" w:pos="567"/>
              </w:tabs>
              <w:rPr>
                <w:sz w:val="16"/>
              </w:rPr>
            </w:pPr>
            <w:r w:rsidRPr="008F6D61">
              <w:rPr>
                <w:sz w:val="16"/>
              </w:rPr>
              <w:t>CATT</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3205</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CIoT</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170727</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CT WG1: LS on MBMS user service for UEs using power saving functions</w:t>
            </w:r>
          </w:p>
        </w:tc>
        <w:tc>
          <w:tcPr>
            <w:tcW w:w="1701" w:type="dxa"/>
          </w:tcPr>
          <w:p w:rsidR="00EF203E" w:rsidRPr="008F6D61" w:rsidRDefault="00EF203E" w:rsidP="00207915">
            <w:pPr>
              <w:pStyle w:val="TAL"/>
              <w:tabs>
                <w:tab w:val="clear" w:pos="284"/>
                <w:tab w:val="clear" w:pos="567"/>
              </w:tabs>
              <w:rPr>
                <w:sz w:val="16"/>
              </w:rPr>
            </w:pPr>
            <w:r w:rsidRPr="008F6D61">
              <w:rPr>
                <w:sz w:val="16"/>
              </w:rPr>
              <w:t>CT WG1</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CIoT-Ext-CT</w:t>
            </w:r>
          </w:p>
        </w:tc>
        <w:tc>
          <w:tcPr>
            <w:tcW w:w="1134" w:type="dxa"/>
          </w:tcPr>
          <w:p w:rsidR="00EF203E" w:rsidRPr="008F6D61" w:rsidRDefault="00EF203E" w:rsidP="00207915">
            <w:pPr>
              <w:pStyle w:val="TAL"/>
              <w:tabs>
                <w:tab w:val="clear" w:pos="284"/>
                <w:tab w:val="clear" w:pos="567"/>
              </w:tabs>
              <w:rPr>
                <w:sz w:val="16"/>
              </w:rPr>
            </w:pPr>
            <w:r w:rsidRPr="008F6D61">
              <w:rPr>
                <w:sz w:val="16"/>
              </w:rPr>
              <w:t>Response drafted in S2-170811. Final response in S2-171410</w:t>
            </w:r>
          </w:p>
        </w:tc>
        <w:tc>
          <w:tcPr>
            <w:tcW w:w="1559" w:type="dxa"/>
          </w:tcPr>
          <w:p w:rsidR="00EF203E" w:rsidRPr="008F6D61" w:rsidRDefault="00EF203E" w:rsidP="00207915">
            <w:pPr>
              <w:pStyle w:val="TAL"/>
              <w:tabs>
                <w:tab w:val="clear" w:pos="284"/>
                <w:tab w:val="clear" w:pos="567"/>
              </w:tabs>
              <w:rPr>
                <w:sz w:val="16"/>
              </w:rPr>
            </w:pPr>
            <w:r w:rsidRPr="008F6D61">
              <w:rPr>
                <w:sz w:val="16"/>
              </w:rPr>
              <w:t>Replied to</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170811</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[DRAFT] Reply LS on MBMS user service for UEs using power saving functions</w:t>
            </w:r>
          </w:p>
        </w:tc>
        <w:tc>
          <w:tcPr>
            <w:tcW w:w="1701" w:type="dxa"/>
          </w:tcPr>
          <w:p w:rsidR="00EF203E" w:rsidRPr="008F6D61" w:rsidRDefault="00EF203E" w:rsidP="00207915">
            <w:pPr>
              <w:pStyle w:val="TAL"/>
              <w:tabs>
                <w:tab w:val="clear" w:pos="284"/>
                <w:tab w:val="clear" w:pos="567"/>
              </w:tabs>
              <w:rPr>
                <w:sz w:val="16"/>
              </w:rPr>
            </w:pPr>
            <w:r w:rsidRPr="008F6D61">
              <w:rPr>
                <w:sz w:val="16"/>
              </w:rPr>
              <w:t>CATT</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Response to S2-170727. Revised in parallel session to S2-171359.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171359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171359</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[DRAFT] Reply LS on MBMS user service for UEs using power saving functions</w:t>
            </w:r>
          </w:p>
        </w:tc>
        <w:tc>
          <w:tcPr>
            <w:tcW w:w="1701" w:type="dxa"/>
          </w:tcPr>
          <w:p w:rsidR="00EF203E" w:rsidRPr="008F6D61" w:rsidRDefault="00EF203E" w:rsidP="00207915">
            <w:pPr>
              <w:pStyle w:val="TAL"/>
              <w:tabs>
                <w:tab w:val="clear" w:pos="284"/>
                <w:tab w:val="clear" w:pos="567"/>
              </w:tabs>
              <w:rPr>
                <w:sz w:val="16"/>
              </w:rPr>
            </w:pPr>
            <w:r w:rsidRPr="008F6D61">
              <w:rPr>
                <w:sz w:val="16"/>
              </w:rPr>
              <w:t>CATT</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S2-170811. Revised in parallel session to S2-171410.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171410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171410</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Reply LS on MBMS user service for UEs using power saving functions</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S2-171359.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170877</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On voice support for CE mode A/B</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Rel-13</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170879</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[DRAFT] LS on voice support for UEs with ce-ModeA capability</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Rel-13</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S2-171380.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171380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171380</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[DRAFT] LS on voice support for UEs with ce-</w:t>
            </w:r>
            <w:r w:rsidRPr="008F6D61">
              <w:rPr>
                <w:sz w:val="16"/>
              </w:rPr>
              <w:lastRenderedPageBreak/>
              <w:t>ModeA capability</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Rel-13</w:t>
            </w:r>
          </w:p>
        </w:tc>
        <w:tc>
          <w:tcPr>
            <w:tcW w:w="1701" w:type="dxa"/>
          </w:tcPr>
          <w:p w:rsidR="00EF203E" w:rsidRPr="008F6D61" w:rsidRDefault="00EF203E" w:rsidP="00207915">
            <w:pPr>
              <w:pStyle w:val="TAL"/>
              <w:tabs>
                <w:tab w:val="clear" w:pos="284"/>
                <w:tab w:val="clear" w:pos="567"/>
              </w:tabs>
              <w:rPr>
                <w:sz w:val="16"/>
              </w:rPr>
            </w:pPr>
            <w:r w:rsidRPr="008F6D61">
              <w:rPr>
                <w:sz w:val="16"/>
              </w:rPr>
              <w:t>-</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S2-170879. Noted in </w:t>
            </w:r>
            <w:r w:rsidRPr="008F6D61">
              <w:rPr>
                <w:sz w:val="16"/>
              </w:rPr>
              <w:lastRenderedPageBreak/>
              <w:t>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171168</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CE mode A/B with dedicated bearer establishment - network based solution</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Rel-13</w:t>
            </w:r>
          </w:p>
        </w:tc>
        <w:tc>
          <w:tcPr>
            <w:tcW w:w="1701" w:type="dxa"/>
          </w:tcPr>
          <w:p w:rsidR="00EF203E" w:rsidRPr="008F6D61" w:rsidRDefault="00EF203E" w:rsidP="00207915">
            <w:pPr>
              <w:pStyle w:val="TAL"/>
              <w:tabs>
                <w:tab w:val="clear" w:pos="284"/>
                <w:tab w:val="clear" w:pos="567"/>
              </w:tabs>
              <w:rPr>
                <w:sz w:val="16"/>
              </w:rPr>
            </w:pPr>
            <w:r w:rsidRPr="008F6D61">
              <w:rPr>
                <w:sz w:val="16"/>
              </w:rPr>
              <w:t>TEI13</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171170</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CR3197R2 (Rel-13, 'F'): Restriction of CE Mode B with dedicated bearer requirements</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3197</w:t>
            </w:r>
          </w:p>
        </w:tc>
        <w:tc>
          <w:tcPr>
            <w:tcW w:w="567" w:type="dxa"/>
          </w:tcPr>
          <w:p w:rsidR="00EF203E" w:rsidRPr="008F6D61" w:rsidRDefault="00EF203E" w:rsidP="00207915">
            <w:pPr>
              <w:pStyle w:val="TAL"/>
              <w:tabs>
                <w:tab w:val="clear" w:pos="284"/>
                <w:tab w:val="clear" w:pos="567"/>
              </w:tabs>
              <w:rPr>
                <w:sz w:val="16"/>
              </w:rPr>
            </w:pPr>
            <w:r w:rsidRPr="008F6D61">
              <w:rPr>
                <w:sz w:val="16"/>
              </w:rPr>
              <w:t>2</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13.9.0</w:t>
            </w:r>
          </w:p>
        </w:tc>
        <w:tc>
          <w:tcPr>
            <w:tcW w:w="567" w:type="dxa"/>
          </w:tcPr>
          <w:p w:rsidR="00EF203E" w:rsidRPr="008F6D61" w:rsidRDefault="00EF203E" w:rsidP="00207915">
            <w:pPr>
              <w:pStyle w:val="TAL"/>
              <w:tabs>
                <w:tab w:val="clear" w:pos="284"/>
                <w:tab w:val="clear" w:pos="567"/>
              </w:tabs>
              <w:rPr>
                <w:sz w:val="16"/>
              </w:rPr>
            </w:pPr>
            <w:r w:rsidRPr="008F6D61">
              <w:rPr>
                <w:sz w:val="16"/>
              </w:rPr>
              <w:t>Rel-13</w:t>
            </w:r>
          </w:p>
        </w:tc>
        <w:tc>
          <w:tcPr>
            <w:tcW w:w="1701" w:type="dxa"/>
          </w:tcPr>
          <w:p w:rsidR="00EF203E" w:rsidRPr="008F6D61" w:rsidRDefault="00EF203E" w:rsidP="00207915">
            <w:pPr>
              <w:pStyle w:val="TAL"/>
              <w:tabs>
                <w:tab w:val="clear" w:pos="284"/>
                <w:tab w:val="clear" w:pos="567"/>
              </w:tabs>
              <w:rPr>
                <w:sz w:val="16"/>
              </w:rPr>
            </w:pPr>
            <w:r w:rsidRPr="008F6D61">
              <w:rPr>
                <w:sz w:val="16"/>
              </w:rPr>
              <w:t>TEI13</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(withdrawn) S2-170458 from S2#118BIS. Revised in parallel session to S2-171381.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171381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171381</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CR3197R3 (Rel-13, 'F'): Restriction of CE Mode B with dedicated bearer requirements</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3197</w:t>
            </w:r>
          </w:p>
        </w:tc>
        <w:tc>
          <w:tcPr>
            <w:tcW w:w="567" w:type="dxa"/>
          </w:tcPr>
          <w:p w:rsidR="00EF203E" w:rsidRPr="008F6D61" w:rsidRDefault="00EF203E" w:rsidP="00207915">
            <w:pPr>
              <w:pStyle w:val="TAL"/>
              <w:tabs>
                <w:tab w:val="clear" w:pos="284"/>
                <w:tab w:val="clear" w:pos="567"/>
              </w:tabs>
              <w:rPr>
                <w:sz w:val="16"/>
              </w:rPr>
            </w:pPr>
            <w:r w:rsidRPr="008F6D61">
              <w:rPr>
                <w:sz w:val="16"/>
              </w:rPr>
              <w:t>3</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13.9.0</w:t>
            </w:r>
          </w:p>
        </w:tc>
        <w:tc>
          <w:tcPr>
            <w:tcW w:w="567" w:type="dxa"/>
          </w:tcPr>
          <w:p w:rsidR="00EF203E" w:rsidRPr="008F6D61" w:rsidRDefault="00EF203E" w:rsidP="00207915">
            <w:pPr>
              <w:pStyle w:val="TAL"/>
              <w:tabs>
                <w:tab w:val="clear" w:pos="284"/>
                <w:tab w:val="clear" w:pos="567"/>
              </w:tabs>
              <w:rPr>
                <w:sz w:val="16"/>
              </w:rPr>
            </w:pPr>
            <w:r w:rsidRPr="008F6D61">
              <w:rPr>
                <w:sz w:val="16"/>
              </w:rPr>
              <w:t>Rel-13</w:t>
            </w:r>
          </w:p>
        </w:tc>
        <w:tc>
          <w:tcPr>
            <w:tcW w:w="1701" w:type="dxa"/>
          </w:tcPr>
          <w:p w:rsidR="00EF203E" w:rsidRPr="008F6D61" w:rsidRDefault="00EF203E" w:rsidP="00207915">
            <w:pPr>
              <w:pStyle w:val="TAL"/>
              <w:tabs>
                <w:tab w:val="clear" w:pos="284"/>
                <w:tab w:val="clear" w:pos="567"/>
              </w:tabs>
              <w:rPr>
                <w:sz w:val="16"/>
              </w:rPr>
            </w:pPr>
            <w:r w:rsidRPr="008F6D61">
              <w:rPr>
                <w:sz w:val="16"/>
              </w:rPr>
              <w:t>TEI13</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S2-171170. Revised in parallel session to S2-171402.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171402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171402</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CR3197R4 (Rel-13, 'F'): Restriction of CE Mode B with dedicated bearer requirements</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3197</w:t>
            </w:r>
          </w:p>
        </w:tc>
        <w:tc>
          <w:tcPr>
            <w:tcW w:w="567" w:type="dxa"/>
          </w:tcPr>
          <w:p w:rsidR="00EF203E" w:rsidRPr="008F6D61" w:rsidRDefault="00EF203E" w:rsidP="00207915">
            <w:pPr>
              <w:pStyle w:val="TAL"/>
              <w:tabs>
                <w:tab w:val="clear" w:pos="284"/>
                <w:tab w:val="clear" w:pos="567"/>
              </w:tabs>
              <w:rPr>
                <w:sz w:val="16"/>
              </w:rPr>
            </w:pPr>
            <w:r w:rsidRPr="008F6D61">
              <w:rPr>
                <w:sz w:val="16"/>
              </w:rPr>
              <w:t>4</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13.9.0</w:t>
            </w:r>
          </w:p>
        </w:tc>
        <w:tc>
          <w:tcPr>
            <w:tcW w:w="567" w:type="dxa"/>
          </w:tcPr>
          <w:p w:rsidR="00EF203E" w:rsidRPr="008F6D61" w:rsidRDefault="00EF203E" w:rsidP="00207915">
            <w:pPr>
              <w:pStyle w:val="TAL"/>
              <w:tabs>
                <w:tab w:val="clear" w:pos="284"/>
                <w:tab w:val="clear" w:pos="567"/>
              </w:tabs>
              <w:rPr>
                <w:sz w:val="16"/>
              </w:rPr>
            </w:pPr>
            <w:r w:rsidRPr="008F6D61">
              <w:rPr>
                <w:sz w:val="16"/>
              </w:rPr>
              <w:t>Rel-13</w:t>
            </w:r>
          </w:p>
        </w:tc>
        <w:tc>
          <w:tcPr>
            <w:tcW w:w="1701" w:type="dxa"/>
          </w:tcPr>
          <w:p w:rsidR="00EF203E" w:rsidRPr="008F6D61" w:rsidRDefault="00EF203E" w:rsidP="00207915">
            <w:pPr>
              <w:pStyle w:val="TAL"/>
              <w:tabs>
                <w:tab w:val="clear" w:pos="284"/>
                <w:tab w:val="clear" w:pos="567"/>
              </w:tabs>
              <w:rPr>
                <w:sz w:val="16"/>
              </w:rPr>
            </w:pPr>
            <w:r w:rsidRPr="008F6D61">
              <w:rPr>
                <w:sz w:val="16"/>
              </w:rPr>
              <w:t>TEI13</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S2-171381.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171390</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CR3209 (Rel-14, 'A'): Restriction of CE Mode B with dedicated bearer requirements</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3209</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A</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TEI13</w:t>
            </w:r>
          </w:p>
        </w:tc>
        <w:tc>
          <w:tcPr>
            <w:tcW w:w="1134" w:type="dxa"/>
          </w:tcPr>
          <w:p w:rsidR="00EF203E" w:rsidRPr="008F6D61" w:rsidRDefault="00EF203E" w:rsidP="00207915">
            <w:pPr>
              <w:pStyle w:val="TAL"/>
              <w:tabs>
                <w:tab w:val="clear" w:pos="284"/>
                <w:tab w:val="clear" w:pos="567"/>
              </w:tabs>
              <w:rPr>
                <w:sz w:val="16"/>
              </w:rPr>
            </w:pPr>
            <w:r w:rsidRPr="008F6D61">
              <w:rPr>
                <w:sz w:val="16"/>
              </w:rPr>
              <w:t>Created in parallel session. Revised in parallel session to S2-171403.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171403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171403</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CR3209R1 (Rel-14, 'A'): Restriction of CE Mode B with dedicated bearer requirements</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3209</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A</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TEI13</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S2-171390.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171172</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23.401 CR3198R1 (Rel-14, 'F'): CE Mode A/B with dedicated bearer establishment - network based </w:t>
            </w:r>
            <w:r w:rsidRPr="008F6D61">
              <w:rPr>
                <w:sz w:val="16"/>
              </w:rPr>
              <w:lastRenderedPageBreak/>
              <w:t>solution</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Nokia</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3198</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CIoT_Ext</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(not handled) S2-170295 from S2#118BIS. Revised in </w:t>
            </w:r>
            <w:r w:rsidRPr="008F6D61">
              <w:rPr>
                <w:sz w:val="16"/>
              </w:rPr>
              <w:lastRenderedPageBreak/>
              <w:t>parallel session to S2-171382.</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171382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171382</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CR3198R2 (Rel-14, 'F'): CE Mode A/B with dedicated bearer establishment - network based solution</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3198</w:t>
            </w:r>
          </w:p>
        </w:tc>
        <w:tc>
          <w:tcPr>
            <w:tcW w:w="567" w:type="dxa"/>
          </w:tcPr>
          <w:p w:rsidR="00EF203E" w:rsidRPr="008F6D61" w:rsidRDefault="00EF203E" w:rsidP="00207915">
            <w:pPr>
              <w:pStyle w:val="TAL"/>
              <w:tabs>
                <w:tab w:val="clear" w:pos="284"/>
                <w:tab w:val="clear" w:pos="567"/>
              </w:tabs>
              <w:rPr>
                <w:sz w:val="16"/>
              </w:rPr>
            </w:pPr>
            <w:r w:rsidRPr="008F6D61">
              <w:rPr>
                <w:sz w:val="16"/>
              </w:rPr>
              <w:t>2</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CIoT_Ext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S2-171172. WITHDRAWN (not provided)</w:t>
            </w:r>
          </w:p>
        </w:tc>
        <w:tc>
          <w:tcPr>
            <w:tcW w:w="1559" w:type="dxa"/>
          </w:tcPr>
          <w:p w:rsidR="00EF203E" w:rsidRPr="008F6D61" w:rsidRDefault="00EF203E" w:rsidP="00207915">
            <w:pPr>
              <w:pStyle w:val="TAL"/>
              <w:tabs>
                <w:tab w:val="clear" w:pos="284"/>
                <w:tab w:val="clear" w:pos="567"/>
              </w:tabs>
              <w:rPr>
                <w:sz w:val="16"/>
              </w:rPr>
            </w:pPr>
            <w:r w:rsidRPr="008F6D61">
              <w:rPr>
                <w:sz w:val="16"/>
              </w:rPr>
              <w:t>Withdrawn</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171026</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CR3206 (Rel-14, 'B'): Dedicated bearer establishment for CE Mode A/B</w:t>
            </w:r>
          </w:p>
        </w:tc>
        <w:tc>
          <w:tcPr>
            <w:tcW w:w="1701" w:type="dxa"/>
          </w:tcPr>
          <w:p w:rsidR="00EF203E" w:rsidRPr="008F6D61" w:rsidRDefault="00EF203E" w:rsidP="00207915">
            <w:pPr>
              <w:pStyle w:val="TAL"/>
              <w:tabs>
                <w:tab w:val="clear" w:pos="284"/>
                <w:tab w:val="clear" w:pos="567"/>
              </w:tabs>
              <w:rPr>
                <w:sz w:val="16"/>
              </w:rPr>
            </w:pPr>
            <w:r w:rsidRPr="008F6D61">
              <w:rPr>
                <w:sz w:val="16"/>
              </w:rPr>
              <w:t>Intel</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3206</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TEI14, CIoT_Ext</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S2-171383.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171383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171383</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CR3206R1 (Rel-14, 'B'): Dedicated bearer establishment for CE Mode A/B</w:t>
            </w:r>
          </w:p>
        </w:tc>
        <w:tc>
          <w:tcPr>
            <w:tcW w:w="1701" w:type="dxa"/>
          </w:tcPr>
          <w:p w:rsidR="00EF203E" w:rsidRPr="008F6D61" w:rsidRDefault="00EF203E" w:rsidP="00207915">
            <w:pPr>
              <w:pStyle w:val="TAL"/>
              <w:tabs>
                <w:tab w:val="clear" w:pos="284"/>
                <w:tab w:val="clear" w:pos="567"/>
              </w:tabs>
              <w:rPr>
                <w:sz w:val="16"/>
              </w:rPr>
            </w:pPr>
            <w:r w:rsidRPr="008F6D61">
              <w:rPr>
                <w:sz w:val="16"/>
              </w:rPr>
              <w:t>Intel</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3206</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TEI14, CIoT_Ext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S2-171026. WITHDRAWN (not provided)</w:t>
            </w:r>
          </w:p>
        </w:tc>
        <w:tc>
          <w:tcPr>
            <w:tcW w:w="1559" w:type="dxa"/>
          </w:tcPr>
          <w:p w:rsidR="00EF203E" w:rsidRPr="008F6D61" w:rsidRDefault="00EF203E" w:rsidP="00207915">
            <w:pPr>
              <w:pStyle w:val="TAL"/>
              <w:tabs>
                <w:tab w:val="clear" w:pos="284"/>
                <w:tab w:val="clear" w:pos="567"/>
              </w:tabs>
              <w:rPr>
                <w:sz w:val="16"/>
              </w:rPr>
            </w:pPr>
            <w:r w:rsidRPr="008F6D61">
              <w:rPr>
                <w:sz w:val="16"/>
              </w:rPr>
              <w:t>Withdrawn</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170711</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RAN WG5: LS on clarification on usage of ePCO and support of APN rate control for NB-IoT devices</w:t>
            </w:r>
          </w:p>
        </w:tc>
        <w:tc>
          <w:tcPr>
            <w:tcW w:w="1701" w:type="dxa"/>
          </w:tcPr>
          <w:p w:rsidR="00EF203E" w:rsidRPr="008F6D61" w:rsidRDefault="00EF203E" w:rsidP="00207915">
            <w:pPr>
              <w:pStyle w:val="TAL"/>
              <w:tabs>
                <w:tab w:val="clear" w:pos="284"/>
                <w:tab w:val="clear" w:pos="567"/>
              </w:tabs>
              <w:rPr>
                <w:sz w:val="16"/>
              </w:rPr>
            </w:pPr>
            <w:r w:rsidRPr="008F6D61">
              <w:rPr>
                <w:sz w:val="16"/>
              </w:rPr>
              <w:t>RAN WG5</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Postponed S2-170369 from S2#119. 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170726</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CT WG1: Reply LS for clarification on usage of ePCO and support of APN rate control for NB-IoT devices</w:t>
            </w:r>
          </w:p>
        </w:tc>
        <w:tc>
          <w:tcPr>
            <w:tcW w:w="1701" w:type="dxa"/>
          </w:tcPr>
          <w:p w:rsidR="00EF203E" w:rsidRPr="008F6D61" w:rsidRDefault="00EF203E" w:rsidP="00207915">
            <w:pPr>
              <w:pStyle w:val="TAL"/>
              <w:tabs>
                <w:tab w:val="clear" w:pos="284"/>
                <w:tab w:val="clear" w:pos="567"/>
              </w:tabs>
              <w:rPr>
                <w:sz w:val="16"/>
              </w:rPr>
            </w:pPr>
            <w:r w:rsidRPr="008F6D61">
              <w:rPr>
                <w:sz w:val="16"/>
              </w:rPr>
              <w:t>CT WG1</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Rel-13</w:t>
            </w:r>
          </w:p>
        </w:tc>
        <w:tc>
          <w:tcPr>
            <w:tcW w:w="1701" w:type="dxa"/>
          </w:tcPr>
          <w:p w:rsidR="00EF203E" w:rsidRPr="008F6D61" w:rsidRDefault="00EF203E" w:rsidP="00207915">
            <w:pPr>
              <w:pStyle w:val="TAL"/>
              <w:tabs>
                <w:tab w:val="clear" w:pos="284"/>
                <w:tab w:val="clear" w:pos="567"/>
              </w:tabs>
              <w:rPr>
                <w:sz w:val="16"/>
              </w:rPr>
            </w:pPr>
            <w:r w:rsidRPr="008F6D61">
              <w:rPr>
                <w:sz w:val="16"/>
              </w:rPr>
              <w:t>CIoT-CT</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170874</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CR3174R2 (Rel-13, 'F'): No need to support UE requested bearer resource modification for CP CIOT</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 Nokia</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3174</w:t>
            </w:r>
          </w:p>
        </w:tc>
        <w:tc>
          <w:tcPr>
            <w:tcW w:w="567" w:type="dxa"/>
          </w:tcPr>
          <w:p w:rsidR="00EF203E" w:rsidRPr="008F6D61" w:rsidRDefault="00EF203E" w:rsidP="00207915">
            <w:pPr>
              <w:pStyle w:val="TAL"/>
              <w:tabs>
                <w:tab w:val="clear" w:pos="284"/>
                <w:tab w:val="clear" w:pos="567"/>
              </w:tabs>
              <w:rPr>
                <w:sz w:val="16"/>
              </w:rPr>
            </w:pPr>
            <w:r w:rsidRPr="008F6D61">
              <w:rPr>
                <w:sz w:val="16"/>
              </w:rPr>
              <w:t>2</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13.9.0</w:t>
            </w:r>
          </w:p>
        </w:tc>
        <w:tc>
          <w:tcPr>
            <w:tcW w:w="567" w:type="dxa"/>
          </w:tcPr>
          <w:p w:rsidR="00EF203E" w:rsidRPr="008F6D61" w:rsidRDefault="00EF203E" w:rsidP="00207915">
            <w:pPr>
              <w:pStyle w:val="TAL"/>
              <w:tabs>
                <w:tab w:val="clear" w:pos="284"/>
                <w:tab w:val="clear" w:pos="567"/>
              </w:tabs>
              <w:rPr>
                <w:sz w:val="16"/>
              </w:rPr>
            </w:pPr>
            <w:r w:rsidRPr="008F6D61">
              <w:rPr>
                <w:sz w:val="16"/>
              </w:rPr>
              <w:t>Rel-13</w:t>
            </w:r>
          </w:p>
        </w:tc>
        <w:tc>
          <w:tcPr>
            <w:tcW w:w="1701" w:type="dxa"/>
          </w:tcPr>
          <w:p w:rsidR="00EF203E" w:rsidRPr="008F6D61" w:rsidRDefault="00EF203E" w:rsidP="00207915">
            <w:pPr>
              <w:pStyle w:val="TAL"/>
              <w:tabs>
                <w:tab w:val="clear" w:pos="284"/>
                <w:tab w:val="clear" w:pos="567"/>
              </w:tabs>
              <w:rPr>
                <w:sz w:val="16"/>
              </w:rPr>
            </w:pPr>
            <w:r w:rsidRPr="008F6D61">
              <w:rPr>
                <w:sz w:val="16"/>
              </w:rPr>
              <w:t>CIoT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(agreed) S2-170487 from SA2#118BIS.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170875</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23.401 CR3175R2 (Rel-14, 'A'): No need to support UE requested bearer resource modification for </w:t>
            </w:r>
            <w:r w:rsidRPr="008F6D61">
              <w:rPr>
                <w:sz w:val="16"/>
              </w:rPr>
              <w:lastRenderedPageBreak/>
              <w:t>CP CIOT</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Qualcomm Incorporated, Nokia</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3175</w:t>
            </w:r>
          </w:p>
        </w:tc>
        <w:tc>
          <w:tcPr>
            <w:tcW w:w="567" w:type="dxa"/>
          </w:tcPr>
          <w:p w:rsidR="00EF203E" w:rsidRPr="008F6D61" w:rsidRDefault="00EF203E" w:rsidP="00207915">
            <w:pPr>
              <w:pStyle w:val="TAL"/>
              <w:tabs>
                <w:tab w:val="clear" w:pos="284"/>
                <w:tab w:val="clear" w:pos="567"/>
              </w:tabs>
              <w:rPr>
                <w:sz w:val="16"/>
              </w:rPr>
            </w:pPr>
            <w:r w:rsidRPr="008F6D61">
              <w:rPr>
                <w:sz w:val="16"/>
              </w:rPr>
              <w:t>2</w:t>
            </w:r>
          </w:p>
        </w:tc>
        <w:tc>
          <w:tcPr>
            <w:tcW w:w="425" w:type="dxa"/>
          </w:tcPr>
          <w:p w:rsidR="00EF203E" w:rsidRPr="008F6D61" w:rsidRDefault="00EF203E" w:rsidP="00207915">
            <w:pPr>
              <w:pStyle w:val="TAL"/>
              <w:tabs>
                <w:tab w:val="clear" w:pos="284"/>
                <w:tab w:val="clear" w:pos="567"/>
              </w:tabs>
              <w:rPr>
                <w:sz w:val="16"/>
              </w:rPr>
            </w:pPr>
            <w:r w:rsidRPr="008F6D61">
              <w:rPr>
                <w:sz w:val="16"/>
              </w:rPr>
              <w:t>A</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CIoT</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(agreed) S2-170488 from SA2#118BIS. Agreed in parallel </w:t>
            </w:r>
            <w:r w:rsidRPr="008F6D61">
              <w:rPr>
                <w:sz w:val="16"/>
              </w:rPr>
              <w:lastRenderedPageBreak/>
              <w:t>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170876</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CR3176R2 (Rel-13, 'F'): No support for Serving PLMN Rate Control across multiple PDN connections</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 Nokia</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3176</w:t>
            </w:r>
          </w:p>
        </w:tc>
        <w:tc>
          <w:tcPr>
            <w:tcW w:w="567" w:type="dxa"/>
          </w:tcPr>
          <w:p w:rsidR="00EF203E" w:rsidRPr="008F6D61" w:rsidRDefault="00EF203E" w:rsidP="00207915">
            <w:pPr>
              <w:pStyle w:val="TAL"/>
              <w:tabs>
                <w:tab w:val="clear" w:pos="284"/>
                <w:tab w:val="clear" w:pos="567"/>
              </w:tabs>
              <w:rPr>
                <w:sz w:val="16"/>
              </w:rPr>
            </w:pPr>
            <w:r w:rsidRPr="008F6D61">
              <w:rPr>
                <w:sz w:val="16"/>
              </w:rPr>
              <w:t>2</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13.9.0</w:t>
            </w:r>
          </w:p>
        </w:tc>
        <w:tc>
          <w:tcPr>
            <w:tcW w:w="567" w:type="dxa"/>
          </w:tcPr>
          <w:p w:rsidR="00EF203E" w:rsidRPr="008F6D61" w:rsidRDefault="00EF203E" w:rsidP="00207915">
            <w:pPr>
              <w:pStyle w:val="TAL"/>
              <w:tabs>
                <w:tab w:val="clear" w:pos="284"/>
                <w:tab w:val="clear" w:pos="567"/>
              </w:tabs>
              <w:rPr>
                <w:sz w:val="16"/>
              </w:rPr>
            </w:pPr>
            <w:r w:rsidRPr="008F6D61">
              <w:rPr>
                <w:sz w:val="16"/>
              </w:rPr>
              <w:t>Rel-13</w:t>
            </w:r>
          </w:p>
        </w:tc>
        <w:tc>
          <w:tcPr>
            <w:tcW w:w="1701" w:type="dxa"/>
          </w:tcPr>
          <w:p w:rsidR="00EF203E" w:rsidRPr="008F6D61" w:rsidRDefault="00EF203E" w:rsidP="00207915">
            <w:pPr>
              <w:pStyle w:val="TAL"/>
              <w:tabs>
                <w:tab w:val="clear" w:pos="284"/>
                <w:tab w:val="clear" w:pos="567"/>
              </w:tabs>
              <w:rPr>
                <w:sz w:val="16"/>
              </w:rPr>
            </w:pPr>
            <w:r w:rsidRPr="008F6D61">
              <w:rPr>
                <w:sz w:val="16"/>
              </w:rPr>
              <w:t>CIoT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(agreed) S2-170489 from SA2#118BIS. Revised in parallel session to S2-171404.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171404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171404</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CR3176R3 (Rel-13, 'F'): No support for Serving PLMN Rate Control across multiple PDN connections</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 Nokia</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3176</w:t>
            </w:r>
          </w:p>
        </w:tc>
        <w:tc>
          <w:tcPr>
            <w:tcW w:w="567" w:type="dxa"/>
          </w:tcPr>
          <w:p w:rsidR="00EF203E" w:rsidRPr="008F6D61" w:rsidRDefault="00EF203E" w:rsidP="00207915">
            <w:pPr>
              <w:pStyle w:val="TAL"/>
              <w:tabs>
                <w:tab w:val="clear" w:pos="284"/>
                <w:tab w:val="clear" w:pos="567"/>
              </w:tabs>
              <w:rPr>
                <w:sz w:val="16"/>
              </w:rPr>
            </w:pPr>
            <w:r w:rsidRPr="008F6D61">
              <w:rPr>
                <w:sz w:val="16"/>
              </w:rPr>
              <w:t>3</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13.9.0</w:t>
            </w:r>
          </w:p>
        </w:tc>
        <w:tc>
          <w:tcPr>
            <w:tcW w:w="567" w:type="dxa"/>
          </w:tcPr>
          <w:p w:rsidR="00EF203E" w:rsidRPr="008F6D61" w:rsidRDefault="00EF203E" w:rsidP="00207915">
            <w:pPr>
              <w:pStyle w:val="TAL"/>
              <w:tabs>
                <w:tab w:val="clear" w:pos="284"/>
                <w:tab w:val="clear" w:pos="567"/>
              </w:tabs>
              <w:rPr>
                <w:sz w:val="16"/>
              </w:rPr>
            </w:pPr>
            <w:r w:rsidRPr="008F6D61">
              <w:rPr>
                <w:sz w:val="16"/>
              </w:rPr>
              <w:t>Rel-13</w:t>
            </w:r>
          </w:p>
        </w:tc>
        <w:tc>
          <w:tcPr>
            <w:tcW w:w="1701" w:type="dxa"/>
          </w:tcPr>
          <w:p w:rsidR="00EF203E" w:rsidRPr="008F6D61" w:rsidRDefault="00EF203E" w:rsidP="00207915">
            <w:pPr>
              <w:pStyle w:val="TAL"/>
              <w:tabs>
                <w:tab w:val="clear" w:pos="284"/>
                <w:tab w:val="clear" w:pos="567"/>
              </w:tabs>
              <w:rPr>
                <w:sz w:val="16"/>
              </w:rPr>
            </w:pPr>
            <w:r w:rsidRPr="008F6D61">
              <w:rPr>
                <w:sz w:val="16"/>
              </w:rPr>
              <w:t>CIoT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S2-170876.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170878</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CR3177R3 (Rel-14, 'A'): No support for Serving PLMN Rate Control across multiple PDN connections</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3177</w:t>
            </w:r>
          </w:p>
        </w:tc>
        <w:tc>
          <w:tcPr>
            <w:tcW w:w="567" w:type="dxa"/>
          </w:tcPr>
          <w:p w:rsidR="00EF203E" w:rsidRPr="008F6D61" w:rsidRDefault="00EF203E" w:rsidP="00207915">
            <w:pPr>
              <w:pStyle w:val="TAL"/>
              <w:tabs>
                <w:tab w:val="clear" w:pos="284"/>
                <w:tab w:val="clear" w:pos="567"/>
              </w:tabs>
              <w:rPr>
                <w:sz w:val="16"/>
              </w:rPr>
            </w:pPr>
            <w:r w:rsidRPr="008F6D61">
              <w:rPr>
                <w:sz w:val="16"/>
              </w:rPr>
              <w:t>3</w:t>
            </w:r>
          </w:p>
        </w:tc>
        <w:tc>
          <w:tcPr>
            <w:tcW w:w="425" w:type="dxa"/>
          </w:tcPr>
          <w:p w:rsidR="00EF203E" w:rsidRPr="008F6D61" w:rsidRDefault="00EF203E" w:rsidP="00207915">
            <w:pPr>
              <w:pStyle w:val="TAL"/>
              <w:tabs>
                <w:tab w:val="clear" w:pos="284"/>
                <w:tab w:val="clear" w:pos="567"/>
              </w:tabs>
              <w:rPr>
                <w:sz w:val="16"/>
              </w:rPr>
            </w:pPr>
            <w:r w:rsidRPr="008F6D61">
              <w:rPr>
                <w:sz w:val="16"/>
              </w:rPr>
              <w:t>A</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CIoT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(agreed) S2-170514 from SA WG2#118BIS. Revised in parallel session to S2-171405.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171405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171405</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CR3177R4 (Rel-14, 'A'): No support for Serving PLMN Rate Control across multiple PDN connections</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 Nokia</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3177</w:t>
            </w:r>
          </w:p>
        </w:tc>
        <w:tc>
          <w:tcPr>
            <w:tcW w:w="567" w:type="dxa"/>
          </w:tcPr>
          <w:p w:rsidR="00EF203E" w:rsidRPr="008F6D61" w:rsidRDefault="00EF203E" w:rsidP="00207915">
            <w:pPr>
              <w:pStyle w:val="TAL"/>
              <w:tabs>
                <w:tab w:val="clear" w:pos="284"/>
                <w:tab w:val="clear" w:pos="567"/>
              </w:tabs>
              <w:rPr>
                <w:sz w:val="16"/>
              </w:rPr>
            </w:pPr>
            <w:r w:rsidRPr="008F6D61">
              <w:rPr>
                <w:sz w:val="16"/>
              </w:rPr>
              <w:t>4</w:t>
            </w:r>
          </w:p>
        </w:tc>
        <w:tc>
          <w:tcPr>
            <w:tcW w:w="425" w:type="dxa"/>
          </w:tcPr>
          <w:p w:rsidR="00EF203E" w:rsidRPr="008F6D61" w:rsidRDefault="00EF203E" w:rsidP="00207915">
            <w:pPr>
              <w:pStyle w:val="TAL"/>
              <w:tabs>
                <w:tab w:val="clear" w:pos="284"/>
                <w:tab w:val="clear" w:pos="567"/>
              </w:tabs>
              <w:rPr>
                <w:sz w:val="16"/>
              </w:rPr>
            </w:pPr>
            <w:r w:rsidRPr="008F6D61">
              <w:rPr>
                <w:sz w:val="16"/>
              </w:rPr>
              <w:t>A</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CIoT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S2-170878.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171111</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CR3180R2 (Rel-13, 'F'): Correction of Serving PLMN rate control</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3180</w:t>
            </w:r>
          </w:p>
        </w:tc>
        <w:tc>
          <w:tcPr>
            <w:tcW w:w="567" w:type="dxa"/>
          </w:tcPr>
          <w:p w:rsidR="00EF203E" w:rsidRPr="008F6D61" w:rsidRDefault="00EF203E" w:rsidP="00207915">
            <w:pPr>
              <w:pStyle w:val="TAL"/>
              <w:tabs>
                <w:tab w:val="clear" w:pos="284"/>
                <w:tab w:val="clear" w:pos="567"/>
              </w:tabs>
              <w:rPr>
                <w:sz w:val="16"/>
              </w:rPr>
            </w:pPr>
            <w:r w:rsidRPr="008F6D61">
              <w:rPr>
                <w:sz w:val="16"/>
              </w:rPr>
              <w:t>2</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13.9.0</w:t>
            </w:r>
          </w:p>
        </w:tc>
        <w:tc>
          <w:tcPr>
            <w:tcW w:w="567" w:type="dxa"/>
          </w:tcPr>
          <w:p w:rsidR="00EF203E" w:rsidRPr="008F6D61" w:rsidRDefault="00EF203E" w:rsidP="00207915">
            <w:pPr>
              <w:pStyle w:val="TAL"/>
              <w:tabs>
                <w:tab w:val="clear" w:pos="284"/>
                <w:tab w:val="clear" w:pos="567"/>
              </w:tabs>
              <w:rPr>
                <w:sz w:val="16"/>
              </w:rPr>
            </w:pPr>
            <w:r w:rsidRPr="008F6D61">
              <w:rPr>
                <w:sz w:val="16"/>
              </w:rPr>
              <w:t>Rel-13</w:t>
            </w:r>
          </w:p>
        </w:tc>
        <w:tc>
          <w:tcPr>
            <w:tcW w:w="1701" w:type="dxa"/>
          </w:tcPr>
          <w:p w:rsidR="00EF203E" w:rsidRPr="008F6D61" w:rsidRDefault="00EF203E" w:rsidP="00207915">
            <w:pPr>
              <w:pStyle w:val="TAL"/>
              <w:tabs>
                <w:tab w:val="clear" w:pos="284"/>
                <w:tab w:val="clear" w:pos="567"/>
              </w:tabs>
              <w:rPr>
                <w:sz w:val="16"/>
              </w:rPr>
            </w:pPr>
            <w:r w:rsidRPr="008F6D61">
              <w:rPr>
                <w:sz w:val="16"/>
              </w:rPr>
              <w:t>CIoT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(agreed) S2-170491 from S2#118BIS. Revised in parallel session to S2-171360.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171360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171360</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CR3180R3 (Rel-13, 'F'): Correction of Serving PLMN rate control</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3180</w:t>
            </w:r>
          </w:p>
        </w:tc>
        <w:tc>
          <w:tcPr>
            <w:tcW w:w="567" w:type="dxa"/>
          </w:tcPr>
          <w:p w:rsidR="00EF203E" w:rsidRPr="008F6D61" w:rsidRDefault="00EF203E" w:rsidP="00207915">
            <w:pPr>
              <w:pStyle w:val="TAL"/>
              <w:tabs>
                <w:tab w:val="clear" w:pos="284"/>
                <w:tab w:val="clear" w:pos="567"/>
              </w:tabs>
              <w:rPr>
                <w:sz w:val="16"/>
              </w:rPr>
            </w:pPr>
            <w:r w:rsidRPr="008F6D61">
              <w:rPr>
                <w:sz w:val="16"/>
              </w:rPr>
              <w:t>3</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13.9.0</w:t>
            </w:r>
          </w:p>
        </w:tc>
        <w:tc>
          <w:tcPr>
            <w:tcW w:w="567" w:type="dxa"/>
          </w:tcPr>
          <w:p w:rsidR="00EF203E" w:rsidRPr="008F6D61" w:rsidRDefault="00EF203E" w:rsidP="00207915">
            <w:pPr>
              <w:pStyle w:val="TAL"/>
              <w:tabs>
                <w:tab w:val="clear" w:pos="284"/>
                <w:tab w:val="clear" w:pos="567"/>
              </w:tabs>
              <w:rPr>
                <w:sz w:val="16"/>
              </w:rPr>
            </w:pPr>
            <w:r w:rsidRPr="008F6D61">
              <w:rPr>
                <w:sz w:val="16"/>
              </w:rPr>
              <w:t>Rel-13</w:t>
            </w:r>
          </w:p>
        </w:tc>
        <w:tc>
          <w:tcPr>
            <w:tcW w:w="1701" w:type="dxa"/>
          </w:tcPr>
          <w:p w:rsidR="00EF203E" w:rsidRPr="008F6D61" w:rsidRDefault="00EF203E" w:rsidP="00207915">
            <w:pPr>
              <w:pStyle w:val="TAL"/>
              <w:tabs>
                <w:tab w:val="clear" w:pos="284"/>
                <w:tab w:val="clear" w:pos="567"/>
              </w:tabs>
              <w:rPr>
                <w:sz w:val="16"/>
              </w:rPr>
            </w:pPr>
            <w:r w:rsidRPr="008F6D61">
              <w:rPr>
                <w:sz w:val="16"/>
              </w:rPr>
              <w:t>CIoT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S2-171111. Revised in parallel session to S2-171406.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171406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171406</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23.401 CR3180R4 </w:t>
            </w:r>
            <w:r w:rsidRPr="008F6D61">
              <w:rPr>
                <w:sz w:val="16"/>
              </w:rPr>
              <w:lastRenderedPageBreak/>
              <w:t>(Rel-13, 'F'): Correction of Serving PLMN rate control</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3180</w:t>
            </w:r>
          </w:p>
        </w:tc>
        <w:tc>
          <w:tcPr>
            <w:tcW w:w="567" w:type="dxa"/>
          </w:tcPr>
          <w:p w:rsidR="00EF203E" w:rsidRPr="008F6D61" w:rsidRDefault="00EF203E" w:rsidP="00207915">
            <w:pPr>
              <w:pStyle w:val="TAL"/>
              <w:tabs>
                <w:tab w:val="clear" w:pos="284"/>
                <w:tab w:val="clear" w:pos="567"/>
              </w:tabs>
              <w:rPr>
                <w:sz w:val="16"/>
              </w:rPr>
            </w:pPr>
            <w:r w:rsidRPr="008F6D61">
              <w:rPr>
                <w:sz w:val="16"/>
              </w:rPr>
              <w:t>4</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13.9.0</w:t>
            </w:r>
          </w:p>
        </w:tc>
        <w:tc>
          <w:tcPr>
            <w:tcW w:w="567" w:type="dxa"/>
          </w:tcPr>
          <w:p w:rsidR="00EF203E" w:rsidRPr="008F6D61" w:rsidRDefault="00EF203E" w:rsidP="00207915">
            <w:pPr>
              <w:pStyle w:val="TAL"/>
              <w:tabs>
                <w:tab w:val="clear" w:pos="284"/>
                <w:tab w:val="clear" w:pos="567"/>
              </w:tabs>
              <w:rPr>
                <w:sz w:val="16"/>
              </w:rPr>
            </w:pPr>
            <w:r w:rsidRPr="008F6D61">
              <w:rPr>
                <w:sz w:val="16"/>
              </w:rPr>
              <w:t>Rel-</w:t>
            </w:r>
            <w:r w:rsidRPr="008F6D61">
              <w:rPr>
                <w:sz w:val="16"/>
              </w:rPr>
              <w:lastRenderedPageBreak/>
              <w:t>13</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CIoT</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w:t>
            </w:r>
            <w:r w:rsidRPr="008F6D61">
              <w:rPr>
                <w:sz w:val="16"/>
              </w:rPr>
              <w:lastRenderedPageBreak/>
              <w:t>S2-171360. Revised in parallel session to S2-171411.</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171411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171411</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CR3180R5 (Rel-13, 'F'): Correction of Serving PLMN rate control</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3180</w:t>
            </w:r>
          </w:p>
        </w:tc>
        <w:tc>
          <w:tcPr>
            <w:tcW w:w="567" w:type="dxa"/>
          </w:tcPr>
          <w:p w:rsidR="00EF203E" w:rsidRPr="008F6D61" w:rsidRDefault="00EF203E" w:rsidP="00207915">
            <w:pPr>
              <w:pStyle w:val="TAL"/>
              <w:tabs>
                <w:tab w:val="clear" w:pos="284"/>
                <w:tab w:val="clear" w:pos="567"/>
              </w:tabs>
              <w:rPr>
                <w:sz w:val="16"/>
              </w:rPr>
            </w:pPr>
            <w:r w:rsidRPr="008F6D61">
              <w:rPr>
                <w:sz w:val="16"/>
              </w:rPr>
              <w:t>5</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13.9.0</w:t>
            </w:r>
          </w:p>
        </w:tc>
        <w:tc>
          <w:tcPr>
            <w:tcW w:w="567" w:type="dxa"/>
          </w:tcPr>
          <w:p w:rsidR="00EF203E" w:rsidRPr="008F6D61" w:rsidRDefault="00EF203E" w:rsidP="00207915">
            <w:pPr>
              <w:pStyle w:val="TAL"/>
              <w:tabs>
                <w:tab w:val="clear" w:pos="284"/>
                <w:tab w:val="clear" w:pos="567"/>
              </w:tabs>
              <w:rPr>
                <w:sz w:val="16"/>
              </w:rPr>
            </w:pPr>
            <w:r w:rsidRPr="008F6D61">
              <w:rPr>
                <w:sz w:val="16"/>
              </w:rPr>
              <w:t>Rel-13</w:t>
            </w:r>
          </w:p>
        </w:tc>
        <w:tc>
          <w:tcPr>
            <w:tcW w:w="1701" w:type="dxa"/>
          </w:tcPr>
          <w:p w:rsidR="00EF203E" w:rsidRPr="008F6D61" w:rsidRDefault="00EF203E" w:rsidP="00207915">
            <w:pPr>
              <w:pStyle w:val="TAL"/>
              <w:tabs>
                <w:tab w:val="clear" w:pos="284"/>
                <w:tab w:val="clear" w:pos="567"/>
              </w:tabs>
              <w:rPr>
                <w:sz w:val="16"/>
              </w:rPr>
            </w:pPr>
            <w:r w:rsidRPr="008F6D61">
              <w:rPr>
                <w:sz w:val="16"/>
              </w:rPr>
              <w:t>CIoT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S2-171406.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171112</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CR3181R2 (Rel-14, 'A'): Correction of Serving PLMN rate control</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3181</w:t>
            </w:r>
          </w:p>
        </w:tc>
        <w:tc>
          <w:tcPr>
            <w:tcW w:w="567" w:type="dxa"/>
          </w:tcPr>
          <w:p w:rsidR="00EF203E" w:rsidRPr="008F6D61" w:rsidRDefault="00EF203E" w:rsidP="00207915">
            <w:pPr>
              <w:pStyle w:val="TAL"/>
              <w:tabs>
                <w:tab w:val="clear" w:pos="284"/>
                <w:tab w:val="clear" w:pos="567"/>
              </w:tabs>
              <w:rPr>
                <w:sz w:val="16"/>
              </w:rPr>
            </w:pPr>
            <w:r w:rsidRPr="008F6D61">
              <w:rPr>
                <w:sz w:val="16"/>
              </w:rPr>
              <w:t>2</w:t>
            </w:r>
          </w:p>
        </w:tc>
        <w:tc>
          <w:tcPr>
            <w:tcW w:w="425" w:type="dxa"/>
          </w:tcPr>
          <w:p w:rsidR="00EF203E" w:rsidRPr="008F6D61" w:rsidRDefault="00EF203E" w:rsidP="00207915">
            <w:pPr>
              <w:pStyle w:val="TAL"/>
              <w:tabs>
                <w:tab w:val="clear" w:pos="284"/>
                <w:tab w:val="clear" w:pos="567"/>
              </w:tabs>
              <w:rPr>
                <w:sz w:val="16"/>
              </w:rPr>
            </w:pPr>
            <w:r w:rsidRPr="008F6D61">
              <w:rPr>
                <w:sz w:val="16"/>
              </w:rPr>
              <w:t>A</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CIoT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(agreed) S2-170492 from S2#118BIS. Revised in parallel session to S2-171361.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171361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171361</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CR3181R3 (Rel-14, 'A'): Correction of Serving PLMN rate control</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3181</w:t>
            </w:r>
          </w:p>
        </w:tc>
        <w:tc>
          <w:tcPr>
            <w:tcW w:w="567" w:type="dxa"/>
          </w:tcPr>
          <w:p w:rsidR="00EF203E" w:rsidRPr="008F6D61" w:rsidRDefault="00EF203E" w:rsidP="00207915">
            <w:pPr>
              <w:pStyle w:val="TAL"/>
              <w:tabs>
                <w:tab w:val="clear" w:pos="284"/>
                <w:tab w:val="clear" w:pos="567"/>
              </w:tabs>
              <w:rPr>
                <w:sz w:val="16"/>
              </w:rPr>
            </w:pPr>
            <w:r w:rsidRPr="008F6D61">
              <w:rPr>
                <w:sz w:val="16"/>
              </w:rPr>
              <w:t>3</w:t>
            </w:r>
          </w:p>
        </w:tc>
        <w:tc>
          <w:tcPr>
            <w:tcW w:w="425" w:type="dxa"/>
          </w:tcPr>
          <w:p w:rsidR="00EF203E" w:rsidRPr="008F6D61" w:rsidRDefault="00EF203E" w:rsidP="00207915">
            <w:pPr>
              <w:pStyle w:val="TAL"/>
              <w:tabs>
                <w:tab w:val="clear" w:pos="284"/>
                <w:tab w:val="clear" w:pos="567"/>
              </w:tabs>
              <w:rPr>
                <w:sz w:val="16"/>
              </w:rPr>
            </w:pPr>
            <w:r w:rsidRPr="008F6D61">
              <w:rPr>
                <w:sz w:val="16"/>
              </w:rPr>
              <w:t>A</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CIoT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S2-171112. Revised in parallel session to S2-171407.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171407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171407</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CR3181R4 (Rel-14, 'A'): Correction of Serving PLMN rate control</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3181</w:t>
            </w:r>
          </w:p>
        </w:tc>
        <w:tc>
          <w:tcPr>
            <w:tcW w:w="567" w:type="dxa"/>
          </w:tcPr>
          <w:p w:rsidR="00EF203E" w:rsidRPr="008F6D61" w:rsidRDefault="00EF203E" w:rsidP="00207915">
            <w:pPr>
              <w:pStyle w:val="TAL"/>
              <w:tabs>
                <w:tab w:val="clear" w:pos="284"/>
                <w:tab w:val="clear" w:pos="567"/>
              </w:tabs>
              <w:rPr>
                <w:sz w:val="16"/>
              </w:rPr>
            </w:pPr>
            <w:r w:rsidRPr="008F6D61">
              <w:rPr>
                <w:sz w:val="16"/>
              </w:rPr>
              <w:t>4</w:t>
            </w:r>
          </w:p>
        </w:tc>
        <w:tc>
          <w:tcPr>
            <w:tcW w:w="425" w:type="dxa"/>
          </w:tcPr>
          <w:p w:rsidR="00EF203E" w:rsidRPr="008F6D61" w:rsidRDefault="00EF203E" w:rsidP="00207915">
            <w:pPr>
              <w:pStyle w:val="TAL"/>
              <w:tabs>
                <w:tab w:val="clear" w:pos="284"/>
                <w:tab w:val="clear" w:pos="567"/>
              </w:tabs>
              <w:rPr>
                <w:sz w:val="16"/>
              </w:rPr>
            </w:pPr>
            <w:r w:rsidRPr="008F6D61">
              <w:rPr>
                <w:sz w:val="16"/>
              </w:rPr>
              <w:t>A</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CIoT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S2-171361.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170773</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Subscription-based restrictions on attach without PDN connection</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 Intel</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Rel-13</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170964</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Discussion Related to PDN connection Restriction Flag</w:t>
            </w:r>
          </w:p>
        </w:tc>
        <w:tc>
          <w:tcPr>
            <w:tcW w:w="1701" w:type="dxa"/>
          </w:tcPr>
          <w:p w:rsidR="00EF203E" w:rsidRPr="008F6D61" w:rsidRDefault="00EF203E" w:rsidP="00207915">
            <w:pPr>
              <w:pStyle w:val="TAL"/>
              <w:tabs>
                <w:tab w:val="clear" w:pos="284"/>
                <w:tab w:val="clear" w:pos="567"/>
              </w:tabs>
              <w:rPr>
                <w:sz w:val="16"/>
              </w:rPr>
            </w:pPr>
            <w:r w:rsidRPr="008F6D61">
              <w:rPr>
                <w:sz w:val="16"/>
              </w:rPr>
              <w:t>HTC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Rel-13</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171159</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Justification for PDN connection restriction flag</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 Huawei, HiSilicon, Verizon</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Rel-13</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170774</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23.401 CR3201 (Rel-13, 'B'): Restriction to establish PDN </w:t>
            </w:r>
            <w:r w:rsidRPr="008F6D61">
              <w:rPr>
                <w:sz w:val="16"/>
              </w:rPr>
              <w:lastRenderedPageBreak/>
              <w:t>connection</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3201</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13.9.0</w:t>
            </w:r>
          </w:p>
        </w:tc>
        <w:tc>
          <w:tcPr>
            <w:tcW w:w="567" w:type="dxa"/>
          </w:tcPr>
          <w:p w:rsidR="00EF203E" w:rsidRPr="008F6D61" w:rsidRDefault="00EF203E" w:rsidP="00207915">
            <w:pPr>
              <w:pStyle w:val="TAL"/>
              <w:tabs>
                <w:tab w:val="clear" w:pos="284"/>
                <w:tab w:val="clear" w:pos="567"/>
              </w:tabs>
              <w:rPr>
                <w:sz w:val="16"/>
              </w:rPr>
            </w:pPr>
            <w:r w:rsidRPr="008F6D61">
              <w:rPr>
                <w:sz w:val="16"/>
              </w:rPr>
              <w:t>Rel-13</w:t>
            </w:r>
          </w:p>
        </w:tc>
        <w:tc>
          <w:tcPr>
            <w:tcW w:w="1701" w:type="dxa"/>
          </w:tcPr>
          <w:p w:rsidR="00EF203E" w:rsidRPr="008F6D61" w:rsidRDefault="00EF203E" w:rsidP="00207915">
            <w:pPr>
              <w:pStyle w:val="TAL"/>
              <w:tabs>
                <w:tab w:val="clear" w:pos="284"/>
                <w:tab w:val="clear" w:pos="567"/>
              </w:tabs>
              <w:rPr>
                <w:sz w:val="16"/>
              </w:rPr>
            </w:pPr>
            <w:r w:rsidRPr="008F6D61">
              <w:rPr>
                <w:sz w:val="16"/>
              </w:rPr>
              <w:t>CIoT</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170965</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CR3204 (Rel-13, 'C'): PDN connection Restriction Requirement</w:t>
            </w:r>
          </w:p>
        </w:tc>
        <w:tc>
          <w:tcPr>
            <w:tcW w:w="1701" w:type="dxa"/>
          </w:tcPr>
          <w:p w:rsidR="00EF203E" w:rsidRPr="008F6D61" w:rsidRDefault="00EF203E" w:rsidP="00207915">
            <w:pPr>
              <w:pStyle w:val="TAL"/>
              <w:tabs>
                <w:tab w:val="clear" w:pos="284"/>
                <w:tab w:val="clear" w:pos="567"/>
              </w:tabs>
              <w:rPr>
                <w:sz w:val="16"/>
              </w:rPr>
            </w:pPr>
            <w:r w:rsidRPr="008F6D61">
              <w:rPr>
                <w:sz w:val="16"/>
              </w:rPr>
              <w:t>HTC</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3204</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C</w:t>
            </w:r>
          </w:p>
        </w:tc>
        <w:tc>
          <w:tcPr>
            <w:tcW w:w="709" w:type="dxa"/>
          </w:tcPr>
          <w:p w:rsidR="00EF203E" w:rsidRPr="008F6D61" w:rsidRDefault="00EF203E" w:rsidP="00207915">
            <w:pPr>
              <w:pStyle w:val="TAL"/>
              <w:tabs>
                <w:tab w:val="clear" w:pos="284"/>
                <w:tab w:val="clear" w:pos="567"/>
              </w:tabs>
              <w:rPr>
                <w:sz w:val="16"/>
              </w:rPr>
            </w:pPr>
            <w:r w:rsidRPr="008F6D61">
              <w:rPr>
                <w:sz w:val="16"/>
              </w:rPr>
              <w:t>13.9.0</w:t>
            </w:r>
          </w:p>
        </w:tc>
        <w:tc>
          <w:tcPr>
            <w:tcW w:w="567" w:type="dxa"/>
          </w:tcPr>
          <w:p w:rsidR="00EF203E" w:rsidRPr="008F6D61" w:rsidRDefault="00EF203E" w:rsidP="00207915">
            <w:pPr>
              <w:pStyle w:val="TAL"/>
              <w:tabs>
                <w:tab w:val="clear" w:pos="284"/>
                <w:tab w:val="clear" w:pos="567"/>
              </w:tabs>
              <w:rPr>
                <w:sz w:val="16"/>
              </w:rPr>
            </w:pPr>
            <w:r w:rsidRPr="008F6D61">
              <w:rPr>
                <w:sz w:val="16"/>
              </w:rPr>
              <w:t>Rel-13</w:t>
            </w:r>
          </w:p>
        </w:tc>
        <w:tc>
          <w:tcPr>
            <w:tcW w:w="1701" w:type="dxa"/>
          </w:tcPr>
          <w:p w:rsidR="00EF203E" w:rsidRPr="008F6D61" w:rsidRDefault="00EF203E" w:rsidP="00207915">
            <w:pPr>
              <w:pStyle w:val="TAL"/>
              <w:tabs>
                <w:tab w:val="clear" w:pos="284"/>
                <w:tab w:val="clear" w:pos="567"/>
              </w:tabs>
              <w:rPr>
                <w:sz w:val="16"/>
              </w:rPr>
            </w:pPr>
            <w:r w:rsidRPr="008F6D61">
              <w:rPr>
                <w:sz w:val="16"/>
              </w:rPr>
              <w:t>CIoT</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171384</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[DRAFT] LS on PDN connection Restriction</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Rel-13</w:t>
            </w:r>
          </w:p>
        </w:tc>
        <w:tc>
          <w:tcPr>
            <w:tcW w:w="1701" w:type="dxa"/>
          </w:tcPr>
          <w:p w:rsidR="00EF203E" w:rsidRPr="008F6D61" w:rsidRDefault="00EF203E" w:rsidP="00207915">
            <w:pPr>
              <w:pStyle w:val="TAL"/>
              <w:tabs>
                <w:tab w:val="clear" w:pos="284"/>
                <w:tab w:val="clear" w:pos="567"/>
              </w:tabs>
              <w:rPr>
                <w:sz w:val="16"/>
              </w:rPr>
            </w:pPr>
            <w:r w:rsidRPr="008F6D61">
              <w:rPr>
                <w:sz w:val="16"/>
              </w:rPr>
              <w:t>CIoT</w:t>
            </w:r>
          </w:p>
        </w:tc>
        <w:tc>
          <w:tcPr>
            <w:tcW w:w="1134" w:type="dxa"/>
          </w:tcPr>
          <w:p w:rsidR="00EF203E" w:rsidRPr="008F6D61" w:rsidRDefault="00EF203E" w:rsidP="00207915">
            <w:pPr>
              <w:pStyle w:val="TAL"/>
              <w:tabs>
                <w:tab w:val="clear" w:pos="284"/>
                <w:tab w:val="clear" w:pos="567"/>
              </w:tabs>
              <w:rPr>
                <w:sz w:val="16"/>
              </w:rPr>
            </w:pPr>
            <w:r w:rsidRPr="008F6D61">
              <w:rPr>
                <w:sz w:val="16"/>
              </w:rPr>
              <w:t>Created in parallel session. Revised in parallel session to S2-171408.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171408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171408</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LS on PDN connection Restriction</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Rel-13</w:t>
            </w:r>
          </w:p>
        </w:tc>
        <w:tc>
          <w:tcPr>
            <w:tcW w:w="1701" w:type="dxa"/>
          </w:tcPr>
          <w:p w:rsidR="00EF203E" w:rsidRPr="008F6D61" w:rsidRDefault="00EF203E" w:rsidP="00207915">
            <w:pPr>
              <w:pStyle w:val="TAL"/>
              <w:tabs>
                <w:tab w:val="clear" w:pos="284"/>
                <w:tab w:val="clear" w:pos="567"/>
              </w:tabs>
              <w:rPr>
                <w:sz w:val="16"/>
              </w:rPr>
            </w:pPr>
            <w:r w:rsidRPr="008F6D61">
              <w:rPr>
                <w:sz w:val="16"/>
              </w:rPr>
              <w:t>CIoT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S2-171384.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171150</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23.401 CR3208 (Rel-14, 'A'): Restriction to establish PDN connection</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23.401</w:t>
            </w:r>
          </w:p>
        </w:tc>
        <w:tc>
          <w:tcPr>
            <w:tcW w:w="709" w:type="dxa"/>
          </w:tcPr>
          <w:p w:rsidR="00EF203E" w:rsidRPr="008F6D61" w:rsidRDefault="00EF203E" w:rsidP="00207915">
            <w:pPr>
              <w:pStyle w:val="TAL"/>
              <w:tabs>
                <w:tab w:val="clear" w:pos="284"/>
                <w:tab w:val="clear" w:pos="567"/>
              </w:tabs>
              <w:rPr>
                <w:sz w:val="16"/>
              </w:rPr>
            </w:pPr>
            <w:r w:rsidRPr="008F6D61">
              <w:rPr>
                <w:sz w:val="16"/>
              </w:rPr>
              <w:t>3208</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A</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CIoT</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170708</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RAN WG3: Reply LS on The progress and questions for the light connection</w:t>
            </w:r>
          </w:p>
        </w:tc>
        <w:tc>
          <w:tcPr>
            <w:tcW w:w="1701" w:type="dxa"/>
          </w:tcPr>
          <w:p w:rsidR="00EF203E" w:rsidRPr="008F6D61" w:rsidRDefault="00EF203E" w:rsidP="00207915">
            <w:pPr>
              <w:pStyle w:val="TAL"/>
              <w:tabs>
                <w:tab w:val="clear" w:pos="284"/>
                <w:tab w:val="clear" w:pos="567"/>
              </w:tabs>
              <w:rPr>
                <w:sz w:val="16"/>
              </w:rPr>
            </w:pPr>
            <w:r w:rsidRPr="008F6D61">
              <w:rPr>
                <w:sz w:val="16"/>
              </w:rPr>
              <w:t>RAN WG3</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Postponed S2-170027 from S2#119. Postponed to meeting #120</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170731</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CT WG1: LS on progress of CT WG1 work on LTE light connection</w:t>
            </w:r>
          </w:p>
        </w:tc>
        <w:tc>
          <w:tcPr>
            <w:tcW w:w="1701" w:type="dxa"/>
          </w:tcPr>
          <w:p w:rsidR="00EF203E" w:rsidRPr="008F6D61" w:rsidRDefault="00EF203E" w:rsidP="00207915">
            <w:pPr>
              <w:pStyle w:val="TAL"/>
              <w:tabs>
                <w:tab w:val="clear" w:pos="284"/>
                <w:tab w:val="clear" w:pos="567"/>
              </w:tabs>
              <w:rPr>
                <w:sz w:val="16"/>
              </w:rPr>
            </w:pPr>
            <w:r w:rsidRPr="008F6D61">
              <w:rPr>
                <w:sz w:val="16"/>
              </w:rPr>
              <w:t>CT WG1</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LTE_LIGHT_CON-CT</w:t>
            </w:r>
          </w:p>
        </w:tc>
        <w:tc>
          <w:tcPr>
            <w:tcW w:w="1134" w:type="dxa"/>
          </w:tcPr>
          <w:p w:rsidR="00EF203E" w:rsidRPr="008F6D61" w:rsidRDefault="00EF203E" w:rsidP="00207915">
            <w:pPr>
              <w:pStyle w:val="TAL"/>
              <w:tabs>
                <w:tab w:val="clear" w:pos="284"/>
                <w:tab w:val="clear" w:pos="567"/>
              </w:tabs>
              <w:rPr>
                <w:sz w:val="16"/>
              </w:rPr>
            </w:pPr>
            <w:r w:rsidRPr="008F6D61">
              <w:rPr>
                <w:sz w:val="16"/>
              </w:rPr>
              <w:t>Postponed to meeting #120</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170763</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SA WG3LI: Reply LS on SA WG2 involvement for the light connection</w:t>
            </w:r>
          </w:p>
        </w:tc>
        <w:tc>
          <w:tcPr>
            <w:tcW w:w="1701" w:type="dxa"/>
          </w:tcPr>
          <w:p w:rsidR="00EF203E" w:rsidRPr="008F6D61" w:rsidRDefault="00EF203E" w:rsidP="00207915">
            <w:pPr>
              <w:pStyle w:val="TAL"/>
              <w:tabs>
                <w:tab w:val="clear" w:pos="284"/>
                <w:tab w:val="clear" w:pos="567"/>
              </w:tabs>
              <w:rPr>
                <w:sz w:val="16"/>
              </w:rPr>
            </w:pPr>
            <w:r w:rsidRPr="008F6D61">
              <w:rPr>
                <w:sz w:val="16"/>
              </w:rPr>
              <w:t>SA WG3LI</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Postponed to meeting #120</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171481</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RAN WG2: LS response to CT WG1 work on LTE Light Connection</w:t>
            </w:r>
          </w:p>
        </w:tc>
        <w:tc>
          <w:tcPr>
            <w:tcW w:w="1701" w:type="dxa"/>
          </w:tcPr>
          <w:p w:rsidR="00EF203E" w:rsidRPr="008F6D61" w:rsidRDefault="00EF203E" w:rsidP="00207915">
            <w:pPr>
              <w:pStyle w:val="TAL"/>
              <w:tabs>
                <w:tab w:val="clear" w:pos="284"/>
                <w:tab w:val="clear" w:pos="567"/>
              </w:tabs>
              <w:rPr>
                <w:sz w:val="16"/>
              </w:rPr>
            </w:pPr>
            <w:r w:rsidRPr="008F6D61">
              <w:rPr>
                <w:sz w:val="16"/>
              </w:rPr>
              <w:t>RAN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LTE_LIGHT_CON-Core</w:t>
            </w:r>
          </w:p>
        </w:tc>
        <w:tc>
          <w:tcPr>
            <w:tcW w:w="1134" w:type="dxa"/>
          </w:tcPr>
          <w:p w:rsidR="00EF203E" w:rsidRPr="008F6D61" w:rsidRDefault="00EF203E" w:rsidP="00207915">
            <w:pPr>
              <w:pStyle w:val="TAL"/>
              <w:tabs>
                <w:tab w:val="clear" w:pos="284"/>
                <w:tab w:val="clear" w:pos="567"/>
              </w:tabs>
              <w:rPr>
                <w:sz w:val="16"/>
              </w:rPr>
            </w:pPr>
            <w:r w:rsidRPr="008F6D61">
              <w:rPr>
                <w:sz w:val="16"/>
              </w:rPr>
              <w:t>Postponed to meeting #120</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170873</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23.401 CR3196R1 </w:t>
            </w:r>
            <w:r w:rsidRPr="008F6D61">
              <w:rPr>
                <w:sz w:val="16"/>
              </w:rPr>
              <w:lastRenderedPageBreak/>
              <w:t>(Rel-14, 'B'): System aspects of RRC-CONNECTED with light connection feature</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 xml:space="preserve">Qualcomm </w:t>
            </w:r>
            <w:r w:rsidRPr="008F6D61">
              <w:rPr>
                <w:sz w:val="16"/>
              </w:rPr>
              <w:lastRenderedPageBreak/>
              <w:t>Incorporated, Huawei , HiSilicon, Intel</w:t>
            </w:r>
          </w:p>
        </w:tc>
        <w:tc>
          <w:tcPr>
            <w:tcW w:w="851" w:type="dxa"/>
          </w:tcPr>
          <w:p w:rsidR="00EF203E" w:rsidRPr="008F6D61" w:rsidRDefault="00EF203E" w:rsidP="00207915">
            <w:pPr>
              <w:pStyle w:val="TAL"/>
              <w:tabs>
                <w:tab w:val="clear" w:pos="284"/>
                <w:tab w:val="clear" w:pos="567"/>
              </w:tabs>
              <w:rPr>
                <w:sz w:val="16"/>
              </w:rPr>
            </w:pPr>
            <w:r w:rsidRPr="008F6D61">
              <w:rPr>
                <w:sz w:val="16"/>
              </w:rPr>
              <w:lastRenderedPageBreak/>
              <w:t>23.401</w:t>
            </w:r>
          </w:p>
        </w:tc>
        <w:tc>
          <w:tcPr>
            <w:tcW w:w="709" w:type="dxa"/>
          </w:tcPr>
          <w:p w:rsidR="00EF203E" w:rsidRPr="008F6D61" w:rsidRDefault="00EF203E" w:rsidP="00207915">
            <w:pPr>
              <w:pStyle w:val="TAL"/>
              <w:tabs>
                <w:tab w:val="clear" w:pos="284"/>
                <w:tab w:val="clear" w:pos="567"/>
              </w:tabs>
              <w:rPr>
                <w:sz w:val="16"/>
              </w:rPr>
            </w:pPr>
            <w:r w:rsidRPr="008F6D61">
              <w:rPr>
                <w:sz w:val="16"/>
              </w:rPr>
              <w:t>3196</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w:t>
            </w:r>
            <w:r w:rsidRPr="008F6D61">
              <w:rPr>
                <w:sz w:val="16"/>
              </w:rPr>
              <w:lastRenderedPageBreak/>
              <w:t>14</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DUMMY</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w:t>
            </w:r>
            <w:r w:rsidRPr="008F6D61">
              <w:rPr>
                <w:sz w:val="16"/>
              </w:rPr>
              <w:lastRenderedPageBreak/>
              <w:t>S2-170224 from SA2#118BIS 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170969</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23.272 CR0967 (Rel-14, 'B'): MT-CSFB/MT-SMS handling with Light Connection</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 Qualcomm Incorporated, Intel</w:t>
            </w:r>
          </w:p>
        </w:tc>
        <w:tc>
          <w:tcPr>
            <w:tcW w:w="851" w:type="dxa"/>
          </w:tcPr>
          <w:p w:rsidR="00EF203E" w:rsidRPr="008F6D61" w:rsidRDefault="00EF203E" w:rsidP="00207915">
            <w:pPr>
              <w:pStyle w:val="TAL"/>
              <w:tabs>
                <w:tab w:val="clear" w:pos="284"/>
                <w:tab w:val="clear" w:pos="567"/>
              </w:tabs>
              <w:rPr>
                <w:sz w:val="16"/>
              </w:rPr>
            </w:pPr>
            <w:r w:rsidRPr="008F6D61">
              <w:rPr>
                <w:sz w:val="16"/>
              </w:rPr>
              <w:t>23.272</w:t>
            </w:r>
          </w:p>
        </w:tc>
        <w:tc>
          <w:tcPr>
            <w:tcW w:w="709" w:type="dxa"/>
          </w:tcPr>
          <w:p w:rsidR="00EF203E" w:rsidRPr="008F6D61" w:rsidRDefault="00EF203E" w:rsidP="00207915">
            <w:pPr>
              <w:pStyle w:val="TAL"/>
              <w:tabs>
                <w:tab w:val="clear" w:pos="284"/>
                <w:tab w:val="clear" w:pos="567"/>
              </w:tabs>
              <w:rPr>
                <w:sz w:val="16"/>
              </w:rPr>
            </w:pPr>
            <w:r w:rsidRPr="008F6D61">
              <w:rPr>
                <w:sz w:val="16"/>
              </w:rPr>
              <w:t>0967</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13.4.0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171073</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CR0273 (Rel-14, 'C'): Monitoring event: location reporting to cover UE in light connected</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0273</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C</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TEI14</w:t>
            </w:r>
          </w:p>
        </w:tc>
        <w:tc>
          <w:tcPr>
            <w:tcW w:w="1134" w:type="dxa"/>
          </w:tcPr>
          <w:p w:rsidR="00EF203E" w:rsidRPr="008F6D61" w:rsidRDefault="00EF203E" w:rsidP="00207915">
            <w:pPr>
              <w:pStyle w:val="TAL"/>
              <w:tabs>
                <w:tab w:val="clear" w:pos="284"/>
                <w:tab w:val="clear" w:pos="567"/>
              </w:tabs>
              <w:rPr>
                <w:sz w:val="16"/>
              </w:rPr>
            </w:pPr>
            <w:r w:rsidRPr="008F6D61">
              <w:rPr>
                <w:sz w:val="16"/>
              </w:rPr>
              <w:t>Wrong Release reserved, CR is Release 15 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171076</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Discussion paper for location reporting of UE in light connection</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170736</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SA WG5: Reply LS to LS from SA WG2 and CT WG1 to SA WG5 on charging support for V2X Communication</w:t>
            </w:r>
          </w:p>
        </w:tc>
        <w:tc>
          <w:tcPr>
            <w:tcW w:w="1701" w:type="dxa"/>
          </w:tcPr>
          <w:p w:rsidR="00EF203E" w:rsidRPr="008F6D61" w:rsidRDefault="00EF203E" w:rsidP="00207915">
            <w:pPr>
              <w:pStyle w:val="TAL"/>
              <w:tabs>
                <w:tab w:val="clear" w:pos="284"/>
                <w:tab w:val="clear" w:pos="567"/>
              </w:tabs>
              <w:rPr>
                <w:sz w:val="16"/>
              </w:rPr>
            </w:pPr>
            <w:r w:rsidRPr="008F6D61">
              <w:rPr>
                <w:sz w:val="16"/>
              </w:rPr>
              <w:t>SA WG5</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V2XARC, V2X-CT</w:t>
            </w:r>
          </w:p>
        </w:tc>
        <w:tc>
          <w:tcPr>
            <w:tcW w:w="1134" w:type="dxa"/>
          </w:tcPr>
          <w:p w:rsidR="00EF203E" w:rsidRPr="008F6D61" w:rsidRDefault="00EF203E" w:rsidP="00207915">
            <w:pPr>
              <w:pStyle w:val="TAL"/>
              <w:tabs>
                <w:tab w:val="clear" w:pos="284"/>
                <w:tab w:val="clear" w:pos="567"/>
              </w:tabs>
              <w:rPr>
                <w:sz w:val="16"/>
              </w:rPr>
            </w:pPr>
            <w:r w:rsidRPr="008F6D61">
              <w:rPr>
                <w:sz w:val="16"/>
              </w:rPr>
              <w:t>Response drafted in S2-170901. Final response in S2-171349</w:t>
            </w:r>
          </w:p>
        </w:tc>
        <w:tc>
          <w:tcPr>
            <w:tcW w:w="1559" w:type="dxa"/>
          </w:tcPr>
          <w:p w:rsidR="00EF203E" w:rsidRPr="008F6D61" w:rsidRDefault="00EF203E" w:rsidP="00207915">
            <w:pPr>
              <w:pStyle w:val="TAL"/>
              <w:tabs>
                <w:tab w:val="clear" w:pos="284"/>
                <w:tab w:val="clear" w:pos="567"/>
              </w:tabs>
              <w:rPr>
                <w:sz w:val="16"/>
              </w:rPr>
            </w:pPr>
            <w:r w:rsidRPr="008F6D61">
              <w:rPr>
                <w:sz w:val="16"/>
              </w:rPr>
              <w:t>Replied to</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170762</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CT WG1: Reply LS on charging support for V2X Communication</w:t>
            </w:r>
          </w:p>
        </w:tc>
        <w:tc>
          <w:tcPr>
            <w:tcW w:w="1701" w:type="dxa"/>
          </w:tcPr>
          <w:p w:rsidR="00EF203E" w:rsidRPr="008F6D61" w:rsidRDefault="00EF203E" w:rsidP="00207915">
            <w:pPr>
              <w:pStyle w:val="TAL"/>
              <w:tabs>
                <w:tab w:val="clear" w:pos="284"/>
                <w:tab w:val="clear" w:pos="567"/>
              </w:tabs>
              <w:rPr>
                <w:sz w:val="16"/>
              </w:rPr>
            </w:pPr>
            <w:r w:rsidRPr="008F6D61">
              <w:rPr>
                <w:sz w:val="16"/>
              </w:rPr>
              <w:t>CT WG1</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V2X-CT</w:t>
            </w:r>
          </w:p>
        </w:tc>
        <w:tc>
          <w:tcPr>
            <w:tcW w:w="1134" w:type="dxa"/>
          </w:tcPr>
          <w:p w:rsidR="00EF203E" w:rsidRPr="008F6D61" w:rsidRDefault="00EF203E" w:rsidP="00207915">
            <w:pPr>
              <w:pStyle w:val="TAL"/>
              <w:tabs>
                <w:tab w:val="clear" w:pos="284"/>
                <w:tab w:val="clear" w:pos="567"/>
              </w:tabs>
              <w:rPr>
                <w:sz w:val="16"/>
              </w:rPr>
            </w:pPr>
            <w:r w:rsidRPr="008F6D61">
              <w:rPr>
                <w:sz w:val="16"/>
              </w:rPr>
              <w:t>Response drafted in S2-170901. Final response in S2-171349</w:t>
            </w:r>
          </w:p>
        </w:tc>
        <w:tc>
          <w:tcPr>
            <w:tcW w:w="1559" w:type="dxa"/>
          </w:tcPr>
          <w:p w:rsidR="00EF203E" w:rsidRPr="008F6D61" w:rsidRDefault="00EF203E" w:rsidP="00207915">
            <w:pPr>
              <w:pStyle w:val="TAL"/>
              <w:tabs>
                <w:tab w:val="clear" w:pos="284"/>
                <w:tab w:val="clear" w:pos="567"/>
              </w:tabs>
              <w:rPr>
                <w:sz w:val="16"/>
              </w:rPr>
            </w:pPr>
            <w:r w:rsidRPr="008F6D61">
              <w:rPr>
                <w:sz w:val="16"/>
              </w:rPr>
              <w:t>Replied to</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170901</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[DRAFT] Reply LS on charging support for V2X Communication</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V2XARC</w:t>
            </w:r>
          </w:p>
        </w:tc>
        <w:tc>
          <w:tcPr>
            <w:tcW w:w="1134" w:type="dxa"/>
          </w:tcPr>
          <w:p w:rsidR="00EF203E" w:rsidRPr="008F6D61" w:rsidRDefault="00EF203E" w:rsidP="00207915">
            <w:pPr>
              <w:pStyle w:val="TAL"/>
              <w:tabs>
                <w:tab w:val="clear" w:pos="284"/>
                <w:tab w:val="clear" w:pos="567"/>
              </w:tabs>
              <w:rPr>
                <w:sz w:val="16"/>
              </w:rPr>
            </w:pPr>
            <w:r w:rsidRPr="008F6D61">
              <w:rPr>
                <w:sz w:val="16"/>
              </w:rPr>
              <w:t>Response to S2-170736 and S2-170762. Revised in parallel session to S2-171349.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171349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171349</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Reply LS on charging support for V2X Communication</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V2XARC</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S2-170901.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170908</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23.285 CR0028 (Rel-14, 'F'): Clarification for V2X charging</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 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23.285</w:t>
            </w:r>
          </w:p>
        </w:tc>
        <w:tc>
          <w:tcPr>
            <w:tcW w:w="709" w:type="dxa"/>
          </w:tcPr>
          <w:p w:rsidR="00EF203E" w:rsidRPr="008F6D61" w:rsidRDefault="00EF203E" w:rsidP="00207915">
            <w:pPr>
              <w:pStyle w:val="TAL"/>
              <w:tabs>
                <w:tab w:val="clear" w:pos="284"/>
                <w:tab w:val="clear" w:pos="567"/>
              </w:tabs>
              <w:rPr>
                <w:sz w:val="16"/>
              </w:rPr>
            </w:pPr>
            <w:r w:rsidRPr="008F6D61">
              <w:rPr>
                <w:sz w:val="16"/>
              </w:rPr>
              <w:t>0028</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14.1.0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V2XARC</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S2-171348.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171348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171348</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23.285 CR0028R1 (Rel-14, 'F'): Clarification for V2X charging</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 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23.285</w:t>
            </w:r>
          </w:p>
        </w:tc>
        <w:tc>
          <w:tcPr>
            <w:tcW w:w="709" w:type="dxa"/>
          </w:tcPr>
          <w:p w:rsidR="00EF203E" w:rsidRPr="008F6D61" w:rsidRDefault="00EF203E" w:rsidP="00207915">
            <w:pPr>
              <w:pStyle w:val="TAL"/>
              <w:tabs>
                <w:tab w:val="clear" w:pos="284"/>
                <w:tab w:val="clear" w:pos="567"/>
              </w:tabs>
              <w:rPr>
                <w:sz w:val="16"/>
              </w:rPr>
            </w:pPr>
            <w:r w:rsidRPr="008F6D61">
              <w:rPr>
                <w:sz w:val="16"/>
              </w:rPr>
              <w:t>0028</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14.1.0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V2XARC</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S2-170908.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170909</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23.285 CR0029 (Rel-14, 'B'): Clarification for V2X Security</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23.285</w:t>
            </w:r>
          </w:p>
        </w:tc>
        <w:tc>
          <w:tcPr>
            <w:tcW w:w="709" w:type="dxa"/>
          </w:tcPr>
          <w:p w:rsidR="00EF203E" w:rsidRPr="008F6D61" w:rsidRDefault="00EF203E" w:rsidP="00207915">
            <w:pPr>
              <w:pStyle w:val="TAL"/>
              <w:tabs>
                <w:tab w:val="clear" w:pos="284"/>
                <w:tab w:val="clear" w:pos="567"/>
              </w:tabs>
              <w:rPr>
                <w:sz w:val="16"/>
              </w:rPr>
            </w:pPr>
            <w:r w:rsidRPr="008F6D61">
              <w:rPr>
                <w:sz w:val="16"/>
              </w:rPr>
              <w:t>0029</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14.1.0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V2XARC</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S2-171350.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171350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171209</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SA WG1: Reply LS on inter-carrier/inter-PLMN</w:t>
            </w:r>
          </w:p>
        </w:tc>
        <w:tc>
          <w:tcPr>
            <w:tcW w:w="1701" w:type="dxa"/>
          </w:tcPr>
          <w:p w:rsidR="00EF203E" w:rsidRPr="008F6D61" w:rsidRDefault="00EF203E" w:rsidP="00207915">
            <w:pPr>
              <w:pStyle w:val="TAL"/>
              <w:tabs>
                <w:tab w:val="clear" w:pos="284"/>
                <w:tab w:val="clear" w:pos="567"/>
              </w:tabs>
              <w:rPr>
                <w:sz w:val="16"/>
              </w:rPr>
            </w:pPr>
            <w:r w:rsidRPr="008F6D61">
              <w:rPr>
                <w:sz w:val="16"/>
              </w:rPr>
              <w:t>SA WG1</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V2X</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171350</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23.285 CR0029R1 (Rel-14, 'B'): Clarification for V2X Security</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23.285</w:t>
            </w:r>
          </w:p>
        </w:tc>
        <w:tc>
          <w:tcPr>
            <w:tcW w:w="709" w:type="dxa"/>
          </w:tcPr>
          <w:p w:rsidR="00EF203E" w:rsidRPr="008F6D61" w:rsidRDefault="00EF203E" w:rsidP="00207915">
            <w:pPr>
              <w:pStyle w:val="TAL"/>
              <w:tabs>
                <w:tab w:val="clear" w:pos="284"/>
                <w:tab w:val="clear" w:pos="567"/>
              </w:tabs>
              <w:rPr>
                <w:sz w:val="16"/>
              </w:rPr>
            </w:pPr>
            <w:r w:rsidRPr="008F6D61">
              <w:rPr>
                <w:sz w:val="16"/>
              </w:rPr>
              <w:t>0029</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14.1.0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V2XARC</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S2-170909.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171204</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23.285 CR0027R1 (Rel-14, 'C'): Support of V2X communication over PC5 during IMS eCall</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 Ericsson</w:t>
            </w:r>
          </w:p>
        </w:tc>
        <w:tc>
          <w:tcPr>
            <w:tcW w:w="851" w:type="dxa"/>
          </w:tcPr>
          <w:p w:rsidR="00EF203E" w:rsidRPr="008F6D61" w:rsidRDefault="00EF203E" w:rsidP="00207915">
            <w:pPr>
              <w:pStyle w:val="TAL"/>
              <w:tabs>
                <w:tab w:val="clear" w:pos="284"/>
                <w:tab w:val="clear" w:pos="567"/>
              </w:tabs>
              <w:rPr>
                <w:sz w:val="16"/>
              </w:rPr>
            </w:pPr>
            <w:r w:rsidRPr="008F6D61">
              <w:rPr>
                <w:sz w:val="16"/>
              </w:rPr>
              <w:t>23.285</w:t>
            </w:r>
          </w:p>
        </w:tc>
        <w:tc>
          <w:tcPr>
            <w:tcW w:w="709" w:type="dxa"/>
          </w:tcPr>
          <w:p w:rsidR="00EF203E" w:rsidRPr="008F6D61" w:rsidRDefault="00EF203E" w:rsidP="00207915">
            <w:pPr>
              <w:pStyle w:val="TAL"/>
              <w:tabs>
                <w:tab w:val="clear" w:pos="284"/>
                <w:tab w:val="clear" w:pos="567"/>
              </w:tabs>
              <w:rPr>
                <w:sz w:val="16"/>
              </w:rPr>
            </w:pPr>
            <w:r w:rsidRPr="008F6D61">
              <w:rPr>
                <w:sz w:val="16"/>
              </w:rPr>
              <w:t>0027</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C</w:t>
            </w:r>
          </w:p>
        </w:tc>
        <w:tc>
          <w:tcPr>
            <w:tcW w:w="709" w:type="dxa"/>
          </w:tcPr>
          <w:p w:rsidR="00EF203E" w:rsidRPr="008F6D61" w:rsidRDefault="00EF203E" w:rsidP="00207915">
            <w:pPr>
              <w:pStyle w:val="TAL"/>
              <w:tabs>
                <w:tab w:val="clear" w:pos="284"/>
                <w:tab w:val="clear" w:pos="567"/>
              </w:tabs>
              <w:rPr>
                <w:sz w:val="16"/>
              </w:rPr>
            </w:pPr>
            <w:r w:rsidRPr="008F6D61">
              <w:rPr>
                <w:sz w:val="16"/>
              </w:rPr>
              <w:t>14.1.0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V2XARC</w:t>
            </w:r>
          </w:p>
        </w:tc>
        <w:tc>
          <w:tcPr>
            <w:tcW w:w="1134" w:type="dxa"/>
          </w:tcPr>
          <w:p w:rsidR="00EF203E" w:rsidRPr="008F6D61" w:rsidRDefault="00EF203E" w:rsidP="00207915">
            <w:pPr>
              <w:pStyle w:val="TAL"/>
              <w:tabs>
                <w:tab w:val="clear" w:pos="284"/>
                <w:tab w:val="clear" w:pos="567"/>
              </w:tabs>
              <w:rPr>
                <w:sz w:val="16"/>
              </w:rPr>
            </w:pPr>
            <w:r w:rsidRPr="008F6D61">
              <w:rPr>
                <w:sz w:val="16"/>
              </w:rPr>
              <w:t>LATE REQ: LATE DOC: Rx 10/02 16:30. Revision of (agreed) S2-170188 from S2#118BIS. Revised in parallel session to S2-171352.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171352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171352</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23.285 CR0027R2 (Rel-14, 'C'): Support of V2X communication over PC5 during IMS eCall</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 Ericsson</w:t>
            </w:r>
          </w:p>
        </w:tc>
        <w:tc>
          <w:tcPr>
            <w:tcW w:w="851" w:type="dxa"/>
          </w:tcPr>
          <w:p w:rsidR="00EF203E" w:rsidRPr="008F6D61" w:rsidRDefault="00EF203E" w:rsidP="00207915">
            <w:pPr>
              <w:pStyle w:val="TAL"/>
              <w:tabs>
                <w:tab w:val="clear" w:pos="284"/>
                <w:tab w:val="clear" w:pos="567"/>
              </w:tabs>
              <w:rPr>
                <w:sz w:val="16"/>
              </w:rPr>
            </w:pPr>
            <w:r w:rsidRPr="008F6D61">
              <w:rPr>
                <w:sz w:val="16"/>
              </w:rPr>
              <w:t>23.285</w:t>
            </w:r>
          </w:p>
        </w:tc>
        <w:tc>
          <w:tcPr>
            <w:tcW w:w="709" w:type="dxa"/>
          </w:tcPr>
          <w:p w:rsidR="00EF203E" w:rsidRPr="008F6D61" w:rsidRDefault="00EF203E" w:rsidP="00207915">
            <w:pPr>
              <w:pStyle w:val="TAL"/>
              <w:tabs>
                <w:tab w:val="clear" w:pos="284"/>
                <w:tab w:val="clear" w:pos="567"/>
              </w:tabs>
              <w:rPr>
                <w:sz w:val="16"/>
              </w:rPr>
            </w:pPr>
            <w:r w:rsidRPr="008F6D61">
              <w:rPr>
                <w:sz w:val="16"/>
              </w:rPr>
              <w:t>0027</w:t>
            </w:r>
          </w:p>
        </w:tc>
        <w:tc>
          <w:tcPr>
            <w:tcW w:w="567" w:type="dxa"/>
          </w:tcPr>
          <w:p w:rsidR="00EF203E" w:rsidRPr="008F6D61" w:rsidRDefault="00EF203E" w:rsidP="00207915">
            <w:pPr>
              <w:pStyle w:val="TAL"/>
              <w:tabs>
                <w:tab w:val="clear" w:pos="284"/>
                <w:tab w:val="clear" w:pos="567"/>
              </w:tabs>
              <w:rPr>
                <w:sz w:val="16"/>
              </w:rPr>
            </w:pPr>
            <w:r w:rsidRPr="008F6D61">
              <w:rPr>
                <w:sz w:val="16"/>
              </w:rPr>
              <w:t>2</w:t>
            </w:r>
          </w:p>
        </w:tc>
        <w:tc>
          <w:tcPr>
            <w:tcW w:w="425" w:type="dxa"/>
          </w:tcPr>
          <w:p w:rsidR="00EF203E" w:rsidRPr="008F6D61" w:rsidRDefault="00EF203E" w:rsidP="00207915">
            <w:pPr>
              <w:pStyle w:val="TAL"/>
              <w:tabs>
                <w:tab w:val="clear" w:pos="284"/>
                <w:tab w:val="clear" w:pos="567"/>
              </w:tabs>
              <w:rPr>
                <w:sz w:val="16"/>
              </w:rPr>
            </w:pPr>
            <w:r w:rsidRPr="008F6D61">
              <w:rPr>
                <w:sz w:val="16"/>
              </w:rPr>
              <w:t>C</w:t>
            </w:r>
          </w:p>
        </w:tc>
        <w:tc>
          <w:tcPr>
            <w:tcW w:w="709" w:type="dxa"/>
          </w:tcPr>
          <w:p w:rsidR="00EF203E" w:rsidRPr="008F6D61" w:rsidRDefault="00EF203E" w:rsidP="00207915">
            <w:pPr>
              <w:pStyle w:val="TAL"/>
              <w:tabs>
                <w:tab w:val="clear" w:pos="284"/>
                <w:tab w:val="clear" w:pos="567"/>
              </w:tabs>
              <w:rPr>
                <w:sz w:val="16"/>
              </w:rPr>
            </w:pPr>
            <w:r w:rsidRPr="008F6D61">
              <w:rPr>
                <w:sz w:val="16"/>
              </w:rPr>
              <w:t>14.1.0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V2XARC</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S2-171204. Agreed in parallel session. Approved by overnight e-mail.</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171212</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[DRAFT] LS on IMS emergency call prioritized over V2X </w:t>
            </w:r>
            <w:r w:rsidRPr="008F6D61">
              <w:rPr>
                <w:sz w:val="16"/>
              </w:rPr>
              <w:lastRenderedPageBreak/>
              <w:t>Communication over PC5</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V2XARC</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LATE REQ: LATE DOC: Rx 11/02 08:40. </w:t>
            </w:r>
            <w:r w:rsidRPr="008F6D61">
              <w:rPr>
                <w:sz w:val="16"/>
              </w:rPr>
              <w:lastRenderedPageBreak/>
              <w:t>Revised in parallel session to S2-171353.</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171353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171353</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LS on IMS emergency call prioritized over V2X Communication over PC5</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V2XARC</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S2-171212. Agreed in parallel session. Approved by overnight e-mail.</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170910</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23.285 CR0025R2 (Rel-14, 'F'): Clarify IP routing of V2X service over LTE Uu with PSID, ITS-AID</w:t>
            </w:r>
          </w:p>
        </w:tc>
        <w:tc>
          <w:tcPr>
            <w:tcW w:w="1701" w:type="dxa"/>
          </w:tcPr>
          <w:p w:rsidR="00EF203E" w:rsidRPr="008F6D61" w:rsidRDefault="00EF203E" w:rsidP="00207915">
            <w:pPr>
              <w:pStyle w:val="TAL"/>
              <w:tabs>
                <w:tab w:val="clear" w:pos="284"/>
                <w:tab w:val="clear" w:pos="567"/>
              </w:tabs>
              <w:rPr>
                <w:sz w:val="16"/>
              </w:rPr>
            </w:pPr>
            <w:r w:rsidRPr="008F6D61">
              <w:rPr>
                <w:sz w:val="16"/>
              </w:rPr>
              <w:t>Ericsson?, Qualcomm Incorporated, 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23.285</w:t>
            </w:r>
          </w:p>
        </w:tc>
        <w:tc>
          <w:tcPr>
            <w:tcW w:w="709" w:type="dxa"/>
          </w:tcPr>
          <w:p w:rsidR="00EF203E" w:rsidRPr="008F6D61" w:rsidRDefault="00EF203E" w:rsidP="00207915">
            <w:pPr>
              <w:pStyle w:val="TAL"/>
              <w:tabs>
                <w:tab w:val="clear" w:pos="284"/>
                <w:tab w:val="clear" w:pos="567"/>
              </w:tabs>
              <w:rPr>
                <w:sz w:val="16"/>
              </w:rPr>
            </w:pPr>
            <w:r w:rsidRPr="008F6D61">
              <w:rPr>
                <w:sz w:val="16"/>
              </w:rPr>
              <w:t>0025</w:t>
            </w:r>
          </w:p>
        </w:tc>
        <w:tc>
          <w:tcPr>
            <w:tcW w:w="567" w:type="dxa"/>
          </w:tcPr>
          <w:p w:rsidR="00EF203E" w:rsidRPr="008F6D61" w:rsidRDefault="00EF203E" w:rsidP="00207915">
            <w:pPr>
              <w:pStyle w:val="TAL"/>
              <w:tabs>
                <w:tab w:val="clear" w:pos="284"/>
                <w:tab w:val="clear" w:pos="567"/>
              </w:tabs>
              <w:rPr>
                <w:sz w:val="16"/>
              </w:rPr>
            </w:pPr>
            <w:r w:rsidRPr="008F6D61">
              <w:rPr>
                <w:sz w:val="16"/>
              </w:rPr>
              <w:t>2</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14.1.0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V2XARC</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(agreed) S2-170375 from S2#118BIS. Confirm Sources!. Revised in parallel session to S2-171351.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171351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171351</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23.285 CR0025R3 (Rel-14, 'F'): Clarify IP routing of V2X service over LTE Uu with PSID, ITS-AID</w:t>
            </w:r>
          </w:p>
        </w:tc>
        <w:tc>
          <w:tcPr>
            <w:tcW w:w="1701" w:type="dxa"/>
          </w:tcPr>
          <w:p w:rsidR="00EF203E" w:rsidRPr="008F6D61" w:rsidRDefault="00EF203E" w:rsidP="00207915">
            <w:pPr>
              <w:pStyle w:val="TAL"/>
              <w:tabs>
                <w:tab w:val="clear" w:pos="284"/>
                <w:tab w:val="clear" w:pos="567"/>
              </w:tabs>
              <w:rPr>
                <w:sz w:val="16"/>
              </w:rPr>
            </w:pPr>
            <w:r w:rsidRPr="008F6D61">
              <w:rPr>
                <w:sz w:val="16"/>
              </w:rPr>
              <w:t>Ericsson?, Qualcomm Incorporated, 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23.285</w:t>
            </w:r>
          </w:p>
        </w:tc>
        <w:tc>
          <w:tcPr>
            <w:tcW w:w="709" w:type="dxa"/>
          </w:tcPr>
          <w:p w:rsidR="00EF203E" w:rsidRPr="008F6D61" w:rsidRDefault="00EF203E" w:rsidP="00207915">
            <w:pPr>
              <w:pStyle w:val="TAL"/>
              <w:tabs>
                <w:tab w:val="clear" w:pos="284"/>
                <w:tab w:val="clear" w:pos="567"/>
              </w:tabs>
              <w:rPr>
                <w:sz w:val="16"/>
              </w:rPr>
            </w:pPr>
            <w:r w:rsidRPr="008F6D61">
              <w:rPr>
                <w:sz w:val="16"/>
              </w:rPr>
              <w:t>0025</w:t>
            </w:r>
          </w:p>
        </w:tc>
        <w:tc>
          <w:tcPr>
            <w:tcW w:w="567" w:type="dxa"/>
          </w:tcPr>
          <w:p w:rsidR="00EF203E" w:rsidRPr="008F6D61" w:rsidRDefault="00EF203E" w:rsidP="00207915">
            <w:pPr>
              <w:pStyle w:val="TAL"/>
              <w:tabs>
                <w:tab w:val="clear" w:pos="284"/>
                <w:tab w:val="clear" w:pos="567"/>
              </w:tabs>
              <w:rPr>
                <w:sz w:val="16"/>
              </w:rPr>
            </w:pPr>
            <w:r w:rsidRPr="008F6D61">
              <w:rPr>
                <w:sz w:val="16"/>
              </w:rPr>
              <w:t>3</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14.1.0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V2XARC</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S2-170910. WITHDRAWN (not provided)</w:t>
            </w:r>
          </w:p>
        </w:tc>
        <w:tc>
          <w:tcPr>
            <w:tcW w:w="1559" w:type="dxa"/>
          </w:tcPr>
          <w:p w:rsidR="00EF203E" w:rsidRPr="008F6D61" w:rsidRDefault="00EF203E" w:rsidP="00207915">
            <w:pPr>
              <w:pStyle w:val="TAL"/>
              <w:tabs>
                <w:tab w:val="clear" w:pos="284"/>
                <w:tab w:val="clear" w:pos="567"/>
              </w:tabs>
              <w:rPr>
                <w:sz w:val="16"/>
              </w:rPr>
            </w:pPr>
            <w:r w:rsidRPr="008F6D61">
              <w:rPr>
                <w:sz w:val="16"/>
              </w:rPr>
              <w:t>Withdrawn</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170764</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SA WG3LI: Reply LS on 'Conclusion on lawful interception in split EPC architecture'</w:t>
            </w:r>
          </w:p>
        </w:tc>
        <w:tc>
          <w:tcPr>
            <w:tcW w:w="1701" w:type="dxa"/>
          </w:tcPr>
          <w:p w:rsidR="00EF203E" w:rsidRPr="008F6D61" w:rsidRDefault="00EF203E" w:rsidP="00207915">
            <w:pPr>
              <w:pStyle w:val="TAL"/>
              <w:tabs>
                <w:tab w:val="clear" w:pos="284"/>
                <w:tab w:val="clear" w:pos="567"/>
              </w:tabs>
              <w:rPr>
                <w:sz w:val="16"/>
              </w:rPr>
            </w:pPr>
            <w:r w:rsidRPr="008F6D61">
              <w:rPr>
                <w:sz w:val="16"/>
              </w:rPr>
              <w:t>SA WG3LI</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LI14, CUPS</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170734</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CT WG4: LS on Priority handling over Sx interface</w:t>
            </w:r>
          </w:p>
        </w:tc>
        <w:tc>
          <w:tcPr>
            <w:tcW w:w="1701" w:type="dxa"/>
          </w:tcPr>
          <w:p w:rsidR="00EF203E" w:rsidRPr="008F6D61" w:rsidRDefault="00EF203E" w:rsidP="00207915">
            <w:pPr>
              <w:pStyle w:val="TAL"/>
              <w:tabs>
                <w:tab w:val="clear" w:pos="284"/>
                <w:tab w:val="clear" w:pos="567"/>
              </w:tabs>
              <w:rPr>
                <w:sz w:val="16"/>
              </w:rPr>
            </w:pPr>
            <w:r w:rsidRPr="008F6D61">
              <w:rPr>
                <w:sz w:val="16"/>
              </w:rPr>
              <w:t>CT WG4</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CUPS-CT</w:t>
            </w:r>
          </w:p>
        </w:tc>
        <w:tc>
          <w:tcPr>
            <w:tcW w:w="1134" w:type="dxa"/>
          </w:tcPr>
          <w:p w:rsidR="00EF203E" w:rsidRPr="008F6D61" w:rsidRDefault="00EF203E" w:rsidP="00207915">
            <w:pPr>
              <w:pStyle w:val="TAL"/>
              <w:tabs>
                <w:tab w:val="clear" w:pos="284"/>
                <w:tab w:val="clear" w:pos="567"/>
              </w:tabs>
              <w:rPr>
                <w:sz w:val="16"/>
              </w:rPr>
            </w:pPr>
            <w:r w:rsidRPr="008F6D61">
              <w:rPr>
                <w:sz w:val="16"/>
              </w:rPr>
              <w:t>Response drafted in S2-171099. Final response in S2-171392</w:t>
            </w:r>
          </w:p>
        </w:tc>
        <w:tc>
          <w:tcPr>
            <w:tcW w:w="1559" w:type="dxa"/>
          </w:tcPr>
          <w:p w:rsidR="00EF203E" w:rsidRPr="008F6D61" w:rsidRDefault="00EF203E" w:rsidP="00207915">
            <w:pPr>
              <w:pStyle w:val="TAL"/>
              <w:tabs>
                <w:tab w:val="clear" w:pos="284"/>
                <w:tab w:val="clear" w:pos="567"/>
              </w:tabs>
              <w:rPr>
                <w:sz w:val="16"/>
              </w:rPr>
            </w:pPr>
            <w:r w:rsidRPr="008F6D61">
              <w:rPr>
                <w:sz w:val="16"/>
              </w:rPr>
              <w:t>Replied to</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171099</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[DRAFT] LS on Priority handling over Sx interface</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Response to S2-170734. Revised in parallel session to S2-171354.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171354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171354</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[DRAFT] LS on Priority handling over Sx interface</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CUPS-CT</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S2-171099. Revised in </w:t>
            </w:r>
            <w:r w:rsidRPr="008F6D61">
              <w:rPr>
                <w:sz w:val="16"/>
              </w:rPr>
              <w:lastRenderedPageBreak/>
              <w:t>parallel session to S2-171392.</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171392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171392</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LS on Priority handling over Sx interface</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CUPS</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S2-171354.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171098</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23.214 CR0030 (Rel-14, 'F'): Correction to priority treatment and detection of downlink data</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23.214</w:t>
            </w:r>
          </w:p>
        </w:tc>
        <w:tc>
          <w:tcPr>
            <w:tcW w:w="709" w:type="dxa"/>
          </w:tcPr>
          <w:p w:rsidR="00EF203E" w:rsidRPr="008F6D61" w:rsidRDefault="00EF203E" w:rsidP="00207915">
            <w:pPr>
              <w:pStyle w:val="TAL"/>
              <w:tabs>
                <w:tab w:val="clear" w:pos="284"/>
                <w:tab w:val="clear" w:pos="567"/>
              </w:tabs>
              <w:rPr>
                <w:sz w:val="16"/>
              </w:rPr>
            </w:pPr>
            <w:r w:rsidRPr="008F6D61">
              <w:rPr>
                <w:sz w:val="16"/>
              </w:rPr>
              <w:t>0030</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14.1.0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CUPS, TEI14</w:t>
            </w:r>
          </w:p>
        </w:tc>
        <w:tc>
          <w:tcPr>
            <w:tcW w:w="1134" w:type="dxa"/>
          </w:tcPr>
          <w:p w:rsidR="00EF203E" w:rsidRPr="008F6D61" w:rsidRDefault="00EF203E" w:rsidP="00207915">
            <w:pPr>
              <w:pStyle w:val="TAL"/>
              <w:tabs>
                <w:tab w:val="clear" w:pos="284"/>
                <w:tab w:val="clear" w:pos="567"/>
              </w:tabs>
              <w:rPr>
                <w:sz w:val="16"/>
              </w:rPr>
            </w:pPr>
            <w:r w:rsidRPr="008F6D61">
              <w:rPr>
                <w:sz w:val="16"/>
              </w:rPr>
              <w:t>Postponed to meeting #120. WITHDRAWN</w:t>
            </w:r>
          </w:p>
        </w:tc>
        <w:tc>
          <w:tcPr>
            <w:tcW w:w="1559" w:type="dxa"/>
          </w:tcPr>
          <w:p w:rsidR="00EF203E" w:rsidRPr="008F6D61" w:rsidRDefault="00EF203E" w:rsidP="00207915">
            <w:pPr>
              <w:pStyle w:val="TAL"/>
              <w:tabs>
                <w:tab w:val="clear" w:pos="284"/>
                <w:tab w:val="clear" w:pos="567"/>
              </w:tabs>
              <w:rPr>
                <w:sz w:val="16"/>
              </w:rPr>
            </w:pPr>
            <w:r w:rsidRPr="008F6D61">
              <w:rPr>
                <w:sz w:val="16"/>
              </w:rPr>
              <w:t>Withdrawn</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171202</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23.214 CR0032 (Rel-14, 'F'): Updates procedures in TS 23.060</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23.214</w:t>
            </w:r>
          </w:p>
        </w:tc>
        <w:tc>
          <w:tcPr>
            <w:tcW w:w="709" w:type="dxa"/>
          </w:tcPr>
          <w:p w:rsidR="00EF203E" w:rsidRPr="008F6D61" w:rsidRDefault="00EF203E" w:rsidP="00207915">
            <w:pPr>
              <w:pStyle w:val="TAL"/>
              <w:tabs>
                <w:tab w:val="clear" w:pos="284"/>
                <w:tab w:val="clear" w:pos="567"/>
              </w:tabs>
              <w:rPr>
                <w:sz w:val="16"/>
              </w:rPr>
            </w:pPr>
            <w:r w:rsidRPr="008F6D61">
              <w:rPr>
                <w:sz w:val="16"/>
              </w:rPr>
              <w:t>0032</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14.1.0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CUPS</w:t>
            </w:r>
          </w:p>
        </w:tc>
        <w:tc>
          <w:tcPr>
            <w:tcW w:w="1134" w:type="dxa"/>
          </w:tcPr>
          <w:p w:rsidR="00EF203E" w:rsidRPr="008F6D61" w:rsidRDefault="00EF203E" w:rsidP="00207915">
            <w:pPr>
              <w:pStyle w:val="TAL"/>
              <w:tabs>
                <w:tab w:val="clear" w:pos="284"/>
                <w:tab w:val="clear" w:pos="567"/>
              </w:tabs>
              <w:rPr>
                <w:sz w:val="16"/>
              </w:rPr>
            </w:pPr>
            <w:r w:rsidRPr="008F6D61">
              <w:rPr>
                <w:sz w:val="16"/>
              </w:rPr>
              <w:t>LATE DOC: Rx 09/02 10:30. Revised in parallel session to S2-171391.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171391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171391</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23.214 CR0032R1 (Rel-14, 'F'): Updates procedures in TS 23.060</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23.214</w:t>
            </w:r>
          </w:p>
        </w:tc>
        <w:tc>
          <w:tcPr>
            <w:tcW w:w="709" w:type="dxa"/>
          </w:tcPr>
          <w:p w:rsidR="00EF203E" w:rsidRPr="008F6D61" w:rsidRDefault="00EF203E" w:rsidP="00207915">
            <w:pPr>
              <w:pStyle w:val="TAL"/>
              <w:tabs>
                <w:tab w:val="clear" w:pos="284"/>
                <w:tab w:val="clear" w:pos="567"/>
              </w:tabs>
              <w:rPr>
                <w:sz w:val="16"/>
              </w:rPr>
            </w:pPr>
            <w:r w:rsidRPr="008F6D61">
              <w:rPr>
                <w:sz w:val="16"/>
              </w:rPr>
              <w:t>0032</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14.1.0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CUPS</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S2-171202.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170921</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CR0262 (Rel-14, 'F'): Background Data Transfer Policy Activation via the SCEF</w:t>
            </w:r>
          </w:p>
        </w:tc>
        <w:tc>
          <w:tcPr>
            <w:tcW w:w="1701" w:type="dxa"/>
          </w:tcPr>
          <w:p w:rsidR="00EF203E" w:rsidRPr="008F6D61" w:rsidRDefault="00EF203E" w:rsidP="00207915">
            <w:pPr>
              <w:pStyle w:val="TAL"/>
              <w:tabs>
                <w:tab w:val="clear" w:pos="284"/>
                <w:tab w:val="clear" w:pos="567"/>
              </w:tabs>
              <w:rPr>
                <w:sz w:val="16"/>
              </w:rPr>
            </w:pPr>
            <w:r w:rsidRPr="008F6D61">
              <w:rPr>
                <w:sz w:val="16"/>
              </w:rPr>
              <w:t>Convida Wireless, ZTE, Oracle</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0262</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AESE, TEI14</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S2-171355.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171355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171355</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CR0262R1 (Rel-14, 'F'): Background Data Transfer Policy Activation via the SCEF</w:t>
            </w:r>
          </w:p>
        </w:tc>
        <w:tc>
          <w:tcPr>
            <w:tcW w:w="1701" w:type="dxa"/>
          </w:tcPr>
          <w:p w:rsidR="00EF203E" w:rsidRPr="008F6D61" w:rsidRDefault="00EF203E" w:rsidP="00207915">
            <w:pPr>
              <w:pStyle w:val="TAL"/>
              <w:tabs>
                <w:tab w:val="clear" w:pos="284"/>
                <w:tab w:val="clear" w:pos="567"/>
              </w:tabs>
              <w:rPr>
                <w:sz w:val="16"/>
              </w:rPr>
            </w:pPr>
            <w:r w:rsidRPr="008F6D61">
              <w:rPr>
                <w:sz w:val="16"/>
              </w:rPr>
              <w:t>Convida Wireless, ZTE, Oracle</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0262</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AESE, TEI14</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S2-170921. Revised to S2-171597.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171597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171597</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CR0262R2 (Rel-14, 'F'): Background Data Transfer Policy Activation via the SCEF</w:t>
            </w:r>
          </w:p>
        </w:tc>
        <w:tc>
          <w:tcPr>
            <w:tcW w:w="1701" w:type="dxa"/>
          </w:tcPr>
          <w:p w:rsidR="00EF203E" w:rsidRPr="008F6D61" w:rsidRDefault="00EF203E" w:rsidP="00207915">
            <w:pPr>
              <w:pStyle w:val="TAL"/>
              <w:tabs>
                <w:tab w:val="clear" w:pos="284"/>
                <w:tab w:val="clear" w:pos="567"/>
              </w:tabs>
              <w:rPr>
                <w:sz w:val="16"/>
              </w:rPr>
            </w:pPr>
            <w:r w:rsidRPr="008F6D61">
              <w:rPr>
                <w:sz w:val="16"/>
              </w:rPr>
              <w:t>Convida Wireless, ZTE, Oracle</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0262</w:t>
            </w:r>
          </w:p>
        </w:tc>
        <w:tc>
          <w:tcPr>
            <w:tcW w:w="567" w:type="dxa"/>
          </w:tcPr>
          <w:p w:rsidR="00EF203E" w:rsidRPr="008F6D61" w:rsidRDefault="00EF203E" w:rsidP="00207915">
            <w:pPr>
              <w:pStyle w:val="TAL"/>
              <w:tabs>
                <w:tab w:val="clear" w:pos="284"/>
                <w:tab w:val="clear" w:pos="567"/>
              </w:tabs>
              <w:rPr>
                <w:sz w:val="16"/>
              </w:rPr>
            </w:pPr>
            <w:r w:rsidRPr="008F6D61">
              <w:rPr>
                <w:sz w:val="16"/>
              </w:rPr>
              <w:t>2</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AESE, TEI14</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S2-171355. This CR was agreed</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170924</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23.682 CR0264 </w:t>
            </w:r>
            <w:r w:rsidRPr="008F6D61">
              <w:rPr>
                <w:sz w:val="16"/>
              </w:rPr>
              <w:lastRenderedPageBreak/>
              <w:t>(Rel-14, 'B'): UE Detach Monitoring Event</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 xml:space="preserve">Convida Wireless, </w:t>
            </w:r>
            <w:r w:rsidRPr="008F6D61">
              <w:rPr>
                <w:sz w:val="16"/>
              </w:rPr>
              <w:lastRenderedPageBreak/>
              <w:t>Oracle</w:t>
            </w:r>
          </w:p>
        </w:tc>
        <w:tc>
          <w:tcPr>
            <w:tcW w:w="851" w:type="dxa"/>
          </w:tcPr>
          <w:p w:rsidR="00EF203E" w:rsidRPr="008F6D61" w:rsidRDefault="00EF203E" w:rsidP="00207915">
            <w:pPr>
              <w:pStyle w:val="TAL"/>
              <w:tabs>
                <w:tab w:val="clear" w:pos="284"/>
                <w:tab w:val="clear" w:pos="567"/>
              </w:tabs>
              <w:rPr>
                <w:sz w:val="16"/>
              </w:rPr>
            </w:pPr>
            <w:r w:rsidRPr="008F6D61">
              <w:rPr>
                <w:sz w:val="16"/>
              </w:rPr>
              <w:lastRenderedPageBreak/>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0264</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w:t>
            </w:r>
            <w:r w:rsidRPr="008F6D61">
              <w:rPr>
                <w:sz w:val="16"/>
              </w:rPr>
              <w:lastRenderedPageBreak/>
              <w:t>14</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MONTE, TEI14</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Revised in </w:t>
            </w:r>
            <w:r w:rsidRPr="008F6D61">
              <w:rPr>
                <w:sz w:val="16"/>
              </w:rPr>
              <w:lastRenderedPageBreak/>
              <w:t>parallel session to S2-171356.</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171356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171356</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CR0264R1 (Rel-14, 'B'): UE Detach Monitoring Event</w:t>
            </w:r>
          </w:p>
        </w:tc>
        <w:tc>
          <w:tcPr>
            <w:tcW w:w="1701" w:type="dxa"/>
          </w:tcPr>
          <w:p w:rsidR="00EF203E" w:rsidRPr="008F6D61" w:rsidRDefault="00EF203E" w:rsidP="00207915">
            <w:pPr>
              <w:pStyle w:val="TAL"/>
              <w:tabs>
                <w:tab w:val="clear" w:pos="284"/>
                <w:tab w:val="clear" w:pos="567"/>
              </w:tabs>
              <w:rPr>
                <w:sz w:val="16"/>
              </w:rPr>
            </w:pPr>
            <w:r w:rsidRPr="008F6D61">
              <w:rPr>
                <w:sz w:val="16"/>
              </w:rPr>
              <w:t>Convida Wireless, Oracle</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0264</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MONTE, TEI14</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S2-170924. Revised to S2-171598.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171598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171598</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CR0264R2 (Rel-14, 'B'): UE Detach Monitoring Event</w:t>
            </w:r>
          </w:p>
        </w:tc>
        <w:tc>
          <w:tcPr>
            <w:tcW w:w="1701" w:type="dxa"/>
          </w:tcPr>
          <w:p w:rsidR="00EF203E" w:rsidRPr="008F6D61" w:rsidRDefault="00EF203E" w:rsidP="00207915">
            <w:pPr>
              <w:pStyle w:val="TAL"/>
              <w:tabs>
                <w:tab w:val="clear" w:pos="284"/>
                <w:tab w:val="clear" w:pos="567"/>
              </w:tabs>
              <w:rPr>
                <w:sz w:val="16"/>
              </w:rPr>
            </w:pPr>
            <w:r w:rsidRPr="008F6D61">
              <w:rPr>
                <w:sz w:val="16"/>
              </w:rPr>
              <w:t>Convida Wireless, Oracle</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0264</w:t>
            </w:r>
          </w:p>
        </w:tc>
        <w:tc>
          <w:tcPr>
            <w:tcW w:w="567" w:type="dxa"/>
          </w:tcPr>
          <w:p w:rsidR="00EF203E" w:rsidRPr="008F6D61" w:rsidRDefault="00EF203E" w:rsidP="00207915">
            <w:pPr>
              <w:pStyle w:val="TAL"/>
              <w:tabs>
                <w:tab w:val="clear" w:pos="284"/>
                <w:tab w:val="clear" w:pos="567"/>
              </w:tabs>
              <w:rPr>
                <w:sz w:val="16"/>
              </w:rPr>
            </w:pPr>
            <w:r w:rsidRPr="008F6D61">
              <w:rPr>
                <w:sz w:val="16"/>
              </w:rPr>
              <w:t>2</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MONTE, TEI14</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S2-171356. WITHDRAWN (not provided)</w:t>
            </w:r>
          </w:p>
        </w:tc>
        <w:tc>
          <w:tcPr>
            <w:tcW w:w="1559" w:type="dxa"/>
          </w:tcPr>
          <w:p w:rsidR="00EF203E" w:rsidRPr="008F6D61" w:rsidRDefault="00EF203E" w:rsidP="00207915">
            <w:pPr>
              <w:pStyle w:val="TAL"/>
              <w:tabs>
                <w:tab w:val="clear" w:pos="284"/>
                <w:tab w:val="clear" w:pos="567"/>
              </w:tabs>
              <w:rPr>
                <w:sz w:val="16"/>
              </w:rPr>
            </w:pPr>
            <w:r w:rsidRPr="008F6D61">
              <w:rPr>
                <w:sz w:val="16"/>
              </w:rPr>
              <w:t>Withdrawn</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170925</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CR0265 (Rel-14, 'B'): UE Detach Monitoring Event</w:t>
            </w:r>
          </w:p>
        </w:tc>
        <w:tc>
          <w:tcPr>
            <w:tcW w:w="1701" w:type="dxa"/>
          </w:tcPr>
          <w:p w:rsidR="00EF203E" w:rsidRPr="008F6D61" w:rsidRDefault="00EF203E" w:rsidP="00207915">
            <w:pPr>
              <w:pStyle w:val="TAL"/>
              <w:tabs>
                <w:tab w:val="clear" w:pos="284"/>
                <w:tab w:val="clear" w:pos="567"/>
              </w:tabs>
              <w:rPr>
                <w:sz w:val="16"/>
              </w:rPr>
            </w:pPr>
            <w:r w:rsidRPr="008F6D61">
              <w:rPr>
                <w:sz w:val="16"/>
              </w:rPr>
              <w:t>Convida Wireless, Oracle</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0265</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MONTE, TEI14</w:t>
            </w:r>
          </w:p>
        </w:tc>
        <w:tc>
          <w:tcPr>
            <w:tcW w:w="1134" w:type="dxa"/>
          </w:tcPr>
          <w:p w:rsidR="00EF203E" w:rsidRPr="008F6D61" w:rsidRDefault="00EF203E" w:rsidP="00207915">
            <w:pPr>
              <w:pStyle w:val="TAL"/>
              <w:tabs>
                <w:tab w:val="clear" w:pos="284"/>
                <w:tab w:val="clear" w:pos="567"/>
              </w:tabs>
              <w:rPr>
                <w:sz w:val="16"/>
              </w:rPr>
            </w:pPr>
            <w:r w:rsidRPr="008F6D61">
              <w:rPr>
                <w:sz w:val="16"/>
              </w:rPr>
              <w:t>Wrong TS requested - CR to 23.401 submitted! 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170926</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CR0266 (Rel-14, 'B'): UE Detach Monitoring Event</w:t>
            </w:r>
          </w:p>
        </w:tc>
        <w:tc>
          <w:tcPr>
            <w:tcW w:w="1701" w:type="dxa"/>
          </w:tcPr>
          <w:p w:rsidR="00EF203E" w:rsidRPr="008F6D61" w:rsidRDefault="00EF203E" w:rsidP="00207915">
            <w:pPr>
              <w:pStyle w:val="TAL"/>
              <w:tabs>
                <w:tab w:val="clear" w:pos="284"/>
                <w:tab w:val="clear" w:pos="567"/>
              </w:tabs>
              <w:rPr>
                <w:sz w:val="16"/>
              </w:rPr>
            </w:pPr>
            <w:r w:rsidRPr="008F6D61">
              <w:rPr>
                <w:sz w:val="16"/>
              </w:rPr>
              <w:t>Convida Wireless, Oracle</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0266</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MONTE, TEI14</w:t>
            </w:r>
          </w:p>
        </w:tc>
        <w:tc>
          <w:tcPr>
            <w:tcW w:w="1134" w:type="dxa"/>
          </w:tcPr>
          <w:p w:rsidR="00EF203E" w:rsidRPr="008F6D61" w:rsidRDefault="00EF203E" w:rsidP="00207915">
            <w:pPr>
              <w:pStyle w:val="TAL"/>
              <w:tabs>
                <w:tab w:val="clear" w:pos="284"/>
                <w:tab w:val="clear" w:pos="567"/>
              </w:tabs>
              <w:rPr>
                <w:sz w:val="16"/>
              </w:rPr>
            </w:pPr>
            <w:r w:rsidRPr="008F6D61">
              <w:rPr>
                <w:sz w:val="16"/>
              </w:rPr>
              <w:t>Wrong TS requested - CR to 23.060 submitted! 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170853</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CT WG3: LS on xMB Interface for TV Services</w:t>
            </w:r>
          </w:p>
        </w:tc>
        <w:tc>
          <w:tcPr>
            <w:tcW w:w="1701" w:type="dxa"/>
          </w:tcPr>
          <w:p w:rsidR="00EF203E" w:rsidRPr="008F6D61" w:rsidRDefault="00EF203E" w:rsidP="00207915">
            <w:pPr>
              <w:pStyle w:val="TAL"/>
              <w:tabs>
                <w:tab w:val="clear" w:pos="284"/>
                <w:tab w:val="clear" w:pos="567"/>
              </w:tabs>
              <w:rPr>
                <w:sz w:val="16"/>
              </w:rPr>
            </w:pPr>
            <w:r w:rsidRPr="008F6D61">
              <w:rPr>
                <w:sz w:val="16"/>
              </w:rPr>
              <w:t>CT WG3</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AE_enTV-CT</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170753</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SA WG4: Reply LS on xMB Interface for TV Services</w:t>
            </w:r>
          </w:p>
        </w:tc>
        <w:tc>
          <w:tcPr>
            <w:tcW w:w="1701" w:type="dxa"/>
          </w:tcPr>
          <w:p w:rsidR="00EF203E" w:rsidRPr="008F6D61" w:rsidRDefault="00EF203E" w:rsidP="00207915">
            <w:pPr>
              <w:pStyle w:val="TAL"/>
              <w:tabs>
                <w:tab w:val="clear" w:pos="284"/>
                <w:tab w:val="clear" w:pos="567"/>
              </w:tabs>
              <w:rPr>
                <w:sz w:val="16"/>
              </w:rPr>
            </w:pPr>
            <w:r w:rsidRPr="008F6D61">
              <w:rPr>
                <w:sz w:val="16"/>
              </w:rPr>
              <w:t>SA WG4</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171335</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SA WG3: Reply LS on external interface for TV services</w:t>
            </w:r>
          </w:p>
        </w:tc>
        <w:tc>
          <w:tcPr>
            <w:tcW w:w="1701" w:type="dxa"/>
          </w:tcPr>
          <w:p w:rsidR="00EF203E" w:rsidRPr="008F6D61" w:rsidRDefault="00EF203E" w:rsidP="00207915">
            <w:pPr>
              <w:pStyle w:val="TAL"/>
              <w:tabs>
                <w:tab w:val="clear" w:pos="284"/>
                <w:tab w:val="clear" w:pos="567"/>
              </w:tabs>
              <w:rPr>
                <w:sz w:val="16"/>
              </w:rPr>
            </w:pPr>
            <w:r w:rsidRPr="008F6D61">
              <w:rPr>
                <w:sz w:val="16"/>
              </w:rPr>
              <w:t>SA WG3</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AE_enTV-MI_MTV</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170713</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CT WG3: LS on the PLMN ID for MBMS services for Receive Only Mode</w:t>
            </w:r>
          </w:p>
        </w:tc>
        <w:tc>
          <w:tcPr>
            <w:tcW w:w="1701" w:type="dxa"/>
          </w:tcPr>
          <w:p w:rsidR="00EF203E" w:rsidRPr="008F6D61" w:rsidRDefault="00EF203E" w:rsidP="00207915">
            <w:pPr>
              <w:pStyle w:val="TAL"/>
              <w:tabs>
                <w:tab w:val="clear" w:pos="284"/>
                <w:tab w:val="clear" w:pos="567"/>
              </w:tabs>
              <w:rPr>
                <w:sz w:val="16"/>
              </w:rPr>
            </w:pPr>
            <w:r w:rsidRPr="008F6D61">
              <w:rPr>
                <w:sz w:val="16"/>
              </w:rPr>
              <w:t>CT WG3</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171341</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SA WG3: LS response on security issues in S3-170013/R2-169115</w:t>
            </w:r>
          </w:p>
        </w:tc>
        <w:tc>
          <w:tcPr>
            <w:tcW w:w="1701" w:type="dxa"/>
          </w:tcPr>
          <w:p w:rsidR="00EF203E" w:rsidRPr="008F6D61" w:rsidRDefault="00EF203E" w:rsidP="00207915">
            <w:pPr>
              <w:pStyle w:val="TAL"/>
              <w:tabs>
                <w:tab w:val="clear" w:pos="284"/>
                <w:tab w:val="clear" w:pos="567"/>
              </w:tabs>
              <w:rPr>
                <w:sz w:val="16"/>
              </w:rPr>
            </w:pPr>
            <w:r w:rsidRPr="008F6D61">
              <w:rPr>
                <w:sz w:val="16"/>
              </w:rPr>
              <w:t>SA WG3</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NB_IOTenh-Core</w:t>
            </w:r>
          </w:p>
        </w:tc>
        <w:tc>
          <w:tcPr>
            <w:tcW w:w="1134" w:type="dxa"/>
          </w:tcPr>
          <w:p w:rsidR="00EF203E" w:rsidRPr="008F6D61" w:rsidRDefault="00EF203E" w:rsidP="00207915">
            <w:pPr>
              <w:pStyle w:val="TAL"/>
              <w:tabs>
                <w:tab w:val="clear" w:pos="284"/>
                <w:tab w:val="clear" w:pos="567"/>
              </w:tabs>
              <w:rPr>
                <w:sz w:val="16"/>
              </w:rPr>
            </w:pPr>
            <w:r w:rsidRPr="008F6D61">
              <w:rPr>
                <w:sz w:val="16"/>
              </w:rPr>
              <w:t>Postponed to meeting #120.</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170704</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SA WG3: Reply LS on I-</w:t>
            </w:r>
            <w:r w:rsidRPr="008F6D61">
              <w:rPr>
                <w:sz w:val="16"/>
              </w:rPr>
              <w:lastRenderedPageBreak/>
              <w:t>WLAN handling and specification withdrawal</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SA WG3</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Rel-13</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Postponed S2-170006 </w:t>
            </w:r>
            <w:r w:rsidRPr="008F6D61">
              <w:rPr>
                <w:sz w:val="16"/>
              </w:rPr>
              <w:lastRenderedPageBreak/>
              <w:t>from S2#119. 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170891</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23.234 CR0176 (Rel-13, 'F'): Updated reference to SA WG2 I-WLAN specifications</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23.234</w:t>
            </w:r>
          </w:p>
        </w:tc>
        <w:tc>
          <w:tcPr>
            <w:tcW w:w="709" w:type="dxa"/>
          </w:tcPr>
          <w:p w:rsidR="00EF203E" w:rsidRPr="008F6D61" w:rsidRDefault="00EF203E" w:rsidP="00207915">
            <w:pPr>
              <w:pStyle w:val="TAL"/>
              <w:tabs>
                <w:tab w:val="clear" w:pos="284"/>
                <w:tab w:val="clear" w:pos="567"/>
              </w:tabs>
              <w:rPr>
                <w:sz w:val="16"/>
              </w:rPr>
            </w:pPr>
            <w:r w:rsidRPr="008F6D61">
              <w:rPr>
                <w:sz w:val="16"/>
              </w:rPr>
              <w:t>0176</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13.0.0</w:t>
            </w:r>
          </w:p>
        </w:tc>
        <w:tc>
          <w:tcPr>
            <w:tcW w:w="567" w:type="dxa"/>
          </w:tcPr>
          <w:p w:rsidR="00EF203E" w:rsidRPr="008F6D61" w:rsidRDefault="00EF203E" w:rsidP="00207915">
            <w:pPr>
              <w:pStyle w:val="TAL"/>
              <w:tabs>
                <w:tab w:val="clear" w:pos="284"/>
                <w:tab w:val="clear" w:pos="567"/>
              </w:tabs>
              <w:rPr>
                <w:sz w:val="16"/>
              </w:rPr>
            </w:pPr>
            <w:r w:rsidRPr="008F6D61">
              <w:rPr>
                <w:sz w:val="16"/>
              </w:rPr>
              <w:t>Rel-13</w:t>
            </w:r>
          </w:p>
        </w:tc>
        <w:tc>
          <w:tcPr>
            <w:tcW w:w="1701" w:type="dxa"/>
          </w:tcPr>
          <w:p w:rsidR="00EF203E" w:rsidRPr="008F6D61" w:rsidRDefault="00EF203E" w:rsidP="00207915">
            <w:pPr>
              <w:pStyle w:val="TAL"/>
              <w:tabs>
                <w:tab w:val="clear" w:pos="284"/>
                <w:tab w:val="clear" w:pos="567"/>
              </w:tabs>
              <w:rPr>
                <w:sz w:val="16"/>
              </w:rPr>
            </w:pPr>
            <w:r w:rsidRPr="008F6D61">
              <w:rPr>
                <w:sz w:val="16"/>
              </w:rPr>
              <w:t>WLAN2</w:t>
            </w:r>
          </w:p>
        </w:tc>
        <w:tc>
          <w:tcPr>
            <w:tcW w:w="1134" w:type="dxa"/>
          </w:tcPr>
          <w:p w:rsidR="00EF203E" w:rsidRPr="008F6D61" w:rsidRDefault="00EF203E" w:rsidP="00207915">
            <w:pPr>
              <w:pStyle w:val="TAL"/>
              <w:tabs>
                <w:tab w:val="clear" w:pos="284"/>
                <w:tab w:val="clear" w:pos="567"/>
              </w:tabs>
              <w:rPr>
                <w:sz w:val="16"/>
              </w:rPr>
            </w:pPr>
            <w:r w:rsidRPr="008F6D61">
              <w:rPr>
                <w:sz w:val="16"/>
              </w:rPr>
              <w:t>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170728</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CT WG1: LS on unauthenticated emergency session over Trusted WLAN</w:t>
            </w:r>
          </w:p>
        </w:tc>
        <w:tc>
          <w:tcPr>
            <w:tcW w:w="1701" w:type="dxa"/>
          </w:tcPr>
          <w:p w:rsidR="00EF203E" w:rsidRPr="008F6D61" w:rsidRDefault="00EF203E" w:rsidP="00207915">
            <w:pPr>
              <w:pStyle w:val="TAL"/>
              <w:tabs>
                <w:tab w:val="clear" w:pos="284"/>
                <w:tab w:val="clear" w:pos="567"/>
              </w:tabs>
              <w:rPr>
                <w:sz w:val="16"/>
              </w:rPr>
            </w:pPr>
            <w:r w:rsidRPr="008F6D61">
              <w:rPr>
                <w:sz w:val="16"/>
              </w:rPr>
              <w:t>CT WG1</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SEW2-CT</w:t>
            </w:r>
          </w:p>
        </w:tc>
        <w:tc>
          <w:tcPr>
            <w:tcW w:w="1134" w:type="dxa"/>
          </w:tcPr>
          <w:p w:rsidR="00EF203E" w:rsidRPr="008F6D61" w:rsidRDefault="00EF203E" w:rsidP="00207915">
            <w:pPr>
              <w:pStyle w:val="TAL"/>
              <w:tabs>
                <w:tab w:val="clear" w:pos="284"/>
                <w:tab w:val="clear" w:pos="567"/>
              </w:tabs>
              <w:rPr>
                <w:sz w:val="16"/>
              </w:rPr>
            </w:pPr>
            <w:r w:rsidRPr="008F6D61">
              <w:rPr>
                <w:sz w:val="16"/>
              </w:rPr>
              <w:t>Response drafted in S2-171235 (withdrawn). Postponed to meeting #120</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171235</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[DRAFT] Reply LS on unauthenticated emergency session over Trusted WLAN</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SEW2-CT</w:t>
            </w:r>
          </w:p>
        </w:tc>
        <w:tc>
          <w:tcPr>
            <w:tcW w:w="1134" w:type="dxa"/>
          </w:tcPr>
          <w:p w:rsidR="00EF203E" w:rsidRPr="008F6D61" w:rsidRDefault="00EF203E" w:rsidP="00207915">
            <w:pPr>
              <w:pStyle w:val="TAL"/>
              <w:tabs>
                <w:tab w:val="clear" w:pos="284"/>
                <w:tab w:val="clear" w:pos="567"/>
              </w:tabs>
              <w:rPr>
                <w:sz w:val="16"/>
              </w:rPr>
            </w:pPr>
            <w:r w:rsidRPr="008F6D61">
              <w:rPr>
                <w:sz w:val="16"/>
              </w:rPr>
              <w:t>Response to S2-170728. WITHDRAWN (not provided)</w:t>
            </w:r>
          </w:p>
        </w:tc>
        <w:tc>
          <w:tcPr>
            <w:tcW w:w="1559" w:type="dxa"/>
          </w:tcPr>
          <w:p w:rsidR="00EF203E" w:rsidRPr="008F6D61" w:rsidRDefault="00EF203E" w:rsidP="00207915">
            <w:pPr>
              <w:pStyle w:val="TAL"/>
              <w:tabs>
                <w:tab w:val="clear" w:pos="284"/>
                <w:tab w:val="clear" w:pos="567"/>
              </w:tabs>
              <w:rPr>
                <w:sz w:val="16"/>
              </w:rPr>
            </w:pPr>
            <w:r w:rsidRPr="008F6D61">
              <w:rPr>
                <w:sz w:val="16"/>
              </w:rPr>
              <w:t>Withdrawn</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171340</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SA WG3: Reply-LS on unauthenticated emergency session over Trusted WLAN</w:t>
            </w:r>
          </w:p>
        </w:tc>
        <w:tc>
          <w:tcPr>
            <w:tcW w:w="1701" w:type="dxa"/>
          </w:tcPr>
          <w:p w:rsidR="00EF203E" w:rsidRPr="008F6D61" w:rsidRDefault="00EF203E" w:rsidP="00207915">
            <w:pPr>
              <w:pStyle w:val="TAL"/>
              <w:tabs>
                <w:tab w:val="clear" w:pos="284"/>
                <w:tab w:val="clear" w:pos="567"/>
              </w:tabs>
              <w:rPr>
                <w:sz w:val="16"/>
              </w:rPr>
            </w:pPr>
            <w:r w:rsidRPr="008F6D61">
              <w:rPr>
                <w:sz w:val="16"/>
              </w:rPr>
              <w:t>SA WG3</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SEW2-CT</w:t>
            </w:r>
          </w:p>
        </w:tc>
        <w:tc>
          <w:tcPr>
            <w:tcW w:w="1134" w:type="dxa"/>
          </w:tcPr>
          <w:p w:rsidR="00EF203E" w:rsidRPr="008F6D61" w:rsidRDefault="00EF203E" w:rsidP="00207915">
            <w:pPr>
              <w:pStyle w:val="TAL"/>
              <w:tabs>
                <w:tab w:val="clear" w:pos="284"/>
                <w:tab w:val="clear" w:pos="567"/>
              </w:tabs>
              <w:rPr>
                <w:sz w:val="16"/>
              </w:rPr>
            </w:pPr>
            <w:r w:rsidRPr="008F6D61">
              <w:rPr>
                <w:sz w:val="16"/>
              </w:rPr>
              <w:t>Postponed to meeting #120</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170729</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CT WG1 Meeting 101bis: LS on security of information provided via ANQP or DNS</w:t>
            </w:r>
          </w:p>
        </w:tc>
        <w:tc>
          <w:tcPr>
            <w:tcW w:w="1701" w:type="dxa"/>
          </w:tcPr>
          <w:p w:rsidR="00EF203E" w:rsidRPr="008F6D61" w:rsidRDefault="00EF203E" w:rsidP="00207915">
            <w:pPr>
              <w:pStyle w:val="TAL"/>
              <w:tabs>
                <w:tab w:val="clear" w:pos="284"/>
                <w:tab w:val="clear" w:pos="567"/>
              </w:tabs>
              <w:rPr>
                <w:sz w:val="16"/>
              </w:rPr>
            </w:pPr>
            <w:r w:rsidRPr="008F6D61">
              <w:rPr>
                <w:sz w:val="16"/>
              </w:rPr>
              <w:t>CT WG1 Meeting 101bis</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171337</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SA WG3: Response LS to S3-170084 (C1-170512) LS on security of information provided via ANQP or DNS</w:t>
            </w:r>
          </w:p>
        </w:tc>
        <w:tc>
          <w:tcPr>
            <w:tcW w:w="1701" w:type="dxa"/>
          </w:tcPr>
          <w:p w:rsidR="00EF203E" w:rsidRPr="008F6D61" w:rsidRDefault="00EF203E" w:rsidP="00207915">
            <w:pPr>
              <w:pStyle w:val="TAL"/>
              <w:tabs>
                <w:tab w:val="clear" w:pos="284"/>
                <w:tab w:val="clear" w:pos="567"/>
              </w:tabs>
              <w:rPr>
                <w:sz w:val="16"/>
              </w:rPr>
            </w:pPr>
            <w:r w:rsidRPr="008F6D61">
              <w:rPr>
                <w:sz w:val="16"/>
              </w:rPr>
              <w:t>SA WG3</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Postponed to meeting #120</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170730</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LS from CT WG1 Meeting 101bis: LS on applicability of WLAN emergency </w:t>
            </w:r>
            <w:r w:rsidRPr="008F6D61">
              <w:rPr>
                <w:sz w:val="16"/>
              </w:rPr>
              <w:lastRenderedPageBreak/>
              <w:t>numbers on 3GPP access</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CT WG1 Meeting 101bis</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Response drafted in S2-171186. Postponed to meeting </w:t>
            </w:r>
            <w:r w:rsidRPr="008F6D61">
              <w:rPr>
                <w:sz w:val="16"/>
              </w:rPr>
              <w:lastRenderedPageBreak/>
              <w:t>#120</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171186</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[DRAFT] Response LS on applicability of WLAN emergency numbers on 3GPP access</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Response to S2-170730. Postponed to meeting #120.</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170750</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23.402 CR2968 (Rel-14, 'F'): Alignment of emergency procedures</w:t>
            </w:r>
          </w:p>
        </w:tc>
        <w:tc>
          <w:tcPr>
            <w:tcW w:w="1701" w:type="dxa"/>
          </w:tcPr>
          <w:p w:rsidR="00EF203E" w:rsidRPr="008F6D61" w:rsidRDefault="00EF203E" w:rsidP="00207915">
            <w:pPr>
              <w:pStyle w:val="TAL"/>
              <w:tabs>
                <w:tab w:val="clear" w:pos="284"/>
                <w:tab w:val="clear" w:pos="567"/>
              </w:tabs>
              <w:rPr>
                <w:sz w:val="16"/>
              </w:rPr>
            </w:pPr>
            <w:r w:rsidRPr="008F6D61">
              <w:rPr>
                <w:sz w:val="16"/>
              </w:rPr>
              <w:t>BlackBerry UK Limited</w:t>
            </w:r>
          </w:p>
        </w:tc>
        <w:tc>
          <w:tcPr>
            <w:tcW w:w="851" w:type="dxa"/>
          </w:tcPr>
          <w:p w:rsidR="00EF203E" w:rsidRPr="008F6D61" w:rsidRDefault="00EF203E" w:rsidP="00207915">
            <w:pPr>
              <w:pStyle w:val="TAL"/>
              <w:tabs>
                <w:tab w:val="clear" w:pos="284"/>
                <w:tab w:val="clear" w:pos="567"/>
              </w:tabs>
              <w:rPr>
                <w:sz w:val="16"/>
              </w:rPr>
            </w:pPr>
            <w:r w:rsidRPr="008F6D61">
              <w:rPr>
                <w:sz w:val="16"/>
              </w:rPr>
              <w:t>23.402</w:t>
            </w:r>
          </w:p>
        </w:tc>
        <w:tc>
          <w:tcPr>
            <w:tcW w:w="709" w:type="dxa"/>
          </w:tcPr>
          <w:p w:rsidR="00EF203E" w:rsidRPr="008F6D61" w:rsidRDefault="00EF203E" w:rsidP="00207915">
            <w:pPr>
              <w:pStyle w:val="TAL"/>
              <w:tabs>
                <w:tab w:val="clear" w:pos="284"/>
                <w:tab w:val="clear" w:pos="567"/>
              </w:tabs>
              <w:rPr>
                <w:sz w:val="16"/>
              </w:rPr>
            </w:pPr>
            <w:r w:rsidRPr="008F6D61">
              <w:rPr>
                <w:sz w:val="16"/>
              </w:rPr>
              <w:t>2968</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SEW2</w:t>
            </w:r>
          </w:p>
        </w:tc>
        <w:tc>
          <w:tcPr>
            <w:tcW w:w="1134" w:type="dxa"/>
          </w:tcPr>
          <w:p w:rsidR="00EF203E" w:rsidRPr="008F6D61" w:rsidRDefault="00EF203E" w:rsidP="00207915">
            <w:pPr>
              <w:pStyle w:val="TAL"/>
              <w:tabs>
                <w:tab w:val="clear" w:pos="284"/>
                <w:tab w:val="clear" w:pos="567"/>
              </w:tabs>
              <w:rPr>
                <w:sz w:val="16"/>
              </w:rPr>
            </w:pPr>
            <w:r w:rsidRPr="008F6D61">
              <w:rPr>
                <w:sz w:val="16"/>
              </w:rPr>
              <w:t>Agreed in parallel session Block approved. Wrong TS requested for this CR. Revised to S2-171624.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171624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171624</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23.167 CR0315 (Rel-14, 'F'): Alignment of emergency procedures</w:t>
            </w:r>
          </w:p>
        </w:tc>
        <w:tc>
          <w:tcPr>
            <w:tcW w:w="1701" w:type="dxa"/>
          </w:tcPr>
          <w:p w:rsidR="00EF203E" w:rsidRPr="008F6D61" w:rsidRDefault="00EF203E" w:rsidP="00207915">
            <w:pPr>
              <w:pStyle w:val="TAL"/>
              <w:tabs>
                <w:tab w:val="clear" w:pos="284"/>
                <w:tab w:val="clear" w:pos="567"/>
              </w:tabs>
              <w:rPr>
                <w:sz w:val="16"/>
              </w:rPr>
            </w:pPr>
            <w:r w:rsidRPr="008F6D61">
              <w:rPr>
                <w:sz w:val="16"/>
              </w:rPr>
              <w:t>BlackBerry UK Limited</w:t>
            </w:r>
          </w:p>
        </w:tc>
        <w:tc>
          <w:tcPr>
            <w:tcW w:w="851" w:type="dxa"/>
          </w:tcPr>
          <w:p w:rsidR="00EF203E" w:rsidRPr="008F6D61" w:rsidRDefault="00EF203E" w:rsidP="00207915">
            <w:pPr>
              <w:pStyle w:val="TAL"/>
              <w:tabs>
                <w:tab w:val="clear" w:pos="284"/>
                <w:tab w:val="clear" w:pos="567"/>
              </w:tabs>
              <w:rPr>
                <w:sz w:val="16"/>
              </w:rPr>
            </w:pPr>
            <w:r w:rsidRPr="008F6D61">
              <w:rPr>
                <w:sz w:val="16"/>
              </w:rPr>
              <w:t>23.167</w:t>
            </w:r>
          </w:p>
        </w:tc>
        <w:tc>
          <w:tcPr>
            <w:tcW w:w="709" w:type="dxa"/>
          </w:tcPr>
          <w:p w:rsidR="00EF203E" w:rsidRPr="008F6D61" w:rsidRDefault="00EF203E" w:rsidP="00207915">
            <w:pPr>
              <w:pStyle w:val="TAL"/>
              <w:tabs>
                <w:tab w:val="clear" w:pos="284"/>
                <w:tab w:val="clear" w:pos="567"/>
              </w:tabs>
              <w:rPr>
                <w:sz w:val="16"/>
              </w:rPr>
            </w:pPr>
            <w:r w:rsidRPr="008F6D61">
              <w:rPr>
                <w:sz w:val="16"/>
              </w:rPr>
              <w:t>0315</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SEW2</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block approved S2-170750, due to wrong TS number used in TD request.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171100</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23.402 CR2969 (Rel-14, 'F'): Conditions for issuing emergency session via WLAN</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23.402</w:t>
            </w:r>
          </w:p>
        </w:tc>
        <w:tc>
          <w:tcPr>
            <w:tcW w:w="709" w:type="dxa"/>
          </w:tcPr>
          <w:p w:rsidR="00EF203E" w:rsidRPr="008F6D61" w:rsidRDefault="00EF203E" w:rsidP="00207915">
            <w:pPr>
              <w:pStyle w:val="TAL"/>
              <w:tabs>
                <w:tab w:val="clear" w:pos="284"/>
                <w:tab w:val="clear" w:pos="567"/>
              </w:tabs>
              <w:rPr>
                <w:sz w:val="16"/>
              </w:rPr>
            </w:pPr>
            <w:r w:rsidRPr="008F6D61">
              <w:rPr>
                <w:sz w:val="16"/>
              </w:rPr>
              <w:t>2969</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SEW2, TEI14</w:t>
            </w:r>
          </w:p>
        </w:tc>
        <w:tc>
          <w:tcPr>
            <w:tcW w:w="1134" w:type="dxa"/>
          </w:tcPr>
          <w:p w:rsidR="00EF203E" w:rsidRPr="008F6D61" w:rsidRDefault="00EF203E" w:rsidP="00207915">
            <w:pPr>
              <w:pStyle w:val="TAL"/>
              <w:tabs>
                <w:tab w:val="clear" w:pos="284"/>
                <w:tab w:val="clear" w:pos="567"/>
              </w:tabs>
              <w:rPr>
                <w:sz w:val="16"/>
              </w:rPr>
            </w:pPr>
            <w:r w:rsidRPr="008F6D61">
              <w:rPr>
                <w:sz w:val="16"/>
              </w:rPr>
              <w:t>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170709</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SA WG3: LS on SeDoC related authentication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SA WG3</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Postponed S2-170029 from S2#119. Response drafted in S2-171115. Final response in S2-171615.</w:t>
            </w:r>
          </w:p>
        </w:tc>
        <w:tc>
          <w:tcPr>
            <w:tcW w:w="1559" w:type="dxa"/>
          </w:tcPr>
          <w:p w:rsidR="00EF203E" w:rsidRPr="008F6D61" w:rsidRDefault="00EF203E" w:rsidP="00207915">
            <w:pPr>
              <w:pStyle w:val="TAL"/>
              <w:tabs>
                <w:tab w:val="clear" w:pos="284"/>
                <w:tab w:val="clear" w:pos="567"/>
              </w:tabs>
              <w:rPr>
                <w:sz w:val="16"/>
              </w:rPr>
            </w:pPr>
            <w:r w:rsidRPr="008F6D61">
              <w:rPr>
                <w:sz w:val="16"/>
              </w:rPr>
              <w:t>Replied to</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171115</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[DRAFT] Reply LS on SeDoC related authentication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NEC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Response to S2-170709. Revised in parallel session to S2-171239.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171239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171239</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[DRAFT] Reply LS on SeDoC related authentication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NEC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S2-171115. Revised in parallel session to S2-171244.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171244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171244</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[DRAFT] Reply LS on SeDoC related authentication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NEC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S2-171239. Revised to S2-171615.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171615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171615</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Reply LS on SeDoC related authentication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S2-171244.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170710</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SA WG5: LS reply to LS on Informing charging system about 3GPP PS Data off status</w:t>
            </w:r>
          </w:p>
        </w:tc>
        <w:tc>
          <w:tcPr>
            <w:tcW w:w="1701" w:type="dxa"/>
          </w:tcPr>
          <w:p w:rsidR="00EF203E" w:rsidRPr="008F6D61" w:rsidRDefault="00EF203E" w:rsidP="00207915">
            <w:pPr>
              <w:pStyle w:val="TAL"/>
              <w:tabs>
                <w:tab w:val="clear" w:pos="284"/>
                <w:tab w:val="clear" w:pos="567"/>
              </w:tabs>
              <w:rPr>
                <w:sz w:val="16"/>
              </w:rPr>
            </w:pPr>
            <w:r w:rsidRPr="008F6D61">
              <w:rPr>
                <w:sz w:val="16"/>
              </w:rPr>
              <w:t>SA WG5</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Postponed S2-170032 from S2#119. 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170705</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CT WG6: Bearer Independent Protocol in the list of PS Data Off Exempt Services</w:t>
            </w:r>
          </w:p>
        </w:tc>
        <w:tc>
          <w:tcPr>
            <w:tcW w:w="1701" w:type="dxa"/>
          </w:tcPr>
          <w:p w:rsidR="00EF203E" w:rsidRPr="008F6D61" w:rsidRDefault="00EF203E" w:rsidP="00207915">
            <w:pPr>
              <w:pStyle w:val="TAL"/>
              <w:tabs>
                <w:tab w:val="clear" w:pos="284"/>
                <w:tab w:val="clear" w:pos="567"/>
              </w:tabs>
              <w:rPr>
                <w:sz w:val="16"/>
              </w:rPr>
            </w:pPr>
            <w:r w:rsidRPr="008F6D61">
              <w:rPr>
                <w:sz w:val="16"/>
              </w:rPr>
              <w:t>CT WG6</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Postponed S2-170017 from S2#119. 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171208</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SA WG1: Reply LS on Bearer Independent Protocol in the list of PS Data Off Exempt Services</w:t>
            </w:r>
          </w:p>
        </w:tc>
        <w:tc>
          <w:tcPr>
            <w:tcW w:w="1701" w:type="dxa"/>
          </w:tcPr>
          <w:p w:rsidR="00EF203E" w:rsidRPr="008F6D61" w:rsidRDefault="00EF203E" w:rsidP="00207915">
            <w:pPr>
              <w:pStyle w:val="TAL"/>
              <w:tabs>
                <w:tab w:val="clear" w:pos="284"/>
                <w:tab w:val="clear" w:pos="567"/>
              </w:tabs>
              <w:rPr>
                <w:sz w:val="16"/>
              </w:rPr>
            </w:pPr>
            <w:r w:rsidRPr="008F6D61">
              <w:rPr>
                <w:sz w:val="16"/>
              </w:rPr>
              <w:t>SA WG1</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PS_DATA_OFF</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170732</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CT WG1: LS on indicating DRVCC access transfer to network</w:t>
            </w:r>
          </w:p>
        </w:tc>
        <w:tc>
          <w:tcPr>
            <w:tcW w:w="1701" w:type="dxa"/>
          </w:tcPr>
          <w:p w:rsidR="00EF203E" w:rsidRPr="008F6D61" w:rsidRDefault="00EF203E" w:rsidP="00207915">
            <w:pPr>
              <w:pStyle w:val="TAL"/>
              <w:tabs>
                <w:tab w:val="clear" w:pos="284"/>
                <w:tab w:val="clear" w:pos="567"/>
              </w:tabs>
              <w:rPr>
                <w:sz w:val="16"/>
              </w:rPr>
            </w:pPr>
            <w:r w:rsidRPr="008F6D61">
              <w:rPr>
                <w:sz w:val="16"/>
              </w:rPr>
              <w:t>CT WG1</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TEI14</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170790</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[DRAFT] Reply LS on solution for providing a DRVCC access transfer indicator to network</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TEI14</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Reply to S2-166316 from S2#118, also replied to in S2-166833 at S2#118. Revised in parallel session to </w:t>
            </w:r>
            <w:r w:rsidRPr="008F6D61">
              <w:rPr>
                <w:sz w:val="16"/>
              </w:rPr>
              <w:lastRenderedPageBreak/>
              <w:t>S2-171242.</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171242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171242</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Reply LS on solution for providing a DRVCC access transfer to network</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TEI14</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S2-170790.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170752</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SA WG4: Reply LS on RAN-Assisted Codec Adaptation</w:t>
            </w:r>
          </w:p>
        </w:tc>
        <w:tc>
          <w:tcPr>
            <w:tcW w:w="1701" w:type="dxa"/>
          </w:tcPr>
          <w:p w:rsidR="00EF203E" w:rsidRPr="008F6D61" w:rsidRDefault="00EF203E" w:rsidP="00207915">
            <w:pPr>
              <w:pStyle w:val="TAL"/>
              <w:tabs>
                <w:tab w:val="clear" w:pos="284"/>
                <w:tab w:val="clear" w:pos="567"/>
              </w:tabs>
              <w:rPr>
                <w:sz w:val="16"/>
              </w:rPr>
            </w:pPr>
            <w:r w:rsidRPr="008F6D61">
              <w:rPr>
                <w:sz w:val="16"/>
              </w:rPr>
              <w:t>SA WG4</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170761</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SA WG4: LS on Generic Test Profile for VoLTE/VoWIFI Terminal Audio Measurements</w:t>
            </w:r>
          </w:p>
        </w:tc>
        <w:tc>
          <w:tcPr>
            <w:tcW w:w="1701" w:type="dxa"/>
          </w:tcPr>
          <w:p w:rsidR="00EF203E" w:rsidRPr="008F6D61" w:rsidRDefault="00EF203E" w:rsidP="00207915">
            <w:pPr>
              <w:pStyle w:val="TAL"/>
              <w:tabs>
                <w:tab w:val="clear" w:pos="284"/>
                <w:tab w:val="clear" w:pos="567"/>
              </w:tabs>
              <w:rPr>
                <w:sz w:val="16"/>
              </w:rPr>
            </w:pPr>
            <w:r w:rsidRPr="008F6D61">
              <w:rPr>
                <w:sz w:val="16"/>
              </w:rPr>
              <w:t>SA WG4</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170706</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RAN WG2: Reply LS to SA WG4 on RAN-Assisted Codec Rate Adaptation</w:t>
            </w:r>
          </w:p>
        </w:tc>
        <w:tc>
          <w:tcPr>
            <w:tcW w:w="1701" w:type="dxa"/>
          </w:tcPr>
          <w:p w:rsidR="00EF203E" w:rsidRPr="008F6D61" w:rsidRDefault="00EF203E" w:rsidP="00207915">
            <w:pPr>
              <w:pStyle w:val="TAL"/>
              <w:tabs>
                <w:tab w:val="clear" w:pos="284"/>
                <w:tab w:val="clear" w:pos="567"/>
              </w:tabs>
              <w:rPr>
                <w:sz w:val="16"/>
              </w:rPr>
            </w:pPr>
            <w:r w:rsidRPr="008F6D61">
              <w:rPr>
                <w:sz w:val="16"/>
              </w:rPr>
              <w:t>RAN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Postponed S2-170023 from S2#119. 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170707</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RAN WG3: LS on support of redirection for VoLTE</w:t>
            </w:r>
          </w:p>
        </w:tc>
        <w:tc>
          <w:tcPr>
            <w:tcW w:w="1701" w:type="dxa"/>
          </w:tcPr>
          <w:p w:rsidR="00EF203E" w:rsidRPr="008F6D61" w:rsidRDefault="00EF203E" w:rsidP="00207915">
            <w:pPr>
              <w:pStyle w:val="TAL"/>
              <w:tabs>
                <w:tab w:val="clear" w:pos="284"/>
                <w:tab w:val="clear" w:pos="567"/>
              </w:tabs>
              <w:rPr>
                <w:sz w:val="16"/>
              </w:rPr>
            </w:pPr>
            <w:r w:rsidRPr="008F6D61">
              <w:rPr>
                <w:sz w:val="16"/>
              </w:rPr>
              <w:t>RAN WG3</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Postponed S2-170026 from S2#119. Postponed to meeting #120.</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170780</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23.228 CR1169 (Rel-14, 'F'): 3GPP Data Off IMS Status Reporting Correction</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23.228</w:t>
            </w:r>
          </w:p>
        </w:tc>
        <w:tc>
          <w:tcPr>
            <w:tcW w:w="709" w:type="dxa"/>
          </w:tcPr>
          <w:p w:rsidR="00EF203E" w:rsidRPr="008F6D61" w:rsidRDefault="00EF203E" w:rsidP="00207915">
            <w:pPr>
              <w:pStyle w:val="TAL"/>
              <w:tabs>
                <w:tab w:val="clear" w:pos="284"/>
                <w:tab w:val="clear" w:pos="567"/>
              </w:tabs>
              <w:rPr>
                <w:sz w:val="16"/>
              </w:rPr>
            </w:pPr>
            <w:r w:rsidRPr="008F6D61">
              <w:rPr>
                <w:sz w:val="16"/>
              </w:rPr>
              <w:t>1169</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FS_PS_DATA_OFF</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S2-171236.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171236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171236</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23.228 CR1169R1 (Rel-14, 'F'): 3GPP Data Off IMS Status Reporting Correction</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23.228</w:t>
            </w:r>
          </w:p>
        </w:tc>
        <w:tc>
          <w:tcPr>
            <w:tcW w:w="709" w:type="dxa"/>
          </w:tcPr>
          <w:p w:rsidR="00EF203E" w:rsidRPr="008F6D61" w:rsidRDefault="00EF203E" w:rsidP="00207915">
            <w:pPr>
              <w:pStyle w:val="TAL"/>
              <w:tabs>
                <w:tab w:val="clear" w:pos="284"/>
                <w:tab w:val="clear" w:pos="567"/>
              </w:tabs>
              <w:rPr>
                <w:sz w:val="16"/>
              </w:rPr>
            </w:pPr>
            <w:r w:rsidRPr="008F6D61">
              <w:rPr>
                <w:sz w:val="16"/>
              </w:rPr>
              <w:t>1169</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FS_PS_DATA_OFF</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S2-170780.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170783</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23.228 CR1170 (Rel-14, 'F'): Alignment with CT WG3 for support for subscription to </w:t>
            </w:r>
            <w:r w:rsidRPr="008F6D61">
              <w:rPr>
                <w:sz w:val="16"/>
              </w:rPr>
              <w:lastRenderedPageBreak/>
              <w:t>changes to IP-CAN by P-CSCF at IMS session setup.</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23.228</w:t>
            </w:r>
          </w:p>
        </w:tc>
        <w:tc>
          <w:tcPr>
            <w:tcW w:w="709" w:type="dxa"/>
          </w:tcPr>
          <w:p w:rsidR="00EF203E" w:rsidRPr="008F6D61" w:rsidRDefault="00EF203E" w:rsidP="00207915">
            <w:pPr>
              <w:pStyle w:val="TAL"/>
              <w:tabs>
                <w:tab w:val="clear" w:pos="284"/>
                <w:tab w:val="clear" w:pos="567"/>
              </w:tabs>
              <w:rPr>
                <w:sz w:val="16"/>
              </w:rPr>
            </w:pPr>
            <w:r w:rsidRPr="008F6D61">
              <w:rPr>
                <w:sz w:val="16"/>
              </w:rPr>
              <w:t>1170</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TEI14</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S2-171237.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171237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171237</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23.228 CR1170R1 (Rel-14, 'F'): Alignment with CT WG3 for support for subscription to changes to IP-CAN by P-CSCF at IMS session setup.</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23.228</w:t>
            </w:r>
          </w:p>
        </w:tc>
        <w:tc>
          <w:tcPr>
            <w:tcW w:w="709" w:type="dxa"/>
          </w:tcPr>
          <w:p w:rsidR="00EF203E" w:rsidRPr="008F6D61" w:rsidRDefault="00EF203E" w:rsidP="00207915">
            <w:pPr>
              <w:pStyle w:val="TAL"/>
              <w:tabs>
                <w:tab w:val="clear" w:pos="284"/>
                <w:tab w:val="clear" w:pos="567"/>
              </w:tabs>
              <w:rPr>
                <w:sz w:val="16"/>
              </w:rPr>
            </w:pPr>
            <w:r w:rsidRPr="008F6D61">
              <w:rPr>
                <w:sz w:val="16"/>
              </w:rPr>
              <w:t>1170</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TEI14</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S2-170783. Revised in parallel session to S2-171287.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171287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171287</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23.228 CR1170R2 (Rel-14, 'F'): Alignment with CT WG3 for support for subscription to changes to IP-CAN by P-CSCF at IMS session setup.</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23.228</w:t>
            </w:r>
          </w:p>
        </w:tc>
        <w:tc>
          <w:tcPr>
            <w:tcW w:w="709" w:type="dxa"/>
          </w:tcPr>
          <w:p w:rsidR="00EF203E" w:rsidRPr="008F6D61" w:rsidRDefault="00EF203E" w:rsidP="00207915">
            <w:pPr>
              <w:pStyle w:val="TAL"/>
              <w:tabs>
                <w:tab w:val="clear" w:pos="284"/>
                <w:tab w:val="clear" w:pos="567"/>
              </w:tabs>
              <w:rPr>
                <w:sz w:val="16"/>
              </w:rPr>
            </w:pPr>
            <w:r w:rsidRPr="008F6D61">
              <w:rPr>
                <w:sz w:val="16"/>
              </w:rPr>
              <w:t>1170</w:t>
            </w:r>
          </w:p>
        </w:tc>
        <w:tc>
          <w:tcPr>
            <w:tcW w:w="567" w:type="dxa"/>
          </w:tcPr>
          <w:p w:rsidR="00EF203E" w:rsidRPr="008F6D61" w:rsidRDefault="00EF203E" w:rsidP="00207915">
            <w:pPr>
              <w:pStyle w:val="TAL"/>
              <w:tabs>
                <w:tab w:val="clear" w:pos="284"/>
                <w:tab w:val="clear" w:pos="567"/>
              </w:tabs>
              <w:rPr>
                <w:sz w:val="16"/>
              </w:rPr>
            </w:pPr>
            <w:r w:rsidRPr="008F6D61">
              <w:rPr>
                <w:sz w:val="16"/>
              </w:rPr>
              <w:t>2</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TEI14</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S2-171237.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170996</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Discussion on interconnection of IMS emergency session</w:t>
            </w:r>
          </w:p>
        </w:tc>
        <w:tc>
          <w:tcPr>
            <w:tcW w:w="1701" w:type="dxa"/>
          </w:tcPr>
          <w:p w:rsidR="00EF203E" w:rsidRPr="008F6D61" w:rsidRDefault="00EF203E" w:rsidP="00207915">
            <w:pPr>
              <w:pStyle w:val="TAL"/>
              <w:tabs>
                <w:tab w:val="clear" w:pos="284"/>
                <w:tab w:val="clear" w:pos="567"/>
              </w:tabs>
              <w:rPr>
                <w:sz w:val="16"/>
              </w:rPr>
            </w:pPr>
            <w:r w:rsidRPr="008F6D61">
              <w:rPr>
                <w:sz w:val="16"/>
              </w:rPr>
              <w:t>NTT</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170997</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23.167 CR0314 (Rel-14, 'F'): Clarification of functionality for interconnection of emergency call over II-NNI</w:t>
            </w:r>
          </w:p>
        </w:tc>
        <w:tc>
          <w:tcPr>
            <w:tcW w:w="1701" w:type="dxa"/>
          </w:tcPr>
          <w:p w:rsidR="00EF203E" w:rsidRPr="008F6D61" w:rsidRDefault="00EF203E" w:rsidP="00207915">
            <w:pPr>
              <w:pStyle w:val="TAL"/>
              <w:tabs>
                <w:tab w:val="clear" w:pos="284"/>
                <w:tab w:val="clear" w:pos="567"/>
              </w:tabs>
              <w:rPr>
                <w:sz w:val="16"/>
              </w:rPr>
            </w:pPr>
            <w:r w:rsidRPr="008F6D61">
              <w:rPr>
                <w:sz w:val="16"/>
              </w:rPr>
              <w:t>NTT, NTT DOCOMO, KDDI, SoftBank, NEC, FUJITSU, OKI</w:t>
            </w:r>
          </w:p>
        </w:tc>
        <w:tc>
          <w:tcPr>
            <w:tcW w:w="851" w:type="dxa"/>
          </w:tcPr>
          <w:p w:rsidR="00EF203E" w:rsidRPr="008F6D61" w:rsidRDefault="00EF203E" w:rsidP="00207915">
            <w:pPr>
              <w:pStyle w:val="TAL"/>
              <w:tabs>
                <w:tab w:val="clear" w:pos="284"/>
                <w:tab w:val="clear" w:pos="567"/>
              </w:tabs>
              <w:rPr>
                <w:sz w:val="16"/>
              </w:rPr>
            </w:pPr>
            <w:r w:rsidRPr="008F6D61">
              <w:rPr>
                <w:sz w:val="16"/>
              </w:rPr>
              <w:t>23.167</w:t>
            </w:r>
          </w:p>
        </w:tc>
        <w:tc>
          <w:tcPr>
            <w:tcW w:w="709" w:type="dxa"/>
          </w:tcPr>
          <w:p w:rsidR="00EF203E" w:rsidRPr="008F6D61" w:rsidRDefault="00EF203E" w:rsidP="00207915">
            <w:pPr>
              <w:pStyle w:val="TAL"/>
              <w:tabs>
                <w:tab w:val="clear" w:pos="284"/>
                <w:tab w:val="clear" w:pos="567"/>
              </w:tabs>
              <w:rPr>
                <w:sz w:val="16"/>
              </w:rPr>
            </w:pPr>
            <w:r w:rsidRPr="008F6D61">
              <w:rPr>
                <w:sz w:val="16"/>
              </w:rPr>
              <w:t>0314</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EMC1, TEI14</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S2-171238.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171238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171238</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23.167 CR0314R1 (Rel-14, 'F'): Clarification of functionality for interconnection of emergency call over II-NNI</w:t>
            </w:r>
          </w:p>
        </w:tc>
        <w:tc>
          <w:tcPr>
            <w:tcW w:w="1701" w:type="dxa"/>
          </w:tcPr>
          <w:p w:rsidR="00EF203E" w:rsidRPr="008F6D61" w:rsidRDefault="00EF203E" w:rsidP="00207915">
            <w:pPr>
              <w:pStyle w:val="TAL"/>
              <w:tabs>
                <w:tab w:val="clear" w:pos="284"/>
                <w:tab w:val="clear" w:pos="567"/>
              </w:tabs>
              <w:rPr>
                <w:sz w:val="16"/>
              </w:rPr>
            </w:pPr>
            <w:r w:rsidRPr="008F6D61">
              <w:rPr>
                <w:sz w:val="16"/>
              </w:rPr>
              <w:t>NTT, NTT DOCOMO, KDDI, SoftBank, NEC, FUJITSU, OKI</w:t>
            </w:r>
          </w:p>
        </w:tc>
        <w:tc>
          <w:tcPr>
            <w:tcW w:w="851" w:type="dxa"/>
          </w:tcPr>
          <w:p w:rsidR="00EF203E" w:rsidRPr="008F6D61" w:rsidRDefault="00EF203E" w:rsidP="00207915">
            <w:pPr>
              <w:pStyle w:val="TAL"/>
              <w:tabs>
                <w:tab w:val="clear" w:pos="284"/>
                <w:tab w:val="clear" w:pos="567"/>
              </w:tabs>
              <w:rPr>
                <w:sz w:val="16"/>
              </w:rPr>
            </w:pPr>
            <w:r w:rsidRPr="008F6D61">
              <w:rPr>
                <w:sz w:val="16"/>
              </w:rPr>
              <w:t>23.167</w:t>
            </w:r>
          </w:p>
        </w:tc>
        <w:tc>
          <w:tcPr>
            <w:tcW w:w="709" w:type="dxa"/>
          </w:tcPr>
          <w:p w:rsidR="00EF203E" w:rsidRPr="008F6D61" w:rsidRDefault="00EF203E" w:rsidP="00207915">
            <w:pPr>
              <w:pStyle w:val="TAL"/>
              <w:tabs>
                <w:tab w:val="clear" w:pos="284"/>
                <w:tab w:val="clear" w:pos="567"/>
              </w:tabs>
              <w:rPr>
                <w:sz w:val="16"/>
              </w:rPr>
            </w:pPr>
            <w:r w:rsidRPr="008F6D61">
              <w:rPr>
                <w:sz w:val="16"/>
              </w:rPr>
              <w:t>0314</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EMC1, TEI14</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S2-170997. Revised in parallel session to S2-171288.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171288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171288</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23.167 CR0314R2 (Rel-14, 'F'): Clarification of functionality for interconnection of emergency call over II-NNI</w:t>
            </w:r>
          </w:p>
        </w:tc>
        <w:tc>
          <w:tcPr>
            <w:tcW w:w="1701" w:type="dxa"/>
          </w:tcPr>
          <w:p w:rsidR="00EF203E" w:rsidRPr="008F6D61" w:rsidRDefault="00EF203E" w:rsidP="00207915">
            <w:pPr>
              <w:pStyle w:val="TAL"/>
              <w:tabs>
                <w:tab w:val="clear" w:pos="284"/>
                <w:tab w:val="clear" w:pos="567"/>
              </w:tabs>
              <w:rPr>
                <w:sz w:val="16"/>
              </w:rPr>
            </w:pPr>
            <w:r w:rsidRPr="008F6D61">
              <w:rPr>
                <w:sz w:val="16"/>
              </w:rPr>
              <w:t>NTT, NTT DOCOMO, KDDI, SoftBank, NEC, FUJITSU, OKI</w:t>
            </w:r>
          </w:p>
        </w:tc>
        <w:tc>
          <w:tcPr>
            <w:tcW w:w="851" w:type="dxa"/>
          </w:tcPr>
          <w:p w:rsidR="00EF203E" w:rsidRPr="008F6D61" w:rsidRDefault="00EF203E" w:rsidP="00207915">
            <w:pPr>
              <w:pStyle w:val="TAL"/>
              <w:tabs>
                <w:tab w:val="clear" w:pos="284"/>
                <w:tab w:val="clear" w:pos="567"/>
              </w:tabs>
              <w:rPr>
                <w:sz w:val="16"/>
              </w:rPr>
            </w:pPr>
            <w:r w:rsidRPr="008F6D61">
              <w:rPr>
                <w:sz w:val="16"/>
              </w:rPr>
              <w:t>23.167</w:t>
            </w:r>
          </w:p>
        </w:tc>
        <w:tc>
          <w:tcPr>
            <w:tcW w:w="709" w:type="dxa"/>
          </w:tcPr>
          <w:p w:rsidR="00EF203E" w:rsidRPr="008F6D61" w:rsidRDefault="00EF203E" w:rsidP="00207915">
            <w:pPr>
              <w:pStyle w:val="TAL"/>
              <w:tabs>
                <w:tab w:val="clear" w:pos="284"/>
                <w:tab w:val="clear" w:pos="567"/>
              </w:tabs>
              <w:rPr>
                <w:sz w:val="16"/>
              </w:rPr>
            </w:pPr>
            <w:r w:rsidRPr="008F6D61">
              <w:rPr>
                <w:sz w:val="16"/>
              </w:rPr>
              <w:t>0314</w:t>
            </w:r>
          </w:p>
        </w:tc>
        <w:tc>
          <w:tcPr>
            <w:tcW w:w="567" w:type="dxa"/>
          </w:tcPr>
          <w:p w:rsidR="00EF203E" w:rsidRPr="008F6D61" w:rsidRDefault="00EF203E" w:rsidP="00207915">
            <w:pPr>
              <w:pStyle w:val="TAL"/>
              <w:tabs>
                <w:tab w:val="clear" w:pos="284"/>
                <w:tab w:val="clear" w:pos="567"/>
              </w:tabs>
              <w:rPr>
                <w:sz w:val="16"/>
              </w:rPr>
            </w:pPr>
            <w:r w:rsidRPr="008F6D61">
              <w:rPr>
                <w:sz w:val="16"/>
              </w:rPr>
              <w:t>2</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EMC1, TEI14</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S2-171238.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171029</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Media Clipping Issue on IMS </w:t>
            </w:r>
            <w:r w:rsidRPr="008F6D61">
              <w:rPr>
                <w:sz w:val="16"/>
              </w:rPr>
              <w:lastRenderedPageBreak/>
              <w:t>Interconnection</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KDDI</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Noted in parallel </w:t>
            </w:r>
            <w:r w:rsidRPr="008F6D61">
              <w:rPr>
                <w:sz w:val="16"/>
              </w:rPr>
              <w:lastRenderedPageBreak/>
              <w:t>session</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171113</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23.292 CR0245 (Rel-14, 'F'): Inbound roamer detection at I/S-CSCF</w:t>
            </w:r>
          </w:p>
        </w:tc>
        <w:tc>
          <w:tcPr>
            <w:tcW w:w="1701" w:type="dxa"/>
          </w:tcPr>
          <w:p w:rsidR="00EF203E" w:rsidRPr="008F6D61" w:rsidRDefault="00EF203E" w:rsidP="00207915">
            <w:pPr>
              <w:pStyle w:val="TAL"/>
              <w:tabs>
                <w:tab w:val="clear" w:pos="284"/>
                <w:tab w:val="clear" w:pos="567"/>
              </w:tabs>
              <w:rPr>
                <w:sz w:val="16"/>
              </w:rPr>
            </w:pPr>
            <w:r w:rsidRPr="008F6D61">
              <w:rPr>
                <w:sz w:val="16"/>
              </w:rPr>
              <w:t>NEC, T-Mobile USA, Deutsche Telekom, Huawei</w:t>
            </w:r>
          </w:p>
        </w:tc>
        <w:tc>
          <w:tcPr>
            <w:tcW w:w="851" w:type="dxa"/>
          </w:tcPr>
          <w:p w:rsidR="00EF203E" w:rsidRPr="008F6D61" w:rsidRDefault="00EF203E" w:rsidP="00207915">
            <w:pPr>
              <w:pStyle w:val="TAL"/>
              <w:tabs>
                <w:tab w:val="clear" w:pos="284"/>
                <w:tab w:val="clear" w:pos="567"/>
              </w:tabs>
              <w:rPr>
                <w:sz w:val="16"/>
              </w:rPr>
            </w:pPr>
            <w:r w:rsidRPr="008F6D61">
              <w:rPr>
                <w:sz w:val="16"/>
              </w:rPr>
              <w:t>23.292</w:t>
            </w:r>
          </w:p>
        </w:tc>
        <w:tc>
          <w:tcPr>
            <w:tcW w:w="709" w:type="dxa"/>
          </w:tcPr>
          <w:p w:rsidR="00EF203E" w:rsidRPr="008F6D61" w:rsidRDefault="00EF203E" w:rsidP="00207915">
            <w:pPr>
              <w:pStyle w:val="TAL"/>
              <w:tabs>
                <w:tab w:val="clear" w:pos="284"/>
                <w:tab w:val="clear" w:pos="567"/>
              </w:tabs>
              <w:rPr>
                <w:sz w:val="16"/>
              </w:rPr>
            </w:pPr>
            <w:r w:rsidRPr="008F6D61">
              <w:rPr>
                <w:sz w:val="16"/>
              </w:rPr>
              <w:t>0245</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14.1.0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SeDoC</w:t>
            </w:r>
          </w:p>
        </w:tc>
        <w:tc>
          <w:tcPr>
            <w:tcW w:w="1134" w:type="dxa"/>
          </w:tcPr>
          <w:p w:rsidR="00EF203E" w:rsidRPr="008F6D61" w:rsidRDefault="00EF203E" w:rsidP="00207915">
            <w:pPr>
              <w:pStyle w:val="TAL"/>
              <w:tabs>
                <w:tab w:val="clear" w:pos="284"/>
                <w:tab w:val="clear" w:pos="567"/>
              </w:tabs>
              <w:rPr>
                <w:sz w:val="16"/>
              </w:rPr>
            </w:pPr>
            <w:r w:rsidRPr="008F6D61">
              <w:rPr>
                <w:sz w:val="16"/>
              </w:rPr>
              <w:t>Moved from 4.1 to 5.4. Revised in parallel session to S2-171240.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171240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171240</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23.292 CR0245R1 (Rel-14, 'F'): Inbound roamer detection at I/S-CSCF</w:t>
            </w:r>
          </w:p>
        </w:tc>
        <w:tc>
          <w:tcPr>
            <w:tcW w:w="1701" w:type="dxa"/>
          </w:tcPr>
          <w:p w:rsidR="00EF203E" w:rsidRPr="008F6D61" w:rsidRDefault="00EF203E" w:rsidP="00207915">
            <w:pPr>
              <w:pStyle w:val="TAL"/>
              <w:tabs>
                <w:tab w:val="clear" w:pos="284"/>
                <w:tab w:val="clear" w:pos="567"/>
              </w:tabs>
              <w:rPr>
                <w:sz w:val="16"/>
              </w:rPr>
            </w:pPr>
            <w:r w:rsidRPr="008F6D61">
              <w:rPr>
                <w:sz w:val="16"/>
              </w:rPr>
              <w:t>NEC, T-Mobile USA, Deutsche Telekom, Huawei</w:t>
            </w:r>
          </w:p>
        </w:tc>
        <w:tc>
          <w:tcPr>
            <w:tcW w:w="851" w:type="dxa"/>
          </w:tcPr>
          <w:p w:rsidR="00EF203E" w:rsidRPr="008F6D61" w:rsidRDefault="00EF203E" w:rsidP="00207915">
            <w:pPr>
              <w:pStyle w:val="TAL"/>
              <w:tabs>
                <w:tab w:val="clear" w:pos="284"/>
                <w:tab w:val="clear" w:pos="567"/>
              </w:tabs>
              <w:rPr>
                <w:sz w:val="16"/>
              </w:rPr>
            </w:pPr>
            <w:r w:rsidRPr="008F6D61">
              <w:rPr>
                <w:sz w:val="16"/>
              </w:rPr>
              <w:t>23.292</w:t>
            </w:r>
          </w:p>
        </w:tc>
        <w:tc>
          <w:tcPr>
            <w:tcW w:w="709" w:type="dxa"/>
          </w:tcPr>
          <w:p w:rsidR="00EF203E" w:rsidRPr="008F6D61" w:rsidRDefault="00EF203E" w:rsidP="00207915">
            <w:pPr>
              <w:pStyle w:val="TAL"/>
              <w:tabs>
                <w:tab w:val="clear" w:pos="284"/>
                <w:tab w:val="clear" w:pos="567"/>
              </w:tabs>
              <w:rPr>
                <w:sz w:val="16"/>
              </w:rPr>
            </w:pPr>
            <w:r w:rsidRPr="008F6D61">
              <w:rPr>
                <w:sz w:val="16"/>
              </w:rPr>
              <w:t>0245</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14.1.0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SeDoC</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S2-171113. Revised in parallel session to S2-171243.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171243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171243</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23.292 CR0245R2 (Rel-14, 'F'): Inbound roamer detection at I/S-CSCF</w:t>
            </w:r>
          </w:p>
        </w:tc>
        <w:tc>
          <w:tcPr>
            <w:tcW w:w="1701" w:type="dxa"/>
          </w:tcPr>
          <w:p w:rsidR="00EF203E" w:rsidRPr="008F6D61" w:rsidRDefault="00EF203E" w:rsidP="00207915">
            <w:pPr>
              <w:pStyle w:val="TAL"/>
              <w:tabs>
                <w:tab w:val="clear" w:pos="284"/>
                <w:tab w:val="clear" w:pos="567"/>
              </w:tabs>
              <w:rPr>
                <w:sz w:val="16"/>
              </w:rPr>
            </w:pPr>
            <w:r w:rsidRPr="008F6D61">
              <w:rPr>
                <w:sz w:val="16"/>
              </w:rPr>
              <w:t>NEC, T-Mobile USA, Deutsche Telekom, Huawei</w:t>
            </w:r>
          </w:p>
        </w:tc>
        <w:tc>
          <w:tcPr>
            <w:tcW w:w="851" w:type="dxa"/>
          </w:tcPr>
          <w:p w:rsidR="00EF203E" w:rsidRPr="008F6D61" w:rsidRDefault="00EF203E" w:rsidP="00207915">
            <w:pPr>
              <w:pStyle w:val="TAL"/>
              <w:tabs>
                <w:tab w:val="clear" w:pos="284"/>
                <w:tab w:val="clear" w:pos="567"/>
              </w:tabs>
              <w:rPr>
                <w:sz w:val="16"/>
              </w:rPr>
            </w:pPr>
            <w:r w:rsidRPr="008F6D61">
              <w:rPr>
                <w:sz w:val="16"/>
              </w:rPr>
              <w:t>23.292</w:t>
            </w:r>
          </w:p>
        </w:tc>
        <w:tc>
          <w:tcPr>
            <w:tcW w:w="709" w:type="dxa"/>
          </w:tcPr>
          <w:p w:rsidR="00EF203E" w:rsidRPr="008F6D61" w:rsidRDefault="00EF203E" w:rsidP="00207915">
            <w:pPr>
              <w:pStyle w:val="TAL"/>
              <w:tabs>
                <w:tab w:val="clear" w:pos="284"/>
                <w:tab w:val="clear" w:pos="567"/>
              </w:tabs>
              <w:rPr>
                <w:sz w:val="16"/>
              </w:rPr>
            </w:pPr>
            <w:r w:rsidRPr="008F6D61">
              <w:rPr>
                <w:sz w:val="16"/>
              </w:rPr>
              <w:t>0245</w:t>
            </w:r>
          </w:p>
        </w:tc>
        <w:tc>
          <w:tcPr>
            <w:tcW w:w="567" w:type="dxa"/>
          </w:tcPr>
          <w:p w:rsidR="00EF203E" w:rsidRPr="008F6D61" w:rsidRDefault="00EF203E" w:rsidP="00207915">
            <w:pPr>
              <w:pStyle w:val="TAL"/>
              <w:tabs>
                <w:tab w:val="clear" w:pos="284"/>
                <w:tab w:val="clear" w:pos="567"/>
              </w:tabs>
              <w:rPr>
                <w:sz w:val="16"/>
              </w:rPr>
            </w:pPr>
            <w:r w:rsidRPr="008F6D61">
              <w:rPr>
                <w:sz w:val="16"/>
              </w:rPr>
              <w:t>2</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14.1.0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SeDoC</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S2-171240. Revised in parallel session to S2-171245.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171245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171245</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23.292 CR0245R3 (Rel-14, 'F'): Inbound roamer detection at I/S-CSCF</w:t>
            </w:r>
          </w:p>
        </w:tc>
        <w:tc>
          <w:tcPr>
            <w:tcW w:w="1701" w:type="dxa"/>
          </w:tcPr>
          <w:p w:rsidR="00EF203E" w:rsidRPr="008F6D61" w:rsidRDefault="00EF203E" w:rsidP="00207915">
            <w:pPr>
              <w:pStyle w:val="TAL"/>
              <w:tabs>
                <w:tab w:val="clear" w:pos="284"/>
                <w:tab w:val="clear" w:pos="567"/>
              </w:tabs>
              <w:rPr>
                <w:sz w:val="16"/>
              </w:rPr>
            </w:pPr>
            <w:r w:rsidRPr="008F6D61">
              <w:rPr>
                <w:sz w:val="16"/>
              </w:rPr>
              <w:t>NEC, T-Mobile USA, Deutsche Telekom, Huawei</w:t>
            </w:r>
          </w:p>
        </w:tc>
        <w:tc>
          <w:tcPr>
            <w:tcW w:w="851" w:type="dxa"/>
          </w:tcPr>
          <w:p w:rsidR="00EF203E" w:rsidRPr="008F6D61" w:rsidRDefault="00EF203E" w:rsidP="00207915">
            <w:pPr>
              <w:pStyle w:val="TAL"/>
              <w:tabs>
                <w:tab w:val="clear" w:pos="284"/>
                <w:tab w:val="clear" w:pos="567"/>
              </w:tabs>
              <w:rPr>
                <w:sz w:val="16"/>
              </w:rPr>
            </w:pPr>
            <w:r w:rsidRPr="008F6D61">
              <w:rPr>
                <w:sz w:val="16"/>
              </w:rPr>
              <w:t>23.292</w:t>
            </w:r>
          </w:p>
        </w:tc>
        <w:tc>
          <w:tcPr>
            <w:tcW w:w="709" w:type="dxa"/>
          </w:tcPr>
          <w:p w:rsidR="00EF203E" w:rsidRPr="008F6D61" w:rsidRDefault="00EF203E" w:rsidP="00207915">
            <w:pPr>
              <w:pStyle w:val="TAL"/>
              <w:tabs>
                <w:tab w:val="clear" w:pos="284"/>
                <w:tab w:val="clear" w:pos="567"/>
              </w:tabs>
              <w:rPr>
                <w:sz w:val="16"/>
              </w:rPr>
            </w:pPr>
            <w:r w:rsidRPr="008F6D61">
              <w:rPr>
                <w:sz w:val="16"/>
              </w:rPr>
              <w:t>0245</w:t>
            </w:r>
          </w:p>
        </w:tc>
        <w:tc>
          <w:tcPr>
            <w:tcW w:w="567" w:type="dxa"/>
          </w:tcPr>
          <w:p w:rsidR="00EF203E" w:rsidRPr="008F6D61" w:rsidRDefault="00EF203E" w:rsidP="00207915">
            <w:pPr>
              <w:pStyle w:val="TAL"/>
              <w:tabs>
                <w:tab w:val="clear" w:pos="284"/>
                <w:tab w:val="clear" w:pos="567"/>
              </w:tabs>
              <w:rPr>
                <w:sz w:val="16"/>
              </w:rPr>
            </w:pPr>
            <w:r w:rsidRPr="008F6D61">
              <w:rPr>
                <w:sz w:val="16"/>
              </w:rPr>
              <w:t>3</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14.1.0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SeDoC</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S2-171243.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171149</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23.271 CR0425 (Rel-14, 'F'): Location Continuity for Emergency Call Handover between E-UTRAN and WLAN</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23.271</w:t>
            </w:r>
          </w:p>
        </w:tc>
        <w:tc>
          <w:tcPr>
            <w:tcW w:w="709" w:type="dxa"/>
          </w:tcPr>
          <w:p w:rsidR="00EF203E" w:rsidRPr="008F6D61" w:rsidRDefault="00EF203E" w:rsidP="00207915">
            <w:pPr>
              <w:pStyle w:val="TAL"/>
              <w:tabs>
                <w:tab w:val="clear" w:pos="284"/>
                <w:tab w:val="clear" w:pos="567"/>
              </w:tabs>
              <w:rPr>
                <w:sz w:val="16"/>
              </w:rPr>
            </w:pPr>
            <w:r w:rsidRPr="008F6D61">
              <w:rPr>
                <w:sz w:val="16"/>
              </w:rPr>
              <w:t>0425</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14.0.0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TEI14, SEW2</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S2-171241.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171241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171241</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23.271 CR0425R1 (Rel-14, 'F'): Location Continuity for Emergency Call Handover between E-UTRAN and WLAN</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23.271</w:t>
            </w:r>
          </w:p>
        </w:tc>
        <w:tc>
          <w:tcPr>
            <w:tcW w:w="709" w:type="dxa"/>
          </w:tcPr>
          <w:p w:rsidR="00EF203E" w:rsidRPr="008F6D61" w:rsidRDefault="00EF203E" w:rsidP="00207915">
            <w:pPr>
              <w:pStyle w:val="TAL"/>
              <w:tabs>
                <w:tab w:val="clear" w:pos="284"/>
                <w:tab w:val="clear" w:pos="567"/>
              </w:tabs>
              <w:rPr>
                <w:sz w:val="16"/>
              </w:rPr>
            </w:pPr>
            <w:r w:rsidRPr="008F6D61">
              <w:rPr>
                <w:sz w:val="16"/>
              </w:rPr>
              <w:t>0425</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F</w:t>
            </w:r>
          </w:p>
        </w:tc>
        <w:tc>
          <w:tcPr>
            <w:tcW w:w="709" w:type="dxa"/>
          </w:tcPr>
          <w:p w:rsidR="00EF203E" w:rsidRPr="008F6D61" w:rsidRDefault="00EF203E" w:rsidP="00207915">
            <w:pPr>
              <w:pStyle w:val="TAL"/>
              <w:tabs>
                <w:tab w:val="clear" w:pos="284"/>
                <w:tab w:val="clear" w:pos="567"/>
              </w:tabs>
              <w:rPr>
                <w:sz w:val="16"/>
              </w:rPr>
            </w:pPr>
            <w:r w:rsidRPr="008F6D61">
              <w:rPr>
                <w:sz w:val="16"/>
              </w:rPr>
              <w:t>14.0.0</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TEI14, SEW2</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S2-171149.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170765</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LS from SA WG3LI: LS on LI requirements reconfirmed, including 5G and </w:t>
            </w:r>
            <w:r w:rsidRPr="008F6D61">
              <w:rPr>
                <w:sz w:val="16"/>
              </w:rPr>
              <w:lastRenderedPageBreak/>
              <w:t>CIoT</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SA WG3LI</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LI 14</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170712</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ITU-T Focus Group IMT-2020: LS on the completion of ITU-T Focus Group on IMT-2020 and start of normative work in ITU-T Study Group 13</w:t>
            </w:r>
          </w:p>
        </w:tc>
        <w:tc>
          <w:tcPr>
            <w:tcW w:w="1701" w:type="dxa"/>
          </w:tcPr>
          <w:p w:rsidR="00EF203E" w:rsidRPr="008F6D61" w:rsidRDefault="00EF203E" w:rsidP="00207915">
            <w:pPr>
              <w:pStyle w:val="TAL"/>
              <w:tabs>
                <w:tab w:val="clear" w:pos="284"/>
                <w:tab w:val="clear" w:pos="567"/>
              </w:tabs>
              <w:rPr>
                <w:sz w:val="16"/>
              </w:rPr>
            </w:pPr>
            <w:r w:rsidRPr="008F6D61">
              <w:rPr>
                <w:sz w:val="16"/>
              </w:rPr>
              <w:t>ITU-T Focus Group IMT-2020</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170813</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Introduce 3GPP progress on 5G System Architecture for BBF joint Meeting</w:t>
            </w:r>
          </w:p>
        </w:tc>
        <w:tc>
          <w:tcPr>
            <w:tcW w:w="1701" w:type="dxa"/>
          </w:tcPr>
          <w:p w:rsidR="00EF203E" w:rsidRPr="008F6D61" w:rsidRDefault="00EF203E" w:rsidP="00207915">
            <w:pPr>
              <w:pStyle w:val="TAL"/>
              <w:tabs>
                <w:tab w:val="clear" w:pos="284"/>
                <w:tab w:val="clear" w:pos="567"/>
              </w:tabs>
              <w:rPr>
                <w:sz w:val="16"/>
              </w:rPr>
            </w:pPr>
            <w:r w:rsidRPr="008F6D61">
              <w:rPr>
                <w:sz w:val="16"/>
              </w:rPr>
              <w:t>China Mobile (Rapporteur)</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S2-171342.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171342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171342</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Introduce 3GPP progress on 5G System Architecture for BBF joint Meeting</w:t>
            </w:r>
          </w:p>
        </w:tc>
        <w:tc>
          <w:tcPr>
            <w:tcW w:w="1701" w:type="dxa"/>
          </w:tcPr>
          <w:p w:rsidR="00EF203E" w:rsidRPr="008F6D61" w:rsidRDefault="00EF203E" w:rsidP="00207915">
            <w:pPr>
              <w:pStyle w:val="TAL"/>
              <w:tabs>
                <w:tab w:val="clear" w:pos="284"/>
                <w:tab w:val="clear" w:pos="567"/>
              </w:tabs>
              <w:rPr>
                <w:sz w:val="16"/>
              </w:rPr>
            </w:pPr>
            <w:r w:rsidRPr="008F6D61">
              <w:rPr>
                <w:sz w:val="16"/>
              </w:rPr>
              <w:t>China Mobile (Rapporteur)</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S2-170813. Noted</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171007</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5GS_Ph1: P-CR guidelines</w:t>
            </w:r>
          </w:p>
        </w:tc>
        <w:tc>
          <w:tcPr>
            <w:tcW w:w="1701" w:type="dxa"/>
          </w:tcPr>
          <w:p w:rsidR="00EF203E" w:rsidRPr="008F6D61" w:rsidRDefault="00EF203E" w:rsidP="00207915">
            <w:pPr>
              <w:pStyle w:val="TAL"/>
              <w:tabs>
                <w:tab w:val="clear" w:pos="284"/>
                <w:tab w:val="clear" w:pos="567"/>
              </w:tabs>
              <w:rPr>
                <w:sz w:val="16"/>
              </w:rPr>
            </w:pPr>
            <w:r w:rsidRPr="008F6D61">
              <w:rPr>
                <w:sz w:val="16"/>
              </w:rPr>
              <w:t>Editors (Nokia, Ericsson)</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170913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23.502: Definitions and abbreviations</w:t>
            </w:r>
          </w:p>
        </w:tc>
        <w:tc>
          <w:tcPr>
            <w:tcW w:w="1701" w:type="dxa"/>
          </w:tcPr>
          <w:p w:rsidR="00EF203E" w:rsidRPr="008F6D61" w:rsidRDefault="00EF203E" w:rsidP="00207915">
            <w:pPr>
              <w:pStyle w:val="TAL"/>
              <w:tabs>
                <w:tab w:val="clear" w:pos="284"/>
                <w:tab w:val="clear" w:pos="567"/>
              </w:tabs>
              <w:rPr>
                <w:sz w:val="16"/>
              </w:rPr>
            </w:pPr>
            <w:r w:rsidRPr="008F6D61">
              <w:rPr>
                <w:sz w:val="16"/>
              </w:rPr>
              <w:t>Ericsson (Editor)</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merging S2-171162, to S2-171343.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171343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171343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23.502: Definitions and abbreviations</w:t>
            </w:r>
          </w:p>
        </w:tc>
        <w:tc>
          <w:tcPr>
            <w:tcW w:w="1701" w:type="dxa"/>
          </w:tcPr>
          <w:p w:rsidR="00EF203E" w:rsidRPr="008F6D61" w:rsidRDefault="00EF203E" w:rsidP="00207915">
            <w:pPr>
              <w:pStyle w:val="TAL"/>
              <w:tabs>
                <w:tab w:val="clear" w:pos="284"/>
                <w:tab w:val="clear" w:pos="567"/>
              </w:tabs>
              <w:rPr>
                <w:sz w:val="16"/>
              </w:rPr>
            </w:pPr>
            <w:r w:rsidRPr="008F6D61">
              <w:rPr>
                <w:sz w:val="16"/>
              </w:rPr>
              <w:t>Ericsson (Editor), Nokia</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S2-170913, merging S2-171162.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170716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pCR 23.501 - Misc. corrections to the general description</w:t>
            </w:r>
          </w:p>
        </w:tc>
        <w:tc>
          <w:tcPr>
            <w:tcW w:w="1701" w:type="dxa"/>
          </w:tcPr>
          <w:p w:rsidR="00EF203E" w:rsidRPr="008F6D61" w:rsidRDefault="00EF203E" w:rsidP="00207915">
            <w:pPr>
              <w:pStyle w:val="TAL"/>
              <w:tabs>
                <w:tab w:val="clear" w:pos="284"/>
                <w:tab w:val="clear" w:pos="567"/>
              </w:tabs>
              <w:rPr>
                <w:sz w:val="16"/>
              </w:rPr>
            </w:pPr>
            <w:r w:rsidRPr="008F6D61">
              <w:rPr>
                <w:sz w:val="16"/>
              </w:rPr>
              <w:t>MediaTek Inc.</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S2-171344.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171344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171344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pCR 23.501 - Misc. corrections to the general description</w:t>
            </w:r>
          </w:p>
        </w:tc>
        <w:tc>
          <w:tcPr>
            <w:tcW w:w="1701" w:type="dxa"/>
          </w:tcPr>
          <w:p w:rsidR="00EF203E" w:rsidRPr="008F6D61" w:rsidRDefault="00EF203E" w:rsidP="00207915">
            <w:pPr>
              <w:pStyle w:val="TAL"/>
              <w:tabs>
                <w:tab w:val="clear" w:pos="284"/>
                <w:tab w:val="clear" w:pos="567"/>
              </w:tabs>
              <w:rPr>
                <w:sz w:val="16"/>
              </w:rPr>
            </w:pPr>
            <w:r w:rsidRPr="008F6D61">
              <w:rPr>
                <w:sz w:val="16"/>
              </w:rPr>
              <w:t>MediaTek Inc.</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S2-170716.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171108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Miscellaneous updates to </w:t>
            </w:r>
            <w:r w:rsidRPr="008F6D61">
              <w:rPr>
                <w:sz w:val="16"/>
              </w:rPr>
              <w:lastRenderedPageBreak/>
              <w:t>definitions, abbreviations and general concepts sections</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S2-171345.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171345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171345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Miscellaneous updates to definitions, abbreviations and general concepts sections</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S2-171108.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171018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Updates to Reference points description (editorial)</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S2-171346.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171346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171346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Updates to Reference points description (editorial)</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S2-171018.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170754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Change to architecture figure</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171123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Update on architecture figure</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This was partially merged into S2-171347</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171008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to update overall architecture</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merging S2-171123 and S2-171036, to S2-171347.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171347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171347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to update overall architecture</w:t>
            </w:r>
          </w:p>
        </w:tc>
        <w:tc>
          <w:tcPr>
            <w:tcW w:w="1701" w:type="dxa"/>
          </w:tcPr>
          <w:p w:rsidR="00EF203E" w:rsidRPr="008F6D61" w:rsidRDefault="00EF203E" w:rsidP="00207915">
            <w:pPr>
              <w:pStyle w:val="TAL"/>
              <w:tabs>
                <w:tab w:val="clear" w:pos="284"/>
                <w:tab w:val="clear" w:pos="567"/>
              </w:tabs>
              <w:rPr>
                <w:sz w:val="16"/>
              </w:rPr>
            </w:pPr>
            <w:r w:rsidRPr="008F6D61">
              <w:rPr>
                <w:sz w:val="16"/>
              </w:rPr>
              <w:t>Nokia, Huawei, Telecom Italia, China Unicom, Deutsche Telekom, Samsung, AT&amp;T</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S2-171008, merging S2-171123 and S2-171036. Revised off-line in S2-171546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171546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171546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to update overall architecture</w:t>
            </w:r>
          </w:p>
        </w:tc>
        <w:tc>
          <w:tcPr>
            <w:tcW w:w="1701" w:type="dxa"/>
          </w:tcPr>
          <w:p w:rsidR="00EF203E" w:rsidRPr="008F6D61" w:rsidRDefault="00EF203E" w:rsidP="00207915">
            <w:pPr>
              <w:pStyle w:val="TAL"/>
              <w:tabs>
                <w:tab w:val="clear" w:pos="284"/>
                <w:tab w:val="clear" w:pos="567"/>
              </w:tabs>
              <w:rPr>
                <w:sz w:val="16"/>
              </w:rPr>
            </w:pPr>
            <w:r w:rsidRPr="008F6D61">
              <w:rPr>
                <w:sz w:val="16"/>
              </w:rPr>
              <w:t>Nokia, Huawei, Telecom Italia, China Unicom, Deutsche Telekom, Samsung, AT&amp;T</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S2-171347. Revised to S2-171548.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171548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171548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to update overall architecture</w:t>
            </w:r>
          </w:p>
        </w:tc>
        <w:tc>
          <w:tcPr>
            <w:tcW w:w="1701" w:type="dxa"/>
          </w:tcPr>
          <w:p w:rsidR="00EF203E" w:rsidRPr="008F6D61" w:rsidRDefault="00EF203E" w:rsidP="00207915">
            <w:pPr>
              <w:pStyle w:val="TAL"/>
              <w:tabs>
                <w:tab w:val="clear" w:pos="284"/>
                <w:tab w:val="clear" w:pos="567"/>
              </w:tabs>
              <w:rPr>
                <w:sz w:val="16"/>
              </w:rPr>
            </w:pPr>
            <w:r w:rsidRPr="008F6D61">
              <w:rPr>
                <w:sz w:val="16"/>
              </w:rPr>
              <w:t>Nokia, Huawei, Telecom Italia, China Unicom, Deutsche Telekom, Samsung, AT&amp;T</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S2-171546.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171036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Architecture update for DSF</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This was merged into S2-171347</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171043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to update the service-based architecture figure</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S2-171449.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171449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171449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to update the service-based architecture figure</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S2-171043. Revised to S2-171549.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171549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171549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to update the service-based architecture figure</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S2-171449.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171060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Terminology and role of applications and Application Functions</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merging S2-171189, to S2-171448.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171448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171448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Terminology and role of applications and Application Functions</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 Intel?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S2-171060, merging S2-171189. Confirm Sources!. Revised to S2-171543.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171543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171543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Terminology and role of applications and Application Functions</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 Intel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S2-171448.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171472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Drafting principles for Service-based</w:t>
            </w:r>
          </w:p>
        </w:tc>
        <w:tc>
          <w:tcPr>
            <w:tcW w:w="1701" w:type="dxa"/>
          </w:tcPr>
          <w:p w:rsidR="00EF203E" w:rsidRPr="008F6D61" w:rsidRDefault="00EF203E" w:rsidP="00207915">
            <w:pPr>
              <w:pStyle w:val="TAL"/>
              <w:tabs>
                <w:tab w:val="clear" w:pos="284"/>
                <w:tab w:val="clear" w:pos="567"/>
              </w:tabs>
              <w:rPr>
                <w:sz w:val="16"/>
              </w:rPr>
            </w:pPr>
            <w:r w:rsidRPr="008F6D61">
              <w:rPr>
                <w:sz w:val="16"/>
              </w:rPr>
              <w:t>Nokia (Editor)</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Created in parallel session. Agreed in </w:t>
            </w:r>
            <w:r w:rsidRPr="008F6D61">
              <w:rPr>
                <w:sz w:val="16"/>
              </w:rPr>
              <w:lastRenderedPageBreak/>
              <w:t>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171061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Terminology and role of applications and Application Functions - alternative implementation</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170897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UDM within 5GC</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171084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User Data Management</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170956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Relationship between UDR, UDM and PCF</w:t>
            </w:r>
          </w:p>
        </w:tc>
        <w:tc>
          <w:tcPr>
            <w:tcW w:w="1701" w:type="dxa"/>
          </w:tcPr>
          <w:p w:rsidR="00EF203E" w:rsidRPr="008F6D61" w:rsidRDefault="00EF203E" w:rsidP="00207915">
            <w:pPr>
              <w:pStyle w:val="TAL"/>
              <w:tabs>
                <w:tab w:val="clear" w:pos="284"/>
                <w:tab w:val="clear" w:pos="567"/>
              </w:tabs>
              <w:rPr>
                <w:sz w:val="16"/>
              </w:rPr>
            </w:pPr>
            <w:r w:rsidRPr="008F6D61">
              <w:rPr>
                <w:sz w:val="16"/>
              </w:rPr>
              <w:t>Oracle, 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170882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 of Network Slicing definitions for TS 23.501</w:t>
            </w:r>
          </w:p>
        </w:tc>
        <w:tc>
          <w:tcPr>
            <w:tcW w:w="1701" w:type="dxa"/>
          </w:tcPr>
          <w:p w:rsidR="00EF203E" w:rsidRPr="008F6D61" w:rsidRDefault="00EF203E" w:rsidP="00207915">
            <w:pPr>
              <w:pStyle w:val="TAL"/>
              <w:tabs>
                <w:tab w:val="clear" w:pos="284"/>
                <w:tab w:val="clear" w:pos="567"/>
              </w:tabs>
              <w:rPr>
                <w:sz w:val="16"/>
              </w:rPr>
            </w:pPr>
            <w:r w:rsidRPr="008F6D61">
              <w:rPr>
                <w:sz w:val="16"/>
              </w:rPr>
              <w:t>NTT DOCOMO</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S2-171463.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171463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171463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 of Network Slicing definitions for TS 23.501</w:t>
            </w:r>
          </w:p>
        </w:tc>
        <w:tc>
          <w:tcPr>
            <w:tcW w:w="1701" w:type="dxa"/>
          </w:tcPr>
          <w:p w:rsidR="00EF203E" w:rsidRPr="008F6D61" w:rsidRDefault="00EF203E" w:rsidP="00207915">
            <w:pPr>
              <w:pStyle w:val="TAL"/>
              <w:tabs>
                <w:tab w:val="clear" w:pos="284"/>
                <w:tab w:val="clear" w:pos="567"/>
              </w:tabs>
              <w:rPr>
                <w:sz w:val="16"/>
              </w:rPr>
            </w:pPr>
            <w:r w:rsidRPr="008F6D61">
              <w:rPr>
                <w:sz w:val="16"/>
              </w:rPr>
              <w:t>NTT DOCOMO</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S2-170882. This was postponed.</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171023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Proposed Network Slicing Update to 23.501 Clause 5.15</w:t>
            </w:r>
          </w:p>
        </w:tc>
        <w:tc>
          <w:tcPr>
            <w:tcW w:w="1701" w:type="dxa"/>
          </w:tcPr>
          <w:p w:rsidR="00EF203E" w:rsidRPr="008F6D61" w:rsidRDefault="00EF203E" w:rsidP="00207915">
            <w:pPr>
              <w:pStyle w:val="TAL"/>
              <w:tabs>
                <w:tab w:val="clear" w:pos="284"/>
                <w:tab w:val="clear" w:pos="567"/>
              </w:tabs>
              <w:rPr>
                <w:sz w:val="16"/>
              </w:rPr>
            </w:pPr>
            <w:r w:rsidRPr="008F6D61">
              <w:rPr>
                <w:sz w:val="16"/>
              </w:rPr>
              <w:t>ZTE, Sprint, Oracle, ETRI, InterDigital, KDDI , Nokia, Qualcomm, Telecom Italia</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merging S2-171034, to S2-171464.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171464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171464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Proposed Network Slicing Update to 23.501 Clause 5.15</w:t>
            </w:r>
          </w:p>
        </w:tc>
        <w:tc>
          <w:tcPr>
            <w:tcW w:w="1701" w:type="dxa"/>
          </w:tcPr>
          <w:p w:rsidR="00EF203E" w:rsidRPr="008F6D61" w:rsidRDefault="00EF203E" w:rsidP="00207915">
            <w:pPr>
              <w:pStyle w:val="TAL"/>
              <w:tabs>
                <w:tab w:val="clear" w:pos="284"/>
                <w:tab w:val="clear" w:pos="567"/>
              </w:tabs>
              <w:rPr>
                <w:sz w:val="16"/>
              </w:rPr>
            </w:pPr>
            <w:r w:rsidRPr="008F6D61">
              <w:rPr>
                <w:sz w:val="16"/>
              </w:rPr>
              <w:t>ZTE, Sprint, Oracle, ETRI, InterDigital, KDDI , Nokia, Qualcomm, Telecom Italia</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S2-171023, merging S2-171034. Revised to S2-171547.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171547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171547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Proposed Network Slicing Update to 23.501 Clause 5.15</w:t>
            </w:r>
          </w:p>
        </w:tc>
        <w:tc>
          <w:tcPr>
            <w:tcW w:w="1701" w:type="dxa"/>
          </w:tcPr>
          <w:p w:rsidR="00EF203E" w:rsidRPr="008F6D61" w:rsidRDefault="00EF203E" w:rsidP="00207915">
            <w:pPr>
              <w:pStyle w:val="TAL"/>
              <w:tabs>
                <w:tab w:val="clear" w:pos="284"/>
                <w:tab w:val="clear" w:pos="567"/>
              </w:tabs>
              <w:rPr>
                <w:sz w:val="16"/>
              </w:rPr>
            </w:pPr>
            <w:r w:rsidRPr="008F6D61">
              <w:rPr>
                <w:sz w:val="16"/>
              </w:rPr>
              <w:t>ZTE, Sprint, Oracle, ETRI, InterDigital, KDDI , Nokia, Qualcomm, Telecom Italia</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S2-171464. Revised off-line to S2-171596.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171596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171596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Proposed Network Slicing Update to 23.501 Clause 5.15</w:t>
            </w:r>
          </w:p>
        </w:tc>
        <w:tc>
          <w:tcPr>
            <w:tcW w:w="1701" w:type="dxa"/>
          </w:tcPr>
          <w:p w:rsidR="00EF203E" w:rsidRPr="008F6D61" w:rsidRDefault="00EF203E" w:rsidP="00207915">
            <w:pPr>
              <w:pStyle w:val="TAL"/>
              <w:tabs>
                <w:tab w:val="clear" w:pos="284"/>
                <w:tab w:val="clear" w:pos="567"/>
              </w:tabs>
              <w:rPr>
                <w:sz w:val="16"/>
              </w:rPr>
            </w:pPr>
            <w:r w:rsidRPr="008F6D61">
              <w:rPr>
                <w:sz w:val="16"/>
              </w:rPr>
              <w:t>ZTE, Sprint, Oracle, ETRI, InterDigital, KDDI , Nokia, Qualcomm, Telecom Italia</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S2-171547. Revised to S2-171599.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171599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171599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Proposed Network Slicing Update to 23.501 Clause </w:t>
            </w:r>
            <w:r w:rsidRPr="008F6D61">
              <w:rPr>
                <w:sz w:val="16"/>
              </w:rPr>
              <w:lastRenderedPageBreak/>
              <w:t>5.15</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 xml:space="preserve">ZTE, Sprint, Oracle, ETRI, InterDigital, KDDI , Nokia, </w:t>
            </w:r>
            <w:r w:rsidRPr="008F6D61">
              <w:rPr>
                <w:sz w:val="16"/>
              </w:rPr>
              <w:lastRenderedPageBreak/>
              <w:t>Qualcomm, Telecom Italia</w:t>
            </w:r>
          </w:p>
        </w:tc>
        <w:tc>
          <w:tcPr>
            <w:tcW w:w="851" w:type="dxa"/>
          </w:tcPr>
          <w:p w:rsidR="00EF203E" w:rsidRPr="008F6D61" w:rsidRDefault="00EF203E" w:rsidP="00207915">
            <w:pPr>
              <w:pStyle w:val="TAL"/>
              <w:tabs>
                <w:tab w:val="clear" w:pos="284"/>
                <w:tab w:val="clear" w:pos="567"/>
              </w:tabs>
              <w:rPr>
                <w:sz w:val="16"/>
              </w:rPr>
            </w:pPr>
            <w:r w:rsidRPr="008F6D61">
              <w:rPr>
                <w:sz w:val="16"/>
              </w:rPr>
              <w:lastRenderedPageBreak/>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S2-171596. Revised to </w:t>
            </w:r>
            <w:r w:rsidRPr="008F6D61">
              <w:rPr>
                <w:sz w:val="16"/>
              </w:rPr>
              <w:lastRenderedPageBreak/>
              <w:t>S2-171617.</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171617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171617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Proposed Network Slicing Update to 23.501 Clause 5.15</w:t>
            </w:r>
          </w:p>
        </w:tc>
        <w:tc>
          <w:tcPr>
            <w:tcW w:w="1701" w:type="dxa"/>
          </w:tcPr>
          <w:p w:rsidR="00EF203E" w:rsidRPr="008F6D61" w:rsidRDefault="00EF203E" w:rsidP="00207915">
            <w:pPr>
              <w:pStyle w:val="TAL"/>
              <w:tabs>
                <w:tab w:val="clear" w:pos="284"/>
                <w:tab w:val="clear" w:pos="567"/>
              </w:tabs>
              <w:rPr>
                <w:sz w:val="16"/>
              </w:rPr>
            </w:pPr>
            <w:r w:rsidRPr="008F6D61">
              <w:rPr>
                <w:sz w:val="16"/>
              </w:rPr>
              <w:t>ZTE, Sprint, Oracle, ETRI, InterDigital, KDDI , Nokia, Qualcomm, Telecom Italia, Deutsch Telecom</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S2-171599. Revised to S2-171622.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171622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171622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Proposed Network Slicing Update to 23.501 Clause 5.15</w:t>
            </w:r>
          </w:p>
        </w:tc>
        <w:tc>
          <w:tcPr>
            <w:tcW w:w="1701" w:type="dxa"/>
          </w:tcPr>
          <w:p w:rsidR="00EF203E" w:rsidRPr="008F6D61" w:rsidRDefault="00EF203E" w:rsidP="00207915">
            <w:pPr>
              <w:pStyle w:val="TAL"/>
              <w:tabs>
                <w:tab w:val="clear" w:pos="284"/>
                <w:tab w:val="clear" w:pos="567"/>
              </w:tabs>
              <w:rPr>
                <w:sz w:val="16"/>
              </w:rPr>
            </w:pPr>
            <w:r w:rsidRPr="008F6D61">
              <w:rPr>
                <w:sz w:val="16"/>
              </w:rPr>
              <w:t>ZTE, Sprint, Oracle, ETRI, InterDigital, KDDI , Nokia, Qualcomm, Telecom Italia</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S2-171617. Approved. Intel objected to the approval of this pCR</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171034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High level description for network slice</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S2-171464</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170812</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Way forward with NSSAI</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The spirit of proposals 1-5 should be considered when discussing the content of S2-171464 and other pCRs to this meeting. 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171049</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Discussion on the handling of NSSAI</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 Inc.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170777</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On whether an optional Single Value NSSAI is also needed.</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170912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Network Slice Selection Assistance Information</w:t>
            </w:r>
          </w:p>
        </w:tc>
        <w:tc>
          <w:tcPr>
            <w:tcW w:w="1701" w:type="dxa"/>
          </w:tcPr>
          <w:p w:rsidR="00EF203E" w:rsidRPr="008F6D61" w:rsidRDefault="00EF203E" w:rsidP="00207915">
            <w:pPr>
              <w:pStyle w:val="TAL"/>
              <w:tabs>
                <w:tab w:val="clear" w:pos="284"/>
                <w:tab w:val="clear" w:pos="567"/>
              </w:tabs>
              <w:rPr>
                <w:sz w:val="16"/>
              </w:rPr>
            </w:pPr>
            <w:r w:rsidRPr="008F6D61">
              <w:rPr>
                <w:sz w:val="16"/>
              </w:rPr>
              <w:t>Ericsson, NTT DOCOMO</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Postponed</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171027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Proposed architecture alignments of Network Slicing Conclusion with </w:t>
            </w:r>
            <w:r w:rsidRPr="008F6D61">
              <w:rPr>
                <w:sz w:val="16"/>
              </w:rPr>
              <w:lastRenderedPageBreak/>
              <w:t>5G Core Overall Architecture in TS 23.501</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ZTE, Oracle, ETRI, Telecom Italia, KDDI</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Postponed</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170880</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Position of Network Slice Selection Function (NSSF) in overall architecture</w:t>
            </w:r>
          </w:p>
        </w:tc>
        <w:tc>
          <w:tcPr>
            <w:tcW w:w="1701" w:type="dxa"/>
          </w:tcPr>
          <w:p w:rsidR="00EF203E" w:rsidRPr="008F6D61" w:rsidRDefault="00EF203E" w:rsidP="00207915">
            <w:pPr>
              <w:pStyle w:val="TAL"/>
              <w:tabs>
                <w:tab w:val="clear" w:pos="284"/>
                <w:tab w:val="clear" w:pos="567"/>
              </w:tabs>
              <w:rPr>
                <w:sz w:val="16"/>
              </w:rPr>
            </w:pPr>
            <w:r w:rsidRPr="008F6D61">
              <w:rPr>
                <w:sz w:val="16"/>
              </w:rPr>
              <w:t>NTT DOCOMO, Ericsson, 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Postponed</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171153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Single value of NSSAI in RRC for CCNF(AMF) selection</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This was withdrawn</w:t>
            </w:r>
          </w:p>
        </w:tc>
        <w:tc>
          <w:tcPr>
            <w:tcW w:w="1559" w:type="dxa"/>
          </w:tcPr>
          <w:p w:rsidR="00EF203E" w:rsidRPr="008F6D61" w:rsidRDefault="00EF203E" w:rsidP="00207915">
            <w:pPr>
              <w:pStyle w:val="TAL"/>
              <w:tabs>
                <w:tab w:val="clear" w:pos="284"/>
                <w:tab w:val="clear" w:pos="567"/>
              </w:tabs>
              <w:rPr>
                <w:sz w:val="16"/>
              </w:rPr>
            </w:pPr>
            <w:r w:rsidRPr="008F6D61">
              <w:rPr>
                <w:sz w:val="16"/>
              </w:rPr>
              <w:t>Withdrawn</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171030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Architecture update for network slicing to clause 5.15 in TS 23.501</w:t>
            </w:r>
          </w:p>
        </w:tc>
        <w:tc>
          <w:tcPr>
            <w:tcW w:w="1701" w:type="dxa"/>
          </w:tcPr>
          <w:p w:rsidR="00EF203E" w:rsidRPr="008F6D61" w:rsidRDefault="00EF203E" w:rsidP="00207915">
            <w:pPr>
              <w:pStyle w:val="TAL"/>
              <w:tabs>
                <w:tab w:val="clear" w:pos="284"/>
                <w:tab w:val="clear" w:pos="567"/>
              </w:tabs>
              <w:rPr>
                <w:sz w:val="16"/>
              </w:rPr>
            </w:pPr>
            <w:r w:rsidRPr="008F6D61">
              <w:rPr>
                <w:sz w:val="16"/>
              </w:rPr>
              <w:t>ZTE, Oracle, ETRI</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171033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Architecture for network slicing</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171169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Position of NSSF in overall architecture</w:t>
            </w:r>
          </w:p>
        </w:tc>
        <w:tc>
          <w:tcPr>
            <w:tcW w:w="1701" w:type="dxa"/>
          </w:tcPr>
          <w:p w:rsidR="00EF203E" w:rsidRPr="008F6D61" w:rsidRDefault="00EF203E" w:rsidP="00207915">
            <w:pPr>
              <w:pStyle w:val="TAL"/>
              <w:tabs>
                <w:tab w:val="clear" w:pos="284"/>
                <w:tab w:val="clear" w:pos="567"/>
              </w:tabs>
              <w:rPr>
                <w:sz w:val="16"/>
              </w:rPr>
            </w:pPr>
            <w:r w:rsidRPr="008F6D61">
              <w:rPr>
                <w:sz w:val="16"/>
              </w:rPr>
              <w:t>NTT DOCOMO, Ericsson, 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170776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On Standardized Slice/Service Types</w:t>
            </w:r>
          </w:p>
        </w:tc>
        <w:tc>
          <w:tcPr>
            <w:tcW w:w="1701" w:type="dxa"/>
          </w:tcPr>
          <w:p w:rsidR="00EF203E" w:rsidRPr="008F6D61" w:rsidRDefault="00EF203E" w:rsidP="00207915">
            <w:pPr>
              <w:pStyle w:val="TAL"/>
              <w:tabs>
                <w:tab w:val="clear" w:pos="284"/>
                <w:tab w:val="clear" w:pos="567"/>
              </w:tabs>
              <w:rPr>
                <w:sz w:val="16"/>
              </w:rPr>
            </w:pPr>
            <w:r w:rsidRPr="008F6D61">
              <w:rPr>
                <w:sz w:val="16"/>
              </w:rPr>
              <w:t>Nokia, Sandvine, Sprint, KDDI, Telecom Italia, ZTE, Samsung, Oracle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171031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Clarifications for Network Slice and Network Function relationship in 23.501v1.1</w:t>
            </w:r>
          </w:p>
        </w:tc>
        <w:tc>
          <w:tcPr>
            <w:tcW w:w="1701" w:type="dxa"/>
          </w:tcPr>
          <w:p w:rsidR="00EF203E" w:rsidRPr="008F6D61" w:rsidRDefault="00EF203E" w:rsidP="00207915">
            <w:pPr>
              <w:pStyle w:val="TAL"/>
              <w:tabs>
                <w:tab w:val="clear" w:pos="284"/>
                <w:tab w:val="clear" w:pos="567"/>
              </w:tabs>
              <w:rPr>
                <w:sz w:val="16"/>
              </w:rPr>
            </w:pPr>
            <w:r w:rsidRPr="008F6D61">
              <w:rPr>
                <w:sz w:val="16"/>
              </w:rPr>
              <w:t>ZTE, Oracle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170830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Network Slice Selection in AMF</w:t>
            </w:r>
          </w:p>
        </w:tc>
        <w:tc>
          <w:tcPr>
            <w:tcW w:w="1701" w:type="dxa"/>
          </w:tcPr>
          <w:p w:rsidR="00EF203E" w:rsidRPr="008F6D61" w:rsidRDefault="00EF203E" w:rsidP="00207915">
            <w:pPr>
              <w:pStyle w:val="TAL"/>
              <w:tabs>
                <w:tab w:val="clear" w:pos="284"/>
                <w:tab w:val="clear" w:pos="567"/>
              </w:tabs>
              <w:rPr>
                <w:sz w:val="16"/>
              </w:rPr>
            </w:pPr>
            <w:r w:rsidRPr="008F6D61">
              <w:rPr>
                <w:sz w:val="16"/>
              </w:rPr>
              <w:t>Intel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171037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S-NSSAI and Network slice instance</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 China Unicom</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171089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UE triggered slice change</w:t>
            </w:r>
          </w:p>
        </w:tc>
        <w:tc>
          <w:tcPr>
            <w:tcW w:w="1701" w:type="dxa"/>
          </w:tcPr>
          <w:p w:rsidR="00EF203E" w:rsidRPr="008F6D61" w:rsidRDefault="00EF203E" w:rsidP="00207915">
            <w:pPr>
              <w:pStyle w:val="TAL"/>
              <w:tabs>
                <w:tab w:val="clear" w:pos="284"/>
                <w:tab w:val="clear" w:pos="567"/>
              </w:tabs>
              <w:rPr>
                <w:sz w:val="16"/>
              </w:rPr>
            </w:pPr>
            <w:r w:rsidRPr="008F6D61">
              <w:rPr>
                <w:sz w:val="16"/>
              </w:rPr>
              <w:t>Samsung, InterDigital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171101</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Discussion on N2 and N3 reference points for 5G system</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Corrupt file replaced on FTP 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171102</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[DRAFT] LS on N2 and N3 reference points for 5G system</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S2-171511.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171511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171511</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[DRAFT] LS on N2 and N3 reference </w:t>
            </w:r>
            <w:r w:rsidRPr="008F6D61">
              <w:rPr>
                <w:sz w:val="16"/>
              </w:rPr>
              <w:lastRenderedPageBreak/>
              <w:t>points for 5G system</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S2-171102. </w:t>
            </w:r>
            <w:r w:rsidRPr="008F6D61">
              <w:rPr>
                <w:sz w:val="16"/>
              </w:rPr>
              <w:lastRenderedPageBreak/>
              <w:t>Revised to S2-171593.</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171593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171593</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[DRAFT] LS on N2 and N3 reference points for 5G system</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S2-171511. Revised to S2-171600.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171600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171600</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[DRAFT] LS on N2 and N3 reference points for 5G system</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S2-171593. Revised to S2-171611.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171611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171611</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LS on N2 and N3 reference points for 5G system</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S2-171600.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170950</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Support for Extended Identity Ranges in 5G</w:t>
            </w:r>
          </w:p>
        </w:tc>
        <w:tc>
          <w:tcPr>
            <w:tcW w:w="1701" w:type="dxa"/>
          </w:tcPr>
          <w:p w:rsidR="00EF203E" w:rsidRPr="008F6D61" w:rsidRDefault="00EF203E" w:rsidP="00207915">
            <w:pPr>
              <w:pStyle w:val="TAL"/>
              <w:tabs>
                <w:tab w:val="clear" w:pos="284"/>
                <w:tab w:val="clear" w:pos="567"/>
              </w:tabs>
              <w:rPr>
                <w:sz w:val="16"/>
              </w:rPr>
            </w:pPr>
            <w:r w:rsidRPr="008F6D61">
              <w:rPr>
                <w:sz w:val="16"/>
              </w:rPr>
              <w:t>T-Mobile USA INC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170943</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TMSI Usage in 5G</w:t>
            </w:r>
          </w:p>
        </w:tc>
        <w:tc>
          <w:tcPr>
            <w:tcW w:w="1701" w:type="dxa"/>
          </w:tcPr>
          <w:p w:rsidR="00EF203E" w:rsidRPr="008F6D61" w:rsidRDefault="00EF203E" w:rsidP="00207915">
            <w:pPr>
              <w:pStyle w:val="TAL"/>
              <w:tabs>
                <w:tab w:val="clear" w:pos="284"/>
                <w:tab w:val="clear" w:pos="567"/>
              </w:tabs>
              <w:rPr>
                <w:sz w:val="16"/>
              </w:rPr>
            </w:pPr>
            <w:r w:rsidRPr="008F6D61">
              <w:rPr>
                <w:sz w:val="16"/>
              </w:rPr>
              <w:t>T-Mobile USA INC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170744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UE temporary identifier in 5GS</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170960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to update edge computing</w:t>
            </w:r>
          </w:p>
        </w:tc>
        <w:tc>
          <w:tcPr>
            <w:tcW w:w="1701" w:type="dxa"/>
          </w:tcPr>
          <w:p w:rsidR="00EF203E" w:rsidRPr="008F6D61" w:rsidRDefault="00EF203E" w:rsidP="00207915">
            <w:pPr>
              <w:pStyle w:val="TAL"/>
              <w:tabs>
                <w:tab w:val="clear" w:pos="284"/>
                <w:tab w:val="clear" w:pos="567"/>
              </w:tabs>
              <w:rPr>
                <w:sz w:val="16"/>
              </w:rPr>
            </w:pPr>
            <w:r w:rsidRPr="008F6D61">
              <w:rPr>
                <w:sz w:val="16"/>
              </w:rPr>
              <w:t>Lenovo, Motorola Mobility</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170974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Asynchronous Communications</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 China Mobile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170983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Network Topology clarification</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170888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§5.9.3: DNN versus APN</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S2-170153 from SA2#118BIS. Moved from 6.5.3 to 6.5.1 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171064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Definition of DNN</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171179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 8.2: Control plane protocol stack between the UE and the AMF</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170810</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Service Based Architecture for the Control Plane of 5G Core</w:t>
            </w:r>
          </w:p>
        </w:tc>
        <w:tc>
          <w:tcPr>
            <w:tcW w:w="1701" w:type="dxa"/>
          </w:tcPr>
          <w:p w:rsidR="00EF203E" w:rsidRPr="008F6D61" w:rsidRDefault="00EF203E" w:rsidP="00207915">
            <w:pPr>
              <w:pStyle w:val="TAL"/>
              <w:tabs>
                <w:tab w:val="clear" w:pos="284"/>
                <w:tab w:val="clear" w:pos="567"/>
              </w:tabs>
              <w:rPr>
                <w:sz w:val="16"/>
              </w:rPr>
            </w:pPr>
            <w:r w:rsidRPr="008F6D61">
              <w:rPr>
                <w:sz w:val="16"/>
              </w:rPr>
              <w:t>AT&amp;T</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170814</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Way Forward on NF Service </w:t>
            </w:r>
            <w:r w:rsidRPr="008F6D61">
              <w:rPr>
                <w:sz w:val="16"/>
              </w:rPr>
              <w:lastRenderedPageBreak/>
              <w:t>Normative Work</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 xml:space="preserve">China Mobile, China Unicom, China </w:t>
            </w:r>
            <w:r w:rsidRPr="008F6D61">
              <w:rPr>
                <w:sz w:val="16"/>
              </w:rPr>
              <w:lastRenderedPageBreak/>
              <w:t>Telecom, CATR</w:t>
            </w:r>
          </w:p>
        </w:tc>
        <w:tc>
          <w:tcPr>
            <w:tcW w:w="851" w:type="dxa"/>
          </w:tcPr>
          <w:p w:rsidR="00EF203E" w:rsidRPr="008F6D61" w:rsidRDefault="00EF203E" w:rsidP="00207915">
            <w:pPr>
              <w:pStyle w:val="TAL"/>
              <w:tabs>
                <w:tab w:val="clear" w:pos="284"/>
                <w:tab w:val="clear" w:pos="567"/>
              </w:tabs>
              <w:rPr>
                <w:sz w:val="16"/>
              </w:rPr>
            </w:pPr>
            <w:r w:rsidRPr="008F6D61">
              <w:rPr>
                <w:sz w:val="16"/>
              </w:rPr>
              <w:lastRenderedPageBreak/>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Noted in parallel </w:t>
            </w:r>
            <w:r w:rsidRPr="008F6D61">
              <w:rPr>
                <w:sz w:val="16"/>
              </w:rPr>
              <w:lastRenderedPageBreak/>
              <w:t>session</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171010</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5GS_Ph1: Approach to Service Based Architecture</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Moved from 6.5.11 to 6.5.1. 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170815</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Considerations on NF Service Granularity</w:t>
            </w:r>
          </w:p>
        </w:tc>
        <w:tc>
          <w:tcPr>
            <w:tcW w:w="1701" w:type="dxa"/>
          </w:tcPr>
          <w:p w:rsidR="00EF203E" w:rsidRPr="008F6D61" w:rsidRDefault="00EF203E" w:rsidP="00207915">
            <w:pPr>
              <w:pStyle w:val="TAL"/>
              <w:tabs>
                <w:tab w:val="clear" w:pos="284"/>
                <w:tab w:val="clear" w:pos="567"/>
              </w:tabs>
              <w:rPr>
                <w:sz w:val="16"/>
              </w:rPr>
            </w:pPr>
            <w:r w:rsidRPr="008F6D61">
              <w:rPr>
                <w:sz w:val="16"/>
              </w:rPr>
              <w:t>China Mobile, China Unicom, China Telecom, CATR</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170818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Further descripiton of NF Services</w:t>
            </w:r>
          </w:p>
        </w:tc>
        <w:tc>
          <w:tcPr>
            <w:tcW w:w="1701" w:type="dxa"/>
          </w:tcPr>
          <w:p w:rsidR="00EF203E" w:rsidRPr="008F6D61" w:rsidRDefault="00EF203E" w:rsidP="00207915">
            <w:pPr>
              <w:pStyle w:val="TAL"/>
              <w:tabs>
                <w:tab w:val="clear" w:pos="284"/>
                <w:tab w:val="clear" w:pos="567"/>
              </w:tabs>
              <w:rPr>
                <w:sz w:val="16"/>
              </w:rPr>
            </w:pPr>
            <w:r w:rsidRPr="008F6D61">
              <w:rPr>
                <w:sz w:val="16"/>
              </w:rPr>
              <w:t>China Mobile, Huawei</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171009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to define the criteria for NF service</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Moved from 6.5.11 to 6.5.1. 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170989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Issue related to utilize NF service and service based interface</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 Sprint, Telecom Italia, China Mobile, China Unicom, China Telecom, CATR</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Moved from 6.5.11 to 6.5.1. 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170723</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Proposed drafting rules for Service-based interface</w:t>
            </w:r>
          </w:p>
        </w:tc>
        <w:tc>
          <w:tcPr>
            <w:tcW w:w="1701" w:type="dxa"/>
          </w:tcPr>
          <w:p w:rsidR="00EF203E" w:rsidRPr="008F6D61" w:rsidRDefault="00EF203E" w:rsidP="00207915">
            <w:pPr>
              <w:pStyle w:val="TAL"/>
              <w:tabs>
                <w:tab w:val="clear" w:pos="284"/>
                <w:tab w:val="clear" w:pos="567"/>
              </w:tabs>
              <w:rPr>
                <w:sz w:val="16"/>
              </w:rPr>
            </w:pPr>
            <w:r w:rsidRPr="008F6D61">
              <w:rPr>
                <w:sz w:val="16"/>
              </w:rPr>
              <w:t>MediaTek Inc.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Moved from 6.5.11 to 6.5.1. 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170724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Drafting rules for service-based interfaces</w:t>
            </w:r>
          </w:p>
        </w:tc>
        <w:tc>
          <w:tcPr>
            <w:tcW w:w="1701" w:type="dxa"/>
          </w:tcPr>
          <w:p w:rsidR="00EF203E" w:rsidRPr="008F6D61" w:rsidRDefault="00EF203E" w:rsidP="00207915">
            <w:pPr>
              <w:pStyle w:val="TAL"/>
              <w:tabs>
                <w:tab w:val="clear" w:pos="284"/>
                <w:tab w:val="clear" w:pos="567"/>
              </w:tabs>
              <w:rPr>
                <w:sz w:val="16"/>
              </w:rPr>
            </w:pPr>
            <w:r w:rsidRPr="008F6D61">
              <w:rPr>
                <w:sz w:val="16"/>
              </w:rPr>
              <w:t>MediaTek Inc.</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Moved from 6.5.11 to 6.5.1. Revised to S2-171512.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171512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171512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Drafting rules for service-based interfaces</w:t>
            </w:r>
          </w:p>
        </w:tc>
        <w:tc>
          <w:tcPr>
            <w:tcW w:w="1701" w:type="dxa"/>
          </w:tcPr>
          <w:p w:rsidR="00EF203E" w:rsidRPr="008F6D61" w:rsidRDefault="00EF203E" w:rsidP="00207915">
            <w:pPr>
              <w:pStyle w:val="TAL"/>
              <w:tabs>
                <w:tab w:val="clear" w:pos="284"/>
                <w:tab w:val="clear" w:pos="567"/>
              </w:tabs>
              <w:rPr>
                <w:sz w:val="16"/>
              </w:rPr>
            </w:pPr>
            <w:r w:rsidRPr="008F6D61">
              <w:rPr>
                <w:sz w:val="16"/>
              </w:rPr>
              <w:t>MediaTek Inc.</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S2-170724. Revised to S2-171550.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171550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171550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Drafting rules for service-based interfaces</w:t>
            </w:r>
          </w:p>
        </w:tc>
        <w:tc>
          <w:tcPr>
            <w:tcW w:w="1701" w:type="dxa"/>
          </w:tcPr>
          <w:p w:rsidR="00EF203E" w:rsidRPr="008F6D61" w:rsidRDefault="00EF203E" w:rsidP="00207915">
            <w:pPr>
              <w:pStyle w:val="TAL"/>
              <w:tabs>
                <w:tab w:val="clear" w:pos="284"/>
                <w:tab w:val="clear" w:pos="567"/>
              </w:tabs>
              <w:rPr>
                <w:sz w:val="16"/>
              </w:rPr>
            </w:pPr>
            <w:r w:rsidRPr="008F6D61">
              <w:rPr>
                <w:sz w:val="16"/>
              </w:rPr>
              <w:t>MediaTek Inc., Deutsche Telekom</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S2-171512.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170886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Documenting Service Based Architecture for 5G Core</w:t>
            </w:r>
          </w:p>
        </w:tc>
        <w:tc>
          <w:tcPr>
            <w:tcW w:w="1701" w:type="dxa"/>
          </w:tcPr>
          <w:p w:rsidR="00EF203E" w:rsidRPr="008F6D61" w:rsidRDefault="00EF203E" w:rsidP="00207915">
            <w:pPr>
              <w:pStyle w:val="TAL"/>
              <w:tabs>
                <w:tab w:val="clear" w:pos="284"/>
                <w:tab w:val="clear" w:pos="567"/>
              </w:tabs>
              <w:rPr>
                <w:sz w:val="16"/>
              </w:rPr>
            </w:pPr>
            <w:r w:rsidRPr="008F6D61">
              <w:rPr>
                <w:sz w:val="16"/>
              </w:rPr>
              <w:t>VODAFONE Group Plc</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Presentation, not pCR. Moved from 6.5.7 to 6.5.1. Noted in parallel </w:t>
            </w:r>
            <w:r w:rsidRPr="008F6D61">
              <w:rPr>
                <w:sz w:val="16"/>
              </w:rPr>
              <w:lastRenderedPageBreak/>
              <w:t>session</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171206</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Service Based / P2P Architecture Recommendations on moving forward</w:t>
            </w:r>
          </w:p>
        </w:tc>
        <w:tc>
          <w:tcPr>
            <w:tcW w:w="1701" w:type="dxa"/>
          </w:tcPr>
          <w:p w:rsidR="00EF203E" w:rsidRPr="008F6D61" w:rsidRDefault="00EF203E" w:rsidP="00207915">
            <w:pPr>
              <w:pStyle w:val="TAL"/>
              <w:tabs>
                <w:tab w:val="clear" w:pos="284"/>
                <w:tab w:val="clear" w:pos="567"/>
              </w:tabs>
              <w:rPr>
                <w:sz w:val="16"/>
              </w:rPr>
            </w:pPr>
            <w:r w:rsidRPr="008F6D61">
              <w:rPr>
                <w:sz w:val="16"/>
              </w:rPr>
              <w:t>Verizon</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LATE REQ: LATE DOC: Rx 10/02 16:50. 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171166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P-CR: Addition of new RM terminology to 23.501 vocabulary</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 MediaTek Inc.</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S2-171451.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171451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171451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P-CR: Addition of new RM terminology to 23.501 vocabulary</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 MediaTek Inc.</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S2-171166.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171162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23.502 P-CR: Addition of new RM terminology to 23.502 vocabulary</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S2-171343</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170714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pCR 23.501 - Misc. corrections to Registration Management</w:t>
            </w:r>
          </w:p>
        </w:tc>
        <w:tc>
          <w:tcPr>
            <w:tcW w:w="1701" w:type="dxa"/>
          </w:tcPr>
          <w:p w:rsidR="00EF203E" w:rsidRPr="008F6D61" w:rsidRDefault="00EF203E" w:rsidP="00207915">
            <w:pPr>
              <w:pStyle w:val="TAL"/>
              <w:tabs>
                <w:tab w:val="clear" w:pos="284"/>
                <w:tab w:val="clear" w:pos="567"/>
              </w:tabs>
              <w:rPr>
                <w:sz w:val="16"/>
              </w:rPr>
            </w:pPr>
            <w:r w:rsidRPr="008F6D61">
              <w:rPr>
                <w:sz w:val="16"/>
              </w:rPr>
              <w:t>MediaTek Inc., 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S2-171452.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171452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171452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pCR 23.501 - Misc. corrections to Registration Management</w:t>
            </w:r>
          </w:p>
        </w:tc>
        <w:tc>
          <w:tcPr>
            <w:tcW w:w="1701" w:type="dxa"/>
          </w:tcPr>
          <w:p w:rsidR="00EF203E" w:rsidRPr="008F6D61" w:rsidRDefault="00EF203E" w:rsidP="00207915">
            <w:pPr>
              <w:pStyle w:val="TAL"/>
              <w:tabs>
                <w:tab w:val="clear" w:pos="284"/>
                <w:tab w:val="clear" w:pos="567"/>
              </w:tabs>
              <w:rPr>
                <w:sz w:val="16"/>
              </w:rPr>
            </w:pPr>
            <w:r w:rsidRPr="008F6D61">
              <w:rPr>
                <w:sz w:val="16"/>
              </w:rPr>
              <w:t>MediaTek Inc., 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S2-170714. Revised to S2-171514.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171514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171514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pCR 23.501 - Misc. corrections to Registration Management</w:t>
            </w:r>
          </w:p>
        </w:tc>
        <w:tc>
          <w:tcPr>
            <w:tcW w:w="1701" w:type="dxa"/>
          </w:tcPr>
          <w:p w:rsidR="00EF203E" w:rsidRPr="008F6D61" w:rsidRDefault="00EF203E" w:rsidP="00207915">
            <w:pPr>
              <w:pStyle w:val="TAL"/>
              <w:tabs>
                <w:tab w:val="clear" w:pos="284"/>
                <w:tab w:val="clear" w:pos="567"/>
              </w:tabs>
              <w:rPr>
                <w:sz w:val="16"/>
              </w:rPr>
            </w:pPr>
            <w:r w:rsidRPr="008F6D61">
              <w:rPr>
                <w:sz w:val="16"/>
              </w:rPr>
              <w:t>MediaTek Inc., 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S2-171452.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171116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Correction on RM-DEREGISTERED</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170715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pCR 23.501 - Misc. corrections to Connection Management</w:t>
            </w:r>
          </w:p>
        </w:tc>
        <w:tc>
          <w:tcPr>
            <w:tcW w:w="1701" w:type="dxa"/>
          </w:tcPr>
          <w:p w:rsidR="00EF203E" w:rsidRPr="008F6D61" w:rsidRDefault="00EF203E" w:rsidP="00207915">
            <w:pPr>
              <w:pStyle w:val="TAL"/>
              <w:tabs>
                <w:tab w:val="clear" w:pos="284"/>
                <w:tab w:val="clear" w:pos="567"/>
              </w:tabs>
              <w:rPr>
                <w:sz w:val="16"/>
              </w:rPr>
            </w:pPr>
            <w:r w:rsidRPr="008F6D61">
              <w:rPr>
                <w:sz w:val="16"/>
              </w:rPr>
              <w:t>MediaTek Inc., 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merging S2-171019 and S2-171121, to S2-171453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171453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171453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pCR 23.501 - Misc. corrections to Connection </w:t>
            </w:r>
            <w:r w:rsidRPr="008F6D61">
              <w:rPr>
                <w:sz w:val="16"/>
              </w:rPr>
              <w:lastRenderedPageBreak/>
              <w:t>Management</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 xml:space="preserve">MediaTek Inc., Nokia, Alcatel-Lucent Shanghai </w:t>
            </w:r>
            <w:r w:rsidRPr="008F6D61">
              <w:rPr>
                <w:sz w:val="16"/>
              </w:rPr>
              <w:lastRenderedPageBreak/>
              <w:t>Bell</w:t>
            </w:r>
          </w:p>
        </w:tc>
        <w:tc>
          <w:tcPr>
            <w:tcW w:w="851" w:type="dxa"/>
          </w:tcPr>
          <w:p w:rsidR="00EF203E" w:rsidRPr="008F6D61" w:rsidRDefault="00EF203E" w:rsidP="00207915">
            <w:pPr>
              <w:pStyle w:val="TAL"/>
              <w:tabs>
                <w:tab w:val="clear" w:pos="284"/>
                <w:tab w:val="clear" w:pos="567"/>
              </w:tabs>
              <w:rPr>
                <w:sz w:val="16"/>
              </w:rPr>
            </w:pPr>
            <w:r w:rsidRPr="008F6D61">
              <w:rPr>
                <w:sz w:val="16"/>
              </w:rPr>
              <w:lastRenderedPageBreak/>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S2-170715, merging S2-</w:t>
            </w:r>
            <w:r w:rsidRPr="008F6D61">
              <w:rPr>
                <w:sz w:val="16"/>
              </w:rPr>
              <w:lastRenderedPageBreak/>
              <w:t>171019 and S2-171121. Revised to S2-171515.</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171515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171515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pCR 23.501 - Misc. corrections to Connection Management</w:t>
            </w:r>
          </w:p>
        </w:tc>
        <w:tc>
          <w:tcPr>
            <w:tcW w:w="1701" w:type="dxa"/>
          </w:tcPr>
          <w:p w:rsidR="00EF203E" w:rsidRPr="008F6D61" w:rsidRDefault="00EF203E" w:rsidP="00207915">
            <w:pPr>
              <w:pStyle w:val="TAL"/>
              <w:tabs>
                <w:tab w:val="clear" w:pos="284"/>
                <w:tab w:val="clear" w:pos="567"/>
              </w:tabs>
              <w:rPr>
                <w:sz w:val="16"/>
              </w:rPr>
            </w:pPr>
            <w:r w:rsidRPr="008F6D61">
              <w:rPr>
                <w:sz w:val="16"/>
              </w:rPr>
              <w:t>MediaTek Inc., 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S2-171453.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171019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Updates to connection management states</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S2-171453</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171121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Correction on the Connection Management</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S2-171453</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170794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§5.3: RM &amp; CM states in case on N3GPP access</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merging S2-170828, S2-171135 and S2-171136, to S2-171454.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171454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171454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§5.3: RM &amp; CM states in case on N3GPP access</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 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S2-170794, merging S2-170828, S2-171135 and S2-171136. Revised to S2-171516.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171516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171516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§5.3: RM &amp; CM states in case on N3GPP access</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 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S2-171454. Revised to S2-171552.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171552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171552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§5.3: RM &amp; CM states in case on N3GPP access</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 Qualcomm Incorporated, 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S2-171516.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170828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TS 23.501: Mobility Restriction and non-3GPP </w:t>
            </w:r>
            <w:r w:rsidRPr="008F6D61">
              <w:rPr>
                <w:sz w:val="16"/>
              </w:rPr>
              <w:lastRenderedPageBreak/>
              <w:t>access</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S2-171454</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171135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Registration Management for Untrusted N3GPP (clause 5.3.2)</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S2-171454</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171136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Mobility state for Untrusted N3GPP (clause 5.3.3.2.1)</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S2-171454</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170738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Mobility management model for non-3GPP accesses</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170840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Registration and Connection Management - non-3GPP aspects</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S2-171473.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171473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171473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Registration and Connection Management - non-3GPP aspects</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S2-170840. Merged into S2-171478</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170807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Mobility Restrictions updates</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S2-171474.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171474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171474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Mobility Restrictions updates</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S2-170807. Revised to S2-171513.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171513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171513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Mobility Restrictions updates</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S2-171474.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170895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Service Area Restriction alignment</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171126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update on service area restrictions</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S2-171475.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171475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171475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update on service area restrictions</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S2-171126. Agreed in </w:t>
            </w:r>
            <w:r w:rsidRPr="008F6D61">
              <w:rPr>
                <w:sz w:val="16"/>
              </w:rPr>
              <w:lastRenderedPageBreak/>
              <w:t>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171161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P-CR: Corrections on registration procedure and mobility restrictions</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S2-171476.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171476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171476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P-CR: Corrections on registration procedure and mobility restrictions</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S2-171161.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171191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Mobility Restriction Update</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merging S2-171473, to S2-171478.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171478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171478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Mobility Restriction Update</w:t>
            </w:r>
          </w:p>
        </w:tc>
        <w:tc>
          <w:tcPr>
            <w:tcW w:w="1701" w:type="dxa"/>
          </w:tcPr>
          <w:p w:rsidR="00EF203E" w:rsidRPr="008F6D61" w:rsidRDefault="00EF203E" w:rsidP="00207915">
            <w:pPr>
              <w:pStyle w:val="TAL"/>
              <w:tabs>
                <w:tab w:val="clear" w:pos="284"/>
                <w:tab w:val="clear" w:pos="567"/>
              </w:tabs>
              <w:rPr>
                <w:sz w:val="16"/>
              </w:rPr>
            </w:pPr>
            <w:r w:rsidRPr="008F6D61">
              <w:rPr>
                <w:sz w:val="16"/>
              </w:rPr>
              <w:t>Samsung, 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S2-171191, merging S2-171473.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170980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Mobility Restriction Update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S2-171479</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170854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P-CR new procedure on NW initiated UE configuration update</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 SKT</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S2-171477.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171477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171477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P-CR new procedure on NW initiated UE configuration update</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 SKT</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S2-170854. WITHDRAWN (not provided)</w:t>
            </w:r>
          </w:p>
        </w:tc>
        <w:tc>
          <w:tcPr>
            <w:tcW w:w="1559" w:type="dxa"/>
          </w:tcPr>
          <w:p w:rsidR="00EF203E" w:rsidRPr="008F6D61" w:rsidRDefault="00EF203E" w:rsidP="00207915">
            <w:pPr>
              <w:pStyle w:val="TAL"/>
              <w:tabs>
                <w:tab w:val="clear" w:pos="284"/>
                <w:tab w:val="clear" w:pos="567"/>
              </w:tabs>
              <w:rPr>
                <w:sz w:val="16"/>
              </w:rPr>
            </w:pPr>
            <w:r w:rsidRPr="008F6D61">
              <w:rPr>
                <w:sz w:val="16"/>
              </w:rPr>
              <w:t>Withdrawn</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171190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Mobility Restriction Update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merging S2-170980, to S2-171479.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171479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171479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Mobility Restriction Update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Samsung, Huawei</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S2-171190, merging S2-</w:t>
            </w:r>
            <w:r w:rsidRPr="008F6D61">
              <w:rPr>
                <w:sz w:val="16"/>
              </w:rPr>
              <w:lastRenderedPageBreak/>
              <w:t>170980. This was postponed.</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170856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5.2 Registration area management</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merging S2-171053 and S2-171071, to S2-171505.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171505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171505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5.2 Registration area management</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 CATT, ETRI</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S2-170856, merging S2-171053 and S2-171071. Revised to S2-171517.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171517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171517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5.2 Registration area management</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 CATT, ETRI</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S2-171505. Revised to S2-171553.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171553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171553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5.2 Registration area management</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 CATT, ETRI</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S2-171517.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170756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 MM implications of optimal UPF placement</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This was withdrawn.</w:t>
            </w:r>
          </w:p>
        </w:tc>
        <w:tc>
          <w:tcPr>
            <w:tcW w:w="1559" w:type="dxa"/>
          </w:tcPr>
          <w:p w:rsidR="00EF203E" w:rsidRPr="008F6D61" w:rsidRDefault="00EF203E" w:rsidP="00207915">
            <w:pPr>
              <w:pStyle w:val="TAL"/>
              <w:tabs>
                <w:tab w:val="clear" w:pos="284"/>
                <w:tab w:val="clear" w:pos="567"/>
              </w:tabs>
              <w:rPr>
                <w:sz w:val="16"/>
              </w:rPr>
            </w:pPr>
            <w:r w:rsidRPr="008F6D61">
              <w:rPr>
                <w:sz w:val="16"/>
              </w:rPr>
              <w:t>Withdrawn</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171053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Registration area management</w:t>
            </w:r>
          </w:p>
        </w:tc>
        <w:tc>
          <w:tcPr>
            <w:tcW w:w="1701" w:type="dxa"/>
          </w:tcPr>
          <w:p w:rsidR="00EF203E" w:rsidRPr="008F6D61" w:rsidRDefault="00EF203E" w:rsidP="00207915">
            <w:pPr>
              <w:pStyle w:val="TAL"/>
              <w:tabs>
                <w:tab w:val="clear" w:pos="284"/>
                <w:tab w:val="clear" w:pos="567"/>
              </w:tabs>
              <w:rPr>
                <w:sz w:val="16"/>
              </w:rPr>
            </w:pPr>
            <w:r w:rsidRPr="008F6D61">
              <w:rPr>
                <w:sz w:val="16"/>
              </w:rPr>
              <w:t>CATT</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S2-171505</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171071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Registration Area Management in the 5GC</w:t>
            </w:r>
          </w:p>
        </w:tc>
        <w:tc>
          <w:tcPr>
            <w:tcW w:w="1701" w:type="dxa"/>
          </w:tcPr>
          <w:p w:rsidR="00EF203E" w:rsidRPr="008F6D61" w:rsidRDefault="00EF203E" w:rsidP="00207915">
            <w:pPr>
              <w:pStyle w:val="TAL"/>
              <w:tabs>
                <w:tab w:val="clear" w:pos="284"/>
                <w:tab w:val="clear" w:pos="567"/>
              </w:tabs>
              <w:rPr>
                <w:sz w:val="16"/>
              </w:rPr>
            </w:pPr>
            <w:r w:rsidRPr="008F6D61">
              <w:rPr>
                <w:sz w:val="16"/>
              </w:rPr>
              <w:t>ETRI</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S2-171505</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170829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MO only and registration area</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merging S2-170855, S2-170869, S2-171164 and S2-171055, to S2-171506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171506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171506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MO only and registration area</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 Sony</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S2-170829, merging S2-</w:t>
            </w:r>
            <w:r w:rsidRPr="008F6D61">
              <w:rPr>
                <w:sz w:val="16"/>
              </w:rPr>
              <w:lastRenderedPageBreak/>
              <w:t>170855, S2-170869, S2-171164 and S2-171055. Revised to S2-171544.</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171544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171544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MO only and registration area</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 Sony, Qualcomm</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S2-171506. Revised to S2-171554.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171554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171554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MO only and registration area</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 Sony, Samsung, LG Electronic</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S2-171544.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170855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update to 5.4.1 UE reachability in CM-IDLE - on MO only mode clarification</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 SKT</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S2-171506</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170869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MO Only Signalling in 23.501</w:t>
            </w:r>
          </w:p>
        </w:tc>
        <w:tc>
          <w:tcPr>
            <w:tcW w:w="1701" w:type="dxa"/>
          </w:tcPr>
          <w:p w:rsidR="00EF203E" w:rsidRPr="008F6D61" w:rsidRDefault="00EF203E" w:rsidP="00207915">
            <w:pPr>
              <w:pStyle w:val="TAL"/>
              <w:tabs>
                <w:tab w:val="clear" w:pos="284"/>
                <w:tab w:val="clear" w:pos="567"/>
              </w:tabs>
              <w:rPr>
                <w:sz w:val="16"/>
              </w:rPr>
            </w:pPr>
            <w:r w:rsidRPr="008F6D61">
              <w:rPr>
                <w:sz w:val="16"/>
              </w:rPr>
              <w:t>Sony</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S2-171506</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170870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MO Only Signalling in 23.502</w:t>
            </w:r>
          </w:p>
        </w:tc>
        <w:tc>
          <w:tcPr>
            <w:tcW w:w="1701" w:type="dxa"/>
          </w:tcPr>
          <w:p w:rsidR="00EF203E" w:rsidRPr="008F6D61" w:rsidRDefault="00EF203E" w:rsidP="00207915">
            <w:pPr>
              <w:pStyle w:val="TAL"/>
              <w:tabs>
                <w:tab w:val="clear" w:pos="284"/>
                <w:tab w:val="clear" w:pos="567"/>
              </w:tabs>
              <w:rPr>
                <w:sz w:val="16"/>
              </w:rPr>
            </w:pPr>
            <w:r w:rsidRPr="008F6D61">
              <w:rPr>
                <w:sz w:val="16"/>
              </w:rPr>
              <w:t>Sony</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171080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For MO only - rename and add implicit deregistration</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S2-171507.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171507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171507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For deregistration at the end of communication</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S2-171080. Revised to S2-171555.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171555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171555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For deregistration at the end of communication</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S2-171507.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171164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P-CR: UE reachability clause corrections for MO Only mode</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S2-171506</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171055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TS 23.501 Update to UE reachablity </w:t>
            </w:r>
            <w:r w:rsidRPr="008F6D61">
              <w:rPr>
                <w:sz w:val="16"/>
              </w:rPr>
              <w:lastRenderedPageBreak/>
              <w:t>management</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CATT</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S2-171506</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171038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Clarifications on Registration, PDU Session Establishment procedures and Network Slicing</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merging part of S2-171163, to S2-171509.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171509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171509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Clarifications on Registration, PDU Session Establishment procedures and Network Slicing</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 Nokia</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S2-171038, merging part of S2-171163.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171057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SMF relocation during a registration update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CATT</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Postponed to meeting #120.</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171065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Mobility-aware UP Management</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171151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23.502: Registration procedures updates</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S2-171508.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171508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171508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23.502: Registration procedures updates</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S2-171151. Revised to S2-171567.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171567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171567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23.502: Registration procedures updates</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S2-171508.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171152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Registration procedure update considering network slicing</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Postponed to meeting #120.</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171163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23.502 P-CR: Addition of SMS, additional registration and periodic registration to general registration call </w:t>
            </w:r>
            <w:r w:rsidRPr="008F6D61">
              <w:rPr>
                <w:sz w:val="16"/>
              </w:rPr>
              <w:lastRenderedPageBreak/>
              <w:t>flow</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Non-SMS parts merged in S2-171509</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171184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 to the general registration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171196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Interaction between AMF and NRF for handling of NSSAI</w:t>
            </w:r>
          </w:p>
        </w:tc>
        <w:tc>
          <w:tcPr>
            <w:tcW w:w="1701" w:type="dxa"/>
          </w:tcPr>
          <w:p w:rsidR="00EF203E" w:rsidRPr="008F6D61" w:rsidRDefault="00EF203E" w:rsidP="00207915">
            <w:pPr>
              <w:pStyle w:val="TAL"/>
              <w:tabs>
                <w:tab w:val="clear" w:pos="284"/>
                <w:tab w:val="clear" w:pos="567"/>
              </w:tabs>
              <w:rPr>
                <w:sz w:val="16"/>
              </w:rPr>
            </w:pPr>
            <w:r w:rsidRPr="008F6D61">
              <w:rPr>
                <w:sz w:val="16"/>
              </w:rPr>
              <w:t>ITRI</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171078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Description for UE preference</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Postponed to meeting #120.</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171197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 to Sec. 4.2.2.2.3 Registration with AMF relocation</w:t>
            </w:r>
          </w:p>
        </w:tc>
        <w:tc>
          <w:tcPr>
            <w:tcW w:w="1701" w:type="dxa"/>
          </w:tcPr>
          <w:p w:rsidR="00EF203E" w:rsidRPr="008F6D61" w:rsidRDefault="00EF203E" w:rsidP="00207915">
            <w:pPr>
              <w:pStyle w:val="TAL"/>
              <w:tabs>
                <w:tab w:val="clear" w:pos="284"/>
                <w:tab w:val="clear" w:pos="567"/>
              </w:tabs>
              <w:rPr>
                <w:sz w:val="16"/>
              </w:rPr>
            </w:pPr>
            <w:r w:rsidRPr="008F6D61">
              <w:rPr>
                <w:sz w:val="16"/>
              </w:rPr>
              <w:t>ITRI</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170825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NAS Transport</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170827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Procedures for use of NAS Transport</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170755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pCR:23.501 Update of Support for connecting to a local area data network</w:t>
            </w:r>
          </w:p>
        </w:tc>
        <w:tc>
          <w:tcPr>
            <w:tcW w:w="1701" w:type="dxa"/>
          </w:tcPr>
          <w:p w:rsidR="00EF203E" w:rsidRPr="008F6D61" w:rsidRDefault="00EF203E" w:rsidP="00207915">
            <w:pPr>
              <w:pStyle w:val="TAL"/>
              <w:tabs>
                <w:tab w:val="clear" w:pos="284"/>
                <w:tab w:val="clear" w:pos="567"/>
              </w:tabs>
              <w:rPr>
                <w:sz w:val="16"/>
              </w:rPr>
            </w:pPr>
            <w:r w:rsidRPr="008F6D61">
              <w:rPr>
                <w:sz w:val="16"/>
              </w:rPr>
              <w:t>KDDI, InterDigital, Sprint, China Mobile, China Unicom</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Moved from 6.5.3 to 6.5.2 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170757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 Additional concepts and corrections for support for connectivity to a local area network</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170846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Update of clause 5.6.5 Support for connecting to a local area data network - Consideration on PCF based solution</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Moved from 6.5.3 to 6.5.2 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171050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to update local area DN information</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Moved from 6.5.3 to 6.5.2 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170778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On providing Accepted NSSAI to the RAN</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170899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Principles for change of AMF</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170900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Call flows for change of AMF</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170959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AMF reselection solution due to stickiness of UE-specific associations</w:t>
            </w:r>
          </w:p>
        </w:tc>
        <w:tc>
          <w:tcPr>
            <w:tcW w:w="1701" w:type="dxa"/>
          </w:tcPr>
          <w:p w:rsidR="00EF203E" w:rsidRPr="008F6D61" w:rsidRDefault="00EF203E" w:rsidP="00207915">
            <w:pPr>
              <w:pStyle w:val="TAL"/>
              <w:tabs>
                <w:tab w:val="clear" w:pos="284"/>
                <w:tab w:val="clear" w:pos="567"/>
              </w:tabs>
              <w:rPr>
                <w:sz w:val="16"/>
              </w:rPr>
            </w:pPr>
            <w:r w:rsidRPr="008F6D61">
              <w:rPr>
                <w:sz w:val="16"/>
              </w:rPr>
              <w:t>Lenovo, Motorola Mobility</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170984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AMF Stickiness</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171017</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Way forward for change of AMF / Control of N2 persistence</w:t>
            </w:r>
          </w:p>
        </w:tc>
        <w:tc>
          <w:tcPr>
            <w:tcW w:w="1701" w:type="dxa"/>
          </w:tcPr>
          <w:p w:rsidR="00EF203E" w:rsidRPr="008F6D61" w:rsidRDefault="00EF203E" w:rsidP="00207915">
            <w:pPr>
              <w:pStyle w:val="TAL"/>
              <w:tabs>
                <w:tab w:val="clear" w:pos="284"/>
                <w:tab w:val="clear" w:pos="567"/>
              </w:tabs>
              <w:rPr>
                <w:sz w:val="16"/>
              </w:rPr>
            </w:pPr>
            <w:r w:rsidRPr="008F6D61">
              <w:rPr>
                <w:sz w:val="16"/>
              </w:rPr>
              <w:t>Nokia, Cisco Systems, Inc.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merging S2-170927, in S2-171485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171485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171485</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Way forward for change of AMF / Control of N2 persistence</w:t>
            </w:r>
          </w:p>
        </w:tc>
        <w:tc>
          <w:tcPr>
            <w:tcW w:w="1701" w:type="dxa"/>
          </w:tcPr>
          <w:p w:rsidR="00EF203E" w:rsidRPr="008F6D61" w:rsidRDefault="00EF203E" w:rsidP="00207915">
            <w:pPr>
              <w:pStyle w:val="TAL"/>
              <w:tabs>
                <w:tab w:val="clear" w:pos="284"/>
                <w:tab w:val="clear" w:pos="567"/>
              </w:tabs>
              <w:rPr>
                <w:sz w:val="16"/>
              </w:rPr>
            </w:pPr>
            <w:r w:rsidRPr="008F6D61">
              <w:rPr>
                <w:sz w:val="16"/>
              </w:rPr>
              <w:t>Nokia, Cisco Systems, Inc.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S2-171017, merging S2-170927. No agreement on the way forward could be reached, this was postponed.</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170927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23.502: Stickiness control of UE-specific RAN-CN association on NG2 (N2)</w:t>
            </w:r>
          </w:p>
        </w:tc>
        <w:tc>
          <w:tcPr>
            <w:tcW w:w="1701" w:type="dxa"/>
          </w:tcPr>
          <w:p w:rsidR="00EF203E" w:rsidRPr="008F6D61" w:rsidRDefault="00EF203E" w:rsidP="00207915">
            <w:pPr>
              <w:pStyle w:val="TAL"/>
              <w:tabs>
                <w:tab w:val="clear" w:pos="284"/>
                <w:tab w:val="clear" w:pos="567"/>
              </w:tabs>
              <w:rPr>
                <w:sz w:val="16"/>
              </w:rPr>
            </w:pPr>
            <w:r w:rsidRPr="008F6D61">
              <w:rPr>
                <w:sz w:val="16"/>
              </w:rPr>
              <w:t>Intel</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S2-171485</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171052</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Discussion: Consideration for stateless AMF</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Moved from 6.5.1 to 6.5.2 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171132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Baseline description for AMF selection</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170906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Describe NF service provided by AMF</w:t>
            </w:r>
          </w:p>
        </w:tc>
        <w:tc>
          <w:tcPr>
            <w:tcW w:w="1701" w:type="dxa"/>
          </w:tcPr>
          <w:p w:rsidR="00EF203E" w:rsidRPr="008F6D61" w:rsidRDefault="00EF203E" w:rsidP="00207915">
            <w:pPr>
              <w:pStyle w:val="TAL"/>
              <w:tabs>
                <w:tab w:val="clear" w:pos="284"/>
                <w:tab w:val="clear" w:pos="567"/>
              </w:tabs>
              <w:rPr>
                <w:sz w:val="16"/>
              </w:rPr>
            </w:pPr>
            <w:r w:rsidRPr="008F6D61">
              <w:rPr>
                <w:sz w:val="16"/>
              </w:rPr>
              <w:t>China Mobile</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171154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UDM User Profile management procedures</w:t>
            </w:r>
          </w:p>
        </w:tc>
        <w:tc>
          <w:tcPr>
            <w:tcW w:w="1701" w:type="dxa"/>
          </w:tcPr>
          <w:p w:rsidR="00EF203E" w:rsidRPr="008F6D61" w:rsidRDefault="00EF203E" w:rsidP="00207915">
            <w:pPr>
              <w:pStyle w:val="TAL"/>
              <w:tabs>
                <w:tab w:val="clear" w:pos="284"/>
                <w:tab w:val="clear" w:pos="567"/>
              </w:tabs>
              <w:rPr>
                <w:sz w:val="16"/>
              </w:rPr>
            </w:pPr>
            <w:r w:rsidRPr="008F6D61">
              <w:rPr>
                <w:sz w:val="16"/>
              </w:rPr>
              <w:t>CATT</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170907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Describe NF services provided </w:t>
            </w:r>
            <w:r w:rsidRPr="008F6D61">
              <w:rPr>
                <w:sz w:val="16"/>
              </w:rPr>
              <w:lastRenderedPageBreak/>
              <w:t>by UDM</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China Mobile</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171165</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Unified Access Control for 5GS</w:t>
            </w:r>
          </w:p>
        </w:tc>
        <w:tc>
          <w:tcPr>
            <w:tcW w:w="1701" w:type="dxa"/>
          </w:tcPr>
          <w:p w:rsidR="00EF203E" w:rsidRPr="008F6D61" w:rsidRDefault="00EF203E" w:rsidP="00207915">
            <w:pPr>
              <w:pStyle w:val="TAL"/>
              <w:tabs>
                <w:tab w:val="clear" w:pos="284"/>
                <w:tab w:val="clear" w:pos="567"/>
              </w:tabs>
              <w:rPr>
                <w:sz w:val="16"/>
              </w:rPr>
            </w:pPr>
            <w:r w:rsidRPr="008F6D61">
              <w:rPr>
                <w:sz w:val="16"/>
              </w:rPr>
              <w:t>MediaTek Inc.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171183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 to description of mobility pattern</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171198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Proposal of Network Discovery and Selection Function</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170768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De-registration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S2-170079 from S2#118BIS 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170966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De-Registration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HTC</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171090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De-registration Procedures</w:t>
            </w:r>
          </w:p>
        </w:tc>
        <w:tc>
          <w:tcPr>
            <w:tcW w:w="1701" w:type="dxa"/>
          </w:tcPr>
          <w:p w:rsidR="00EF203E" w:rsidRPr="008F6D61" w:rsidRDefault="00EF203E" w:rsidP="00207915">
            <w:pPr>
              <w:pStyle w:val="TAL"/>
              <w:tabs>
                <w:tab w:val="clear" w:pos="284"/>
                <w:tab w:val="clear" w:pos="567"/>
              </w:tabs>
              <w:rPr>
                <w:sz w:val="16"/>
              </w:rPr>
            </w:pPr>
            <w:r w:rsidRPr="008F6D61">
              <w:rPr>
                <w:sz w:val="16"/>
              </w:rPr>
              <w:t>ETRI</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171040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Interaction between the AMF and SMF when the UE enters CM-IDLE state</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Moved from 6.5.7 to 6.5.2 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171167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Corrections to SM procedures</w:t>
            </w:r>
          </w:p>
        </w:tc>
        <w:tc>
          <w:tcPr>
            <w:tcW w:w="1701" w:type="dxa"/>
          </w:tcPr>
          <w:p w:rsidR="00EF203E" w:rsidRPr="008F6D61" w:rsidRDefault="00EF203E" w:rsidP="00207915">
            <w:pPr>
              <w:pStyle w:val="TAL"/>
              <w:tabs>
                <w:tab w:val="clear" w:pos="284"/>
                <w:tab w:val="clear" w:pos="567"/>
              </w:tabs>
              <w:rPr>
                <w:sz w:val="16"/>
              </w:rPr>
            </w:pPr>
            <w:r w:rsidRPr="008F6D61">
              <w:rPr>
                <w:sz w:val="16"/>
              </w:rPr>
              <w:t>MediaTek Inc.</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S2-171455.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171455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171455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Corrections to SM procedures</w:t>
            </w:r>
          </w:p>
        </w:tc>
        <w:tc>
          <w:tcPr>
            <w:tcW w:w="1701" w:type="dxa"/>
          </w:tcPr>
          <w:p w:rsidR="00EF203E" w:rsidRPr="008F6D61" w:rsidRDefault="00EF203E" w:rsidP="00207915">
            <w:pPr>
              <w:pStyle w:val="TAL"/>
              <w:tabs>
                <w:tab w:val="clear" w:pos="284"/>
                <w:tab w:val="clear" w:pos="567"/>
              </w:tabs>
              <w:rPr>
                <w:sz w:val="16"/>
              </w:rPr>
            </w:pPr>
            <w:r w:rsidRPr="008F6D61">
              <w:rPr>
                <w:sz w:val="16"/>
              </w:rPr>
              <w:t>MediaTek Inc.</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S2-171167. Revised to S2-171556.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171556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171556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Corrections to SM procedures</w:t>
            </w:r>
          </w:p>
        </w:tc>
        <w:tc>
          <w:tcPr>
            <w:tcW w:w="1701" w:type="dxa"/>
          </w:tcPr>
          <w:p w:rsidR="00EF203E" w:rsidRPr="008F6D61" w:rsidRDefault="00EF203E" w:rsidP="00207915">
            <w:pPr>
              <w:pStyle w:val="TAL"/>
              <w:tabs>
                <w:tab w:val="clear" w:pos="284"/>
                <w:tab w:val="clear" w:pos="567"/>
              </w:tabs>
              <w:rPr>
                <w:sz w:val="16"/>
              </w:rPr>
            </w:pPr>
            <w:r w:rsidRPr="008F6D61">
              <w:rPr>
                <w:sz w:val="16"/>
              </w:rPr>
              <w:t>MediaTek Inc.</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S2-171455.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170748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Architectural impacts of Session management for LBO traffic in roaming scenarios</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170858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UE Traffic Routing</w:t>
            </w:r>
          </w:p>
        </w:tc>
        <w:tc>
          <w:tcPr>
            <w:tcW w:w="1701" w:type="dxa"/>
          </w:tcPr>
          <w:p w:rsidR="00EF203E" w:rsidRPr="008F6D61" w:rsidRDefault="00EF203E" w:rsidP="00207915">
            <w:pPr>
              <w:pStyle w:val="TAL"/>
              <w:tabs>
                <w:tab w:val="clear" w:pos="284"/>
                <w:tab w:val="clear" w:pos="567"/>
              </w:tabs>
              <w:rPr>
                <w:sz w:val="16"/>
              </w:rPr>
            </w:pPr>
            <w:r w:rsidRPr="008F6D61">
              <w:rPr>
                <w:sz w:val="16"/>
              </w:rPr>
              <w:t>Motorola Mobility, Lenovo, Broadcom</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Moved from 6.5.1 to 6.5.3. Revised to </w:t>
            </w:r>
            <w:r w:rsidRPr="008F6D61">
              <w:rPr>
                <w:sz w:val="16"/>
              </w:rPr>
              <w:lastRenderedPageBreak/>
              <w:t>S2-171488.</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171488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171488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UE Traffic Routing</w:t>
            </w:r>
          </w:p>
        </w:tc>
        <w:tc>
          <w:tcPr>
            <w:tcW w:w="1701" w:type="dxa"/>
          </w:tcPr>
          <w:p w:rsidR="00EF203E" w:rsidRPr="008F6D61" w:rsidRDefault="00EF203E" w:rsidP="00207915">
            <w:pPr>
              <w:pStyle w:val="TAL"/>
              <w:tabs>
                <w:tab w:val="clear" w:pos="284"/>
                <w:tab w:val="clear" w:pos="567"/>
              </w:tabs>
              <w:rPr>
                <w:sz w:val="16"/>
              </w:rPr>
            </w:pPr>
            <w:r w:rsidRPr="008F6D61">
              <w:rPr>
                <w:sz w:val="16"/>
              </w:rPr>
              <w:t>Motorola Mobility, Lenovo, Broadcom</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S2-170858. Revised to S2-171526.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171526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171526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UE Traffic Routing</w:t>
            </w:r>
          </w:p>
        </w:tc>
        <w:tc>
          <w:tcPr>
            <w:tcW w:w="1701" w:type="dxa"/>
          </w:tcPr>
          <w:p w:rsidR="00EF203E" w:rsidRPr="008F6D61" w:rsidRDefault="00EF203E" w:rsidP="00207915">
            <w:pPr>
              <w:pStyle w:val="TAL"/>
              <w:tabs>
                <w:tab w:val="clear" w:pos="284"/>
                <w:tab w:val="clear" w:pos="567"/>
              </w:tabs>
              <w:rPr>
                <w:sz w:val="16"/>
              </w:rPr>
            </w:pPr>
            <w:r w:rsidRPr="008F6D61">
              <w:rPr>
                <w:sz w:val="16"/>
              </w:rPr>
              <w:t>Motorola Mobility, Lenovo, Broadcom</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S2-171488. Revised to S2-171528.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171528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171528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UE Traffic Routing</w:t>
            </w:r>
          </w:p>
        </w:tc>
        <w:tc>
          <w:tcPr>
            <w:tcW w:w="1701" w:type="dxa"/>
          </w:tcPr>
          <w:p w:rsidR="00EF203E" w:rsidRPr="008F6D61" w:rsidRDefault="00EF203E" w:rsidP="00207915">
            <w:pPr>
              <w:pStyle w:val="TAL"/>
              <w:tabs>
                <w:tab w:val="clear" w:pos="284"/>
                <w:tab w:val="clear" w:pos="567"/>
              </w:tabs>
              <w:rPr>
                <w:sz w:val="16"/>
              </w:rPr>
            </w:pPr>
            <w:r w:rsidRPr="008F6D61">
              <w:rPr>
                <w:sz w:val="16"/>
              </w:rPr>
              <w:t>Motorola Mobility, Lenovo, Broadcom</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S2-171526.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170859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23.502: UE Traffic Routing</w:t>
            </w:r>
          </w:p>
        </w:tc>
        <w:tc>
          <w:tcPr>
            <w:tcW w:w="1701" w:type="dxa"/>
          </w:tcPr>
          <w:p w:rsidR="00EF203E" w:rsidRPr="008F6D61" w:rsidRDefault="00EF203E" w:rsidP="00207915">
            <w:pPr>
              <w:pStyle w:val="TAL"/>
              <w:tabs>
                <w:tab w:val="clear" w:pos="284"/>
                <w:tab w:val="clear" w:pos="567"/>
              </w:tabs>
              <w:rPr>
                <w:sz w:val="16"/>
              </w:rPr>
            </w:pPr>
            <w:r w:rsidRPr="008F6D61">
              <w:rPr>
                <w:sz w:val="16"/>
              </w:rPr>
              <w:t>Motorola Mobility, Lenovo, Broadcom</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Moved from 6.5.1 to 6.5.3. Revised to S2-171489.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171489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171489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23.502: UE Traffic Routing</w:t>
            </w:r>
          </w:p>
        </w:tc>
        <w:tc>
          <w:tcPr>
            <w:tcW w:w="1701" w:type="dxa"/>
          </w:tcPr>
          <w:p w:rsidR="00EF203E" w:rsidRPr="008F6D61" w:rsidRDefault="00EF203E" w:rsidP="00207915">
            <w:pPr>
              <w:pStyle w:val="TAL"/>
              <w:tabs>
                <w:tab w:val="clear" w:pos="284"/>
                <w:tab w:val="clear" w:pos="567"/>
              </w:tabs>
              <w:rPr>
                <w:sz w:val="16"/>
              </w:rPr>
            </w:pPr>
            <w:r w:rsidRPr="008F6D61">
              <w:rPr>
                <w:sz w:val="16"/>
              </w:rPr>
              <w:t>Motorola Mobility, Lenovo, Broadcom</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S2-170859. WITHDRAWN (not provided)</w:t>
            </w:r>
          </w:p>
        </w:tc>
        <w:tc>
          <w:tcPr>
            <w:tcW w:w="1559" w:type="dxa"/>
          </w:tcPr>
          <w:p w:rsidR="00EF203E" w:rsidRPr="008F6D61" w:rsidRDefault="00EF203E" w:rsidP="00207915">
            <w:pPr>
              <w:pStyle w:val="TAL"/>
              <w:tabs>
                <w:tab w:val="clear" w:pos="284"/>
                <w:tab w:val="clear" w:pos="567"/>
              </w:tabs>
              <w:rPr>
                <w:sz w:val="16"/>
              </w:rPr>
            </w:pPr>
            <w:r w:rsidRPr="008F6D61">
              <w:rPr>
                <w:sz w:val="16"/>
              </w:rPr>
              <w:t>Withdrawn</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170749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Procedures for Session management for LBO traffic in roaming scenarios</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171047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 PDU session establishment</w:t>
            </w:r>
          </w:p>
        </w:tc>
        <w:tc>
          <w:tcPr>
            <w:tcW w:w="1701" w:type="dxa"/>
          </w:tcPr>
          <w:p w:rsidR="00EF203E" w:rsidRPr="008F6D61" w:rsidRDefault="00EF203E" w:rsidP="00207915">
            <w:pPr>
              <w:pStyle w:val="TAL"/>
              <w:tabs>
                <w:tab w:val="clear" w:pos="284"/>
                <w:tab w:val="clear" w:pos="567"/>
              </w:tabs>
              <w:rPr>
                <w:sz w:val="16"/>
              </w:rPr>
            </w:pPr>
            <w:r w:rsidRPr="008F6D61">
              <w:rPr>
                <w:sz w:val="16"/>
              </w:rPr>
              <w:t>CATT</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S2-171456.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171456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171456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 PDU session establishment</w:t>
            </w:r>
          </w:p>
        </w:tc>
        <w:tc>
          <w:tcPr>
            <w:tcW w:w="1701" w:type="dxa"/>
          </w:tcPr>
          <w:p w:rsidR="00EF203E" w:rsidRPr="008F6D61" w:rsidRDefault="00EF203E" w:rsidP="00207915">
            <w:pPr>
              <w:pStyle w:val="TAL"/>
              <w:tabs>
                <w:tab w:val="clear" w:pos="284"/>
                <w:tab w:val="clear" w:pos="567"/>
              </w:tabs>
              <w:rPr>
                <w:sz w:val="16"/>
              </w:rPr>
            </w:pPr>
            <w:r w:rsidRPr="008F6D61">
              <w:rPr>
                <w:sz w:val="16"/>
              </w:rPr>
              <w:t>CATT</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S2-171047. Revised to S2-171519.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171519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171519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 PDU session establishment</w:t>
            </w:r>
          </w:p>
        </w:tc>
        <w:tc>
          <w:tcPr>
            <w:tcW w:w="1701" w:type="dxa"/>
          </w:tcPr>
          <w:p w:rsidR="00EF203E" w:rsidRPr="008F6D61" w:rsidRDefault="00EF203E" w:rsidP="00207915">
            <w:pPr>
              <w:pStyle w:val="TAL"/>
              <w:tabs>
                <w:tab w:val="clear" w:pos="284"/>
                <w:tab w:val="clear" w:pos="567"/>
              </w:tabs>
              <w:rPr>
                <w:sz w:val="16"/>
              </w:rPr>
            </w:pPr>
            <w:r w:rsidRPr="008F6D61">
              <w:rPr>
                <w:sz w:val="16"/>
              </w:rPr>
              <w:t>CATT</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S2-171456.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170844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TS 23.501: update of clause 5.6.3 Roaming - fallback from LBO to </w:t>
            </w:r>
            <w:r w:rsidRPr="008F6D61">
              <w:rPr>
                <w:sz w:val="16"/>
              </w:rPr>
              <w:lastRenderedPageBreak/>
              <w:t>home-routed</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S2-170076 from S2#118BIS. </w:t>
            </w:r>
            <w:r w:rsidRPr="008F6D61">
              <w:rPr>
                <w:sz w:val="16"/>
              </w:rPr>
              <w:lastRenderedPageBreak/>
              <w:t>Revised to S2-171457.</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171457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171457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update of clause 5.6.3 Roaming - fallback from LBO to home-routed</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S2-170844. This was postponed.</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170845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Update of session establishment procedure for LBO - including fallback from LBO to home-routed</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S2-171458.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171458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171458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Update of session establishment procedure for LBO - including fallback from LBO to home-routed</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S2-170845. This was postponed.</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170848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Update of Session Establishment Procedure for Home Routed roaming - including subscription info access in vSMF</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S2-171459.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171459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171459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Update of Session Establishment Procedure for Home Routed roaming - including subscription info access in vSMF</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S2-170848. Revised to S2-171520.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171520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171520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Update of Session Establishment Procedure for Home Routed roaming - including subscription info access in vSMF</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S2-171459.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w:t>
            </w:r>
            <w:r w:rsidRPr="008F6D61">
              <w:rPr>
                <w:sz w:val="16"/>
              </w:rPr>
              <w:lastRenderedPageBreak/>
              <w:t>3</w:t>
            </w:r>
          </w:p>
        </w:tc>
        <w:tc>
          <w:tcPr>
            <w:tcW w:w="1134" w:type="dxa"/>
          </w:tcPr>
          <w:p w:rsidR="00EF203E" w:rsidRPr="008F6D61" w:rsidRDefault="00EF203E" w:rsidP="00207915">
            <w:pPr>
              <w:pStyle w:val="TAL"/>
              <w:tabs>
                <w:tab w:val="clear" w:pos="284"/>
                <w:tab w:val="clear" w:pos="567"/>
              </w:tabs>
              <w:rPr>
                <w:sz w:val="16"/>
              </w:rPr>
            </w:pPr>
            <w:r w:rsidRPr="008F6D61">
              <w:rPr>
                <w:sz w:val="16"/>
              </w:rPr>
              <w:lastRenderedPageBreak/>
              <w:t>S2</w:t>
            </w:r>
            <w:r w:rsidRPr="008F6D61">
              <w:rPr>
                <w:sz w:val="16"/>
              </w:rPr>
              <w:noBreakHyphen/>
              <w:t>170717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pCR 23.501 - </w:t>
            </w:r>
            <w:r w:rsidRPr="008F6D61">
              <w:rPr>
                <w:sz w:val="16"/>
              </w:rPr>
              <w:lastRenderedPageBreak/>
              <w:t>Misc. corrections to multi-homed PDU session</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MediaTek Inc.</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Agreed in </w:t>
            </w:r>
            <w:r w:rsidRPr="008F6D61">
              <w:rPr>
                <w:sz w:val="16"/>
              </w:rPr>
              <w:lastRenderedPageBreak/>
              <w:t>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171077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clarification of relationship between SSC mode and multi-homed PDU session</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S2-171460</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170793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§5.8.2: SSC mode 1 and Multi Homing</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 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merging S2-171077 and S2-170775, to S2-171460.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171460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171460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§5.8.2: SSC mode 1 and Multi Homing</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 Qualcomm Incorporated, Samsung, Orange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S2-170793, merging S2-171077 and S2-170775. Revised to S2-171518.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171518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171518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§5.8.2: SSC mode 1 and Multi Homing</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 Qualcomm Incorporated, Samsung, Orange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S2-171460. Revised to S2-171557.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171557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171557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§5.8.2: SSC mode 1 and Multi Homing</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 Qualcomm Incorporated, Samsung, Orange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S2-171518.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170758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 Correction to PDU Session continuity</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S2-171461.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171461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171461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 Correction to PDU Session continuity</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S2-170758.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171001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SSC mode 2 and UPF service area</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 SK Telecom</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S2-171462.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171462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171462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SSC mode 2 and UPF service area</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 SK Telecom</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S2-171001. Postponed</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170775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SSC mode 3, clarification of trigger condition</w:t>
            </w:r>
          </w:p>
        </w:tc>
        <w:tc>
          <w:tcPr>
            <w:tcW w:w="1701" w:type="dxa"/>
          </w:tcPr>
          <w:p w:rsidR="00EF203E" w:rsidRPr="008F6D61" w:rsidRDefault="00EF203E" w:rsidP="00207915">
            <w:pPr>
              <w:pStyle w:val="TAL"/>
              <w:tabs>
                <w:tab w:val="clear" w:pos="284"/>
                <w:tab w:val="clear" w:pos="567"/>
              </w:tabs>
              <w:rPr>
                <w:sz w:val="16"/>
              </w:rPr>
            </w:pPr>
            <w:r w:rsidRPr="008F6D61">
              <w:rPr>
                <w:sz w:val="16"/>
              </w:rPr>
              <w:t>Orange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S2-171460</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170860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Insertion / removal of UL CL or Branching point</w:t>
            </w:r>
          </w:p>
        </w:tc>
        <w:tc>
          <w:tcPr>
            <w:tcW w:w="1701" w:type="dxa"/>
          </w:tcPr>
          <w:p w:rsidR="00EF203E" w:rsidRPr="008F6D61" w:rsidRDefault="00EF203E" w:rsidP="00207915">
            <w:pPr>
              <w:pStyle w:val="TAL"/>
              <w:tabs>
                <w:tab w:val="clear" w:pos="284"/>
                <w:tab w:val="clear" w:pos="567"/>
              </w:tabs>
              <w:rPr>
                <w:sz w:val="16"/>
              </w:rPr>
            </w:pPr>
            <w:r w:rsidRPr="008F6D61">
              <w:rPr>
                <w:sz w:val="16"/>
              </w:rPr>
              <w:t>Motorola Mobility, Lenovo</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S2-171465.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171465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171465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Insertion / removal of UL CL or Branching point</w:t>
            </w:r>
          </w:p>
        </w:tc>
        <w:tc>
          <w:tcPr>
            <w:tcW w:w="1701" w:type="dxa"/>
          </w:tcPr>
          <w:p w:rsidR="00EF203E" w:rsidRPr="008F6D61" w:rsidRDefault="00EF203E" w:rsidP="00207915">
            <w:pPr>
              <w:pStyle w:val="TAL"/>
              <w:tabs>
                <w:tab w:val="clear" w:pos="284"/>
                <w:tab w:val="clear" w:pos="567"/>
              </w:tabs>
              <w:rPr>
                <w:sz w:val="16"/>
              </w:rPr>
            </w:pPr>
            <w:r w:rsidRPr="008F6D61">
              <w:rPr>
                <w:sz w:val="16"/>
              </w:rPr>
              <w:t>Motorola Mobility, Lenovo</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S2-170860.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170887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§5.6.6: Editorial</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170890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Application influence on traffic routing</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170961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Correction to Application influence on traffic routing</w:t>
            </w:r>
          </w:p>
        </w:tc>
        <w:tc>
          <w:tcPr>
            <w:tcW w:w="1701" w:type="dxa"/>
          </w:tcPr>
          <w:p w:rsidR="00EF203E" w:rsidRPr="008F6D61" w:rsidRDefault="00EF203E" w:rsidP="00207915">
            <w:pPr>
              <w:pStyle w:val="TAL"/>
              <w:tabs>
                <w:tab w:val="clear" w:pos="284"/>
                <w:tab w:val="clear" w:pos="567"/>
              </w:tabs>
              <w:rPr>
                <w:sz w:val="16"/>
              </w:rPr>
            </w:pPr>
            <w:r w:rsidRPr="008F6D61">
              <w:rPr>
                <w:sz w:val="16"/>
              </w:rPr>
              <w:t>Oracle, 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171066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Application-influenced SSC and UP path management</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S2-171466.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171466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171466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Application-influenced SSC and UP path management</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S2-171066. This was postponed.</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171067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Updates to application influence on traffic routing</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S2-171467.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171467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171467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Updates to application influence on traffic routing</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S2-171067. Revised to S2-171521.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171521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171521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Updates to application influence on traffic routing</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S2-171467.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171189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Use of “application function” with Edge Computing</w:t>
            </w:r>
          </w:p>
        </w:tc>
        <w:tc>
          <w:tcPr>
            <w:tcW w:w="1701" w:type="dxa"/>
          </w:tcPr>
          <w:p w:rsidR="00EF203E" w:rsidRPr="008F6D61" w:rsidRDefault="00EF203E" w:rsidP="00207915">
            <w:pPr>
              <w:pStyle w:val="TAL"/>
              <w:tabs>
                <w:tab w:val="clear" w:pos="284"/>
                <w:tab w:val="clear" w:pos="567"/>
              </w:tabs>
              <w:rPr>
                <w:sz w:val="16"/>
              </w:rPr>
            </w:pPr>
            <w:r w:rsidRPr="008F6D61">
              <w:rPr>
                <w:sz w:val="16"/>
              </w:rPr>
              <w:t>Intel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S2-171448</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171125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Clarification on Session Management</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S2-171468.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171468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171468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Clarification on Session Management</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S2-171125.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170847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clause 5.6.1 Overview update - subscription info access of V-SMF in Home Routed mode roaming</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S2-170077 from S2#118BIS. Revised to S2-171469.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171469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171469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clause 5.6.1 Overview update - subscription info access of V-SMF in Home Routed mode roaming</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S2-170847.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170904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SM-level subscription data handling</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170721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pCR 23.502 - Misc. corrections to NF services for AMF</w:t>
            </w:r>
          </w:p>
        </w:tc>
        <w:tc>
          <w:tcPr>
            <w:tcW w:w="1701" w:type="dxa"/>
          </w:tcPr>
          <w:p w:rsidR="00EF203E" w:rsidRPr="008F6D61" w:rsidRDefault="00EF203E" w:rsidP="00207915">
            <w:pPr>
              <w:pStyle w:val="TAL"/>
              <w:tabs>
                <w:tab w:val="clear" w:pos="284"/>
                <w:tab w:val="clear" w:pos="567"/>
              </w:tabs>
              <w:rPr>
                <w:sz w:val="16"/>
              </w:rPr>
            </w:pPr>
            <w:r w:rsidRPr="008F6D61">
              <w:rPr>
                <w:sz w:val="16"/>
              </w:rPr>
              <w:t>MediaTek Inc.</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170745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Additional concepts for authentication/authorization of PDU session establishment</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S2-171470.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171470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171470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Additional concepts for authentication/authorization of PDU session establishment</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S2-170745. Revised to S2-171522.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171522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171522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Additional concepts for authentication/authorization of PDU session establishment</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S2-171470. Revised to S2-171541.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171541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171541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Additional concepts for authentication/authorization of PDU session establishment</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S2-171522. Revised to S2-171558.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171558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171558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Additional concepts for authentication/authorization of PDU session establishment</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S2-171541.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170746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Authentication/authorization of PDU session establishment</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merging S2-171160, to S2-171471.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171471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171471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Authentication/authorization of PDU session establishment</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S2-17074, merging S2-171160. Revised to S2-171523.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171523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171523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Authentication/authorization of PDU session establishment</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 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S2-171471. Revised to S2-171542.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171542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171542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Authentication/authorization of PDU session establishment</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 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S2-171523. Revised to S2-171559.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171559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171559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Authentication/authorization of PDU session establishment</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 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S2-171542. Agreed in parallel session Block </w:t>
            </w:r>
            <w:r w:rsidRPr="008F6D61">
              <w:rPr>
                <w:sz w:val="16"/>
              </w:rPr>
              <w:lastRenderedPageBreak/>
              <w:t>approved</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171160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PDU Session Establishment procedure update with DN authorization</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S2-171471</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171046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MM and SM interaction</w:t>
            </w:r>
          </w:p>
        </w:tc>
        <w:tc>
          <w:tcPr>
            <w:tcW w:w="1701" w:type="dxa"/>
          </w:tcPr>
          <w:p w:rsidR="00EF203E" w:rsidRPr="008F6D61" w:rsidRDefault="00EF203E" w:rsidP="00207915">
            <w:pPr>
              <w:pStyle w:val="TAL"/>
              <w:tabs>
                <w:tab w:val="clear" w:pos="284"/>
                <w:tab w:val="clear" w:pos="567"/>
              </w:tabs>
              <w:rPr>
                <w:sz w:val="16"/>
              </w:rPr>
            </w:pPr>
            <w:r w:rsidRPr="008F6D61">
              <w:rPr>
                <w:sz w:val="16"/>
              </w:rPr>
              <w:t>CATT</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S2-171486.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171486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171486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MM and SM interaction</w:t>
            </w:r>
          </w:p>
        </w:tc>
        <w:tc>
          <w:tcPr>
            <w:tcW w:w="1701" w:type="dxa"/>
          </w:tcPr>
          <w:p w:rsidR="00EF203E" w:rsidRPr="008F6D61" w:rsidRDefault="00EF203E" w:rsidP="00207915">
            <w:pPr>
              <w:pStyle w:val="TAL"/>
              <w:tabs>
                <w:tab w:val="clear" w:pos="284"/>
                <w:tab w:val="clear" w:pos="567"/>
              </w:tabs>
              <w:rPr>
                <w:sz w:val="16"/>
              </w:rPr>
            </w:pPr>
            <w:r w:rsidRPr="008F6D61">
              <w:rPr>
                <w:sz w:val="16"/>
              </w:rPr>
              <w:t>CATT</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S2-171046. Revised to S2-171524.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171524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171524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MM and SM interaction</w:t>
            </w:r>
          </w:p>
        </w:tc>
        <w:tc>
          <w:tcPr>
            <w:tcW w:w="1701" w:type="dxa"/>
          </w:tcPr>
          <w:p w:rsidR="00EF203E" w:rsidRPr="008F6D61" w:rsidRDefault="00EF203E" w:rsidP="00207915">
            <w:pPr>
              <w:pStyle w:val="TAL"/>
              <w:tabs>
                <w:tab w:val="clear" w:pos="284"/>
                <w:tab w:val="clear" w:pos="567"/>
              </w:tabs>
              <w:rPr>
                <w:sz w:val="16"/>
              </w:rPr>
            </w:pPr>
            <w:r w:rsidRPr="008F6D61">
              <w:rPr>
                <w:sz w:val="16"/>
              </w:rPr>
              <w:t>CATT</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S2-171486.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171124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Clarification on Interaction between AMF and SMF</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171118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SMF selection</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Postponed to meeting #120</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171133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SMF selection in roaming scenario</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Postponed to meeting #120</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171122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Correction on Routing rules configuration</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S2-171487.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171487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171487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Correction on Routing rules configuration</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S2-171122. Revised to S2-171525.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171525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171525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Correction on Routing rules configuration</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S2-171487.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170796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§5.8.2: User Plane Function(s) and N4</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 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S2-170148 from S2#118BIS. </w:t>
            </w:r>
            <w:r w:rsidRPr="008F6D61">
              <w:rPr>
                <w:sz w:val="16"/>
              </w:rPr>
              <w:lastRenderedPageBreak/>
              <w:t>Revised to S2-171490.</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171490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171490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§5.8.2: User Plane Function(s) and N4</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 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S2-170796.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170766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Network-triggered UPF relocation for SSC mode 3</w:t>
            </w:r>
          </w:p>
        </w:tc>
        <w:tc>
          <w:tcPr>
            <w:tcW w:w="1701" w:type="dxa"/>
          </w:tcPr>
          <w:p w:rsidR="00EF203E" w:rsidRPr="008F6D61" w:rsidRDefault="00EF203E" w:rsidP="00207915">
            <w:pPr>
              <w:pStyle w:val="TAL"/>
              <w:tabs>
                <w:tab w:val="clear" w:pos="284"/>
                <w:tab w:val="clear" w:pos="567"/>
              </w:tabs>
              <w:rPr>
                <w:sz w:val="16"/>
              </w:rPr>
            </w:pPr>
            <w:r w:rsidRPr="008F6D61">
              <w:rPr>
                <w:sz w:val="16"/>
              </w:rPr>
              <w:t>Orange</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S2-171491.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171491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171491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Network-triggered UPF relocation for SSC mode 3</w:t>
            </w:r>
          </w:p>
        </w:tc>
        <w:tc>
          <w:tcPr>
            <w:tcW w:w="1701" w:type="dxa"/>
          </w:tcPr>
          <w:p w:rsidR="00EF203E" w:rsidRPr="008F6D61" w:rsidRDefault="00EF203E" w:rsidP="00207915">
            <w:pPr>
              <w:pStyle w:val="TAL"/>
              <w:tabs>
                <w:tab w:val="clear" w:pos="284"/>
                <w:tab w:val="clear" w:pos="567"/>
              </w:tabs>
              <w:rPr>
                <w:sz w:val="16"/>
              </w:rPr>
            </w:pPr>
            <w:r w:rsidRPr="008F6D61">
              <w:rPr>
                <w:sz w:val="16"/>
              </w:rPr>
              <w:t>Orange</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S2-170766. Revised to S2-171540.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171540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171540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Network-triggered UPF relocation for SSC mode 3 with multiple PDU sessions</w:t>
            </w:r>
          </w:p>
        </w:tc>
        <w:tc>
          <w:tcPr>
            <w:tcW w:w="1701" w:type="dxa"/>
          </w:tcPr>
          <w:p w:rsidR="00EF203E" w:rsidRPr="008F6D61" w:rsidRDefault="00EF203E" w:rsidP="00207915">
            <w:pPr>
              <w:pStyle w:val="TAL"/>
              <w:tabs>
                <w:tab w:val="clear" w:pos="284"/>
                <w:tab w:val="clear" w:pos="567"/>
              </w:tabs>
              <w:rPr>
                <w:sz w:val="16"/>
              </w:rPr>
            </w:pPr>
            <w:r w:rsidRPr="008F6D61">
              <w:rPr>
                <w:sz w:val="16"/>
              </w:rPr>
              <w:t>Orange, Intel, 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S2-171491. Revised to S2-171606.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171606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171606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Network-triggered UPF relocation for SSC mode 3 with multiple PDU sessions</w:t>
            </w:r>
          </w:p>
        </w:tc>
        <w:tc>
          <w:tcPr>
            <w:tcW w:w="1701" w:type="dxa"/>
          </w:tcPr>
          <w:p w:rsidR="00EF203E" w:rsidRPr="008F6D61" w:rsidRDefault="00EF203E" w:rsidP="00207915">
            <w:pPr>
              <w:pStyle w:val="TAL"/>
              <w:tabs>
                <w:tab w:val="clear" w:pos="284"/>
                <w:tab w:val="clear" w:pos="567"/>
              </w:tabs>
              <w:rPr>
                <w:sz w:val="16"/>
              </w:rPr>
            </w:pPr>
            <w:r w:rsidRPr="008F6D61">
              <w:rPr>
                <w:sz w:val="16"/>
              </w:rPr>
              <w:t>Orange, Intel, 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S2-171540. Approved. Qualcomm objected to the approval of this pCR.</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171079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P-CR on UPF relocation procedure for SSC mode 2 and 3</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merging S2-171107, to S2-171493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171493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171493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P-CR on UPF relocation procedure for SSC mode 2</w:t>
            </w:r>
          </w:p>
        </w:tc>
        <w:tc>
          <w:tcPr>
            <w:tcW w:w="1701" w:type="dxa"/>
          </w:tcPr>
          <w:p w:rsidR="00EF203E" w:rsidRPr="008F6D61" w:rsidRDefault="00EF203E" w:rsidP="00207915">
            <w:pPr>
              <w:pStyle w:val="TAL"/>
              <w:tabs>
                <w:tab w:val="clear" w:pos="284"/>
                <w:tab w:val="clear" w:pos="567"/>
              </w:tabs>
              <w:rPr>
                <w:sz w:val="16"/>
              </w:rPr>
            </w:pPr>
            <w:r w:rsidRPr="008F6D61">
              <w:rPr>
                <w:sz w:val="16"/>
              </w:rPr>
              <w:t>Samsung, ETRI</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S2-171079, merging S2-171107. Revised to S2-171560.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171560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171560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P-CR on UPF relocation procedure for SSC mode 2</w:t>
            </w:r>
          </w:p>
        </w:tc>
        <w:tc>
          <w:tcPr>
            <w:tcW w:w="1701" w:type="dxa"/>
          </w:tcPr>
          <w:p w:rsidR="00EF203E" w:rsidRPr="008F6D61" w:rsidRDefault="00EF203E" w:rsidP="00207915">
            <w:pPr>
              <w:pStyle w:val="TAL"/>
              <w:tabs>
                <w:tab w:val="clear" w:pos="284"/>
                <w:tab w:val="clear" w:pos="567"/>
              </w:tabs>
              <w:rPr>
                <w:sz w:val="16"/>
              </w:rPr>
            </w:pPr>
            <w:r w:rsidRPr="008F6D61">
              <w:rPr>
                <w:sz w:val="16"/>
              </w:rPr>
              <w:t>Samsung, ETRI</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S2-171493.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171107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The procedures for TUPF relocation to support SSC</w:t>
            </w:r>
          </w:p>
        </w:tc>
        <w:tc>
          <w:tcPr>
            <w:tcW w:w="1701" w:type="dxa"/>
          </w:tcPr>
          <w:p w:rsidR="00EF203E" w:rsidRPr="008F6D61" w:rsidRDefault="00EF203E" w:rsidP="00207915">
            <w:pPr>
              <w:pStyle w:val="TAL"/>
              <w:tabs>
                <w:tab w:val="clear" w:pos="284"/>
                <w:tab w:val="clear" w:pos="567"/>
              </w:tabs>
              <w:rPr>
                <w:sz w:val="16"/>
              </w:rPr>
            </w:pPr>
            <w:r w:rsidRPr="008F6D61">
              <w:rPr>
                <w:sz w:val="16"/>
              </w:rPr>
              <w:t>ETRI</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S2-171493</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171145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23.502: Service continuity call flows</w:t>
            </w:r>
          </w:p>
        </w:tc>
        <w:tc>
          <w:tcPr>
            <w:tcW w:w="1701" w:type="dxa"/>
          </w:tcPr>
          <w:p w:rsidR="00EF203E" w:rsidRPr="008F6D61" w:rsidRDefault="00EF203E" w:rsidP="00207915">
            <w:pPr>
              <w:pStyle w:val="TAL"/>
              <w:tabs>
                <w:tab w:val="clear" w:pos="284"/>
                <w:tab w:val="clear" w:pos="567"/>
              </w:tabs>
              <w:rPr>
                <w:sz w:val="16"/>
              </w:rPr>
            </w:pPr>
            <w:r w:rsidRPr="008F6D61">
              <w:rPr>
                <w:sz w:val="16"/>
              </w:rPr>
              <w:t>Intel</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S2-171492.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171492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171492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23.502: Service continuity call flows</w:t>
            </w:r>
          </w:p>
        </w:tc>
        <w:tc>
          <w:tcPr>
            <w:tcW w:w="1701" w:type="dxa"/>
          </w:tcPr>
          <w:p w:rsidR="00EF203E" w:rsidRPr="008F6D61" w:rsidRDefault="00EF203E" w:rsidP="00207915">
            <w:pPr>
              <w:pStyle w:val="TAL"/>
              <w:tabs>
                <w:tab w:val="clear" w:pos="284"/>
                <w:tab w:val="clear" w:pos="567"/>
              </w:tabs>
              <w:rPr>
                <w:sz w:val="16"/>
              </w:rPr>
            </w:pPr>
            <w:r w:rsidRPr="008F6D61">
              <w:rPr>
                <w:sz w:val="16"/>
              </w:rPr>
              <w:t>Intel</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S2-171145. Revised to S2-171561.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171561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171561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23.502: Service continuity call flows</w:t>
            </w:r>
          </w:p>
        </w:tc>
        <w:tc>
          <w:tcPr>
            <w:tcW w:w="1701" w:type="dxa"/>
          </w:tcPr>
          <w:p w:rsidR="00EF203E" w:rsidRPr="008F6D61" w:rsidRDefault="00EF203E" w:rsidP="00207915">
            <w:pPr>
              <w:pStyle w:val="TAL"/>
              <w:tabs>
                <w:tab w:val="clear" w:pos="284"/>
                <w:tab w:val="clear" w:pos="567"/>
              </w:tabs>
              <w:rPr>
                <w:sz w:val="16"/>
              </w:rPr>
            </w:pPr>
            <w:r w:rsidRPr="008F6D61">
              <w:rPr>
                <w:sz w:val="16"/>
              </w:rPr>
              <w:t>Intel</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S2-171492.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170769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PDU session modification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 Nokia, 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S2-170242 from S2#118BIS. Revised, merging S2-171005, to S2-171494.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171494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171494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PDU session modification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 Nokia, 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S2-170769, merging S2-171005.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171005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23.502 PDU Session Modification procedures</w:t>
            </w:r>
          </w:p>
        </w:tc>
        <w:tc>
          <w:tcPr>
            <w:tcW w:w="1701" w:type="dxa"/>
          </w:tcPr>
          <w:p w:rsidR="00EF203E" w:rsidRPr="008F6D61" w:rsidRDefault="00EF203E" w:rsidP="00207915">
            <w:pPr>
              <w:pStyle w:val="TAL"/>
              <w:tabs>
                <w:tab w:val="clear" w:pos="284"/>
                <w:tab w:val="clear" w:pos="567"/>
              </w:tabs>
              <w:rPr>
                <w:sz w:val="16"/>
              </w:rPr>
            </w:pPr>
            <w:r w:rsidRPr="008F6D61">
              <w:rPr>
                <w:sz w:val="16"/>
              </w:rPr>
              <w:t>CATT</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S2-171494</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170797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 8.3: User plane protocol stack between the UE and the DN</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 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merging S2-171035, to S2-171495.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171495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171495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 8.3: User plane protocol stack between the UE and the DN</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 Samsung, Huawei</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S2-170797, merging S2-171035. Revised to S2-171527.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171527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171527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 8.3: User plane protocol stack between the UE and the DN</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 Samsung, Huawei</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S2-171495. Revised to S2-171529.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171529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171529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 8.3: User plane protocol stack between the UE and the DN</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 Samsung, Huawei</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S2-171527. Agreed in parallel </w:t>
            </w:r>
            <w:r w:rsidRPr="008F6D61">
              <w:rPr>
                <w:sz w:val="16"/>
              </w:rPr>
              <w:lastRenderedPageBreak/>
              <w:t>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171035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User plane protocol stack with 5G RAN</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S2-171495</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170947</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IP Index for IP Address Allocation based on PCF</w:t>
            </w:r>
          </w:p>
        </w:tc>
        <w:tc>
          <w:tcPr>
            <w:tcW w:w="1701" w:type="dxa"/>
          </w:tcPr>
          <w:p w:rsidR="00EF203E" w:rsidRPr="008F6D61" w:rsidRDefault="00EF203E" w:rsidP="00207915">
            <w:pPr>
              <w:pStyle w:val="TAL"/>
              <w:tabs>
                <w:tab w:val="clear" w:pos="284"/>
                <w:tab w:val="clear" w:pos="567"/>
              </w:tabs>
              <w:rPr>
                <w:sz w:val="16"/>
              </w:rPr>
            </w:pPr>
            <w:r w:rsidRPr="008F6D61">
              <w:rPr>
                <w:sz w:val="16"/>
              </w:rPr>
              <w:t>T-Mobile USA INC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170948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P-CR for 23.501 on IP Index for IP Address Allocation based on PCF</w:t>
            </w:r>
          </w:p>
        </w:tc>
        <w:tc>
          <w:tcPr>
            <w:tcW w:w="1701" w:type="dxa"/>
          </w:tcPr>
          <w:p w:rsidR="00EF203E" w:rsidRPr="008F6D61" w:rsidRDefault="00EF203E" w:rsidP="00207915">
            <w:pPr>
              <w:pStyle w:val="TAL"/>
              <w:tabs>
                <w:tab w:val="clear" w:pos="284"/>
                <w:tab w:val="clear" w:pos="567"/>
              </w:tabs>
              <w:rPr>
                <w:sz w:val="16"/>
              </w:rPr>
            </w:pPr>
            <w:r w:rsidRPr="008F6D61">
              <w:rPr>
                <w:sz w:val="16"/>
              </w:rPr>
              <w:t>T-Mobile USA INC</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170949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P-CR for 23.502 on IP Index for IP Address Allocation based on PCF</w:t>
            </w:r>
          </w:p>
        </w:tc>
        <w:tc>
          <w:tcPr>
            <w:tcW w:w="1701" w:type="dxa"/>
          </w:tcPr>
          <w:p w:rsidR="00EF203E" w:rsidRPr="008F6D61" w:rsidRDefault="00EF203E" w:rsidP="00207915">
            <w:pPr>
              <w:pStyle w:val="TAL"/>
              <w:tabs>
                <w:tab w:val="clear" w:pos="284"/>
                <w:tab w:val="clear" w:pos="567"/>
              </w:tabs>
              <w:rPr>
                <w:sz w:val="16"/>
              </w:rPr>
            </w:pPr>
            <w:r w:rsidRPr="008F6D61">
              <w:rPr>
                <w:sz w:val="16"/>
              </w:rPr>
              <w:t>T-Mobile USA INC</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170951</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Enhancing IP Allocation between UPF and SMF</w:t>
            </w:r>
          </w:p>
        </w:tc>
        <w:tc>
          <w:tcPr>
            <w:tcW w:w="1701" w:type="dxa"/>
          </w:tcPr>
          <w:p w:rsidR="00EF203E" w:rsidRPr="008F6D61" w:rsidRDefault="00EF203E" w:rsidP="00207915">
            <w:pPr>
              <w:pStyle w:val="TAL"/>
              <w:tabs>
                <w:tab w:val="clear" w:pos="284"/>
                <w:tab w:val="clear" w:pos="567"/>
              </w:tabs>
              <w:rPr>
                <w:sz w:val="16"/>
              </w:rPr>
            </w:pPr>
            <w:r w:rsidRPr="008F6D61">
              <w:rPr>
                <w:sz w:val="16"/>
              </w:rPr>
              <w:t>T-Mobile USA INC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170952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P-CR to 23.501 for Enhancing IP Allocation between UPF and SMF</w:t>
            </w:r>
          </w:p>
        </w:tc>
        <w:tc>
          <w:tcPr>
            <w:tcW w:w="1701" w:type="dxa"/>
          </w:tcPr>
          <w:p w:rsidR="00EF203E" w:rsidRPr="008F6D61" w:rsidRDefault="00EF203E" w:rsidP="00207915">
            <w:pPr>
              <w:pStyle w:val="TAL"/>
              <w:tabs>
                <w:tab w:val="clear" w:pos="284"/>
                <w:tab w:val="clear" w:pos="567"/>
              </w:tabs>
              <w:rPr>
                <w:sz w:val="16"/>
              </w:rPr>
            </w:pPr>
            <w:r w:rsidRPr="008F6D61">
              <w:rPr>
                <w:sz w:val="16"/>
              </w:rPr>
              <w:t>T-Mobile USA INC</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170953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P-CR to 23.502 for Enhancing IP Allocation between UPF and SMF</w:t>
            </w:r>
          </w:p>
        </w:tc>
        <w:tc>
          <w:tcPr>
            <w:tcW w:w="1701" w:type="dxa"/>
          </w:tcPr>
          <w:p w:rsidR="00EF203E" w:rsidRPr="008F6D61" w:rsidRDefault="00EF203E" w:rsidP="00207915">
            <w:pPr>
              <w:pStyle w:val="TAL"/>
              <w:tabs>
                <w:tab w:val="clear" w:pos="284"/>
                <w:tab w:val="clear" w:pos="567"/>
              </w:tabs>
              <w:rPr>
                <w:sz w:val="16"/>
              </w:rPr>
            </w:pPr>
            <w:r w:rsidRPr="008F6D61">
              <w:rPr>
                <w:sz w:val="16"/>
              </w:rPr>
              <w:t>T-Mobile USA INC</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170954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P-CR to 23.502 for Enhancing IP Allocation between UPF and SMF</w:t>
            </w:r>
          </w:p>
        </w:tc>
        <w:tc>
          <w:tcPr>
            <w:tcW w:w="1701" w:type="dxa"/>
          </w:tcPr>
          <w:p w:rsidR="00EF203E" w:rsidRPr="008F6D61" w:rsidRDefault="00EF203E" w:rsidP="00207915">
            <w:pPr>
              <w:pStyle w:val="TAL"/>
              <w:tabs>
                <w:tab w:val="clear" w:pos="284"/>
                <w:tab w:val="clear" w:pos="567"/>
              </w:tabs>
              <w:rPr>
                <w:sz w:val="16"/>
              </w:rPr>
            </w:pPr>
            <w:r w:rsidRPr="008F6D61">
              <w:rPr>
                <w:sz w:val="16"/>
              </w:rPr>
              <w:t>T-Mobile USA INC</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171021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Updates to IP address management section</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171022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General information on N4 Management</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171024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N4 Management Procedures</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w:t>
            </w:r>
            <w:r w:rsidRPr="008F6D61">
              <w:rPr>
                <w:sz w:val="16"/>
              </w:rPr>
              <w:lastRenderedPageBreak/>
              <w:t>3</w:t>
            </w:r>
          </w:p>
        </w:tc>
        <w:tc>
          <w:tcPr>
            <w:tcW w:w="1134" w:type="dxa"/>
          </w:tcPr>
          <w:p w:rsidR="00EF203E" w:rsidRPr="008F6D61" w:rsidRDefault="00EF203E" w:rsidP="00207915">
            <w:pPr>
              <w:pStyle w:val="TAL"/>
              <w:tabs>
                <w:tab w:val="clear" w:pos="284"/>
                <w:tab w:val="clear" w:pos="567"/>
              </w:tabs>
              <w:rPr>
                <w:sz w:val="16"/>
              </w:rPr>
            </w:pPr>
            <w:r w:rsidRPr="008F6D61">
              <w:rPr>
                <w:sz w:val="16"/>
              </w:rPr>
              <w:lastRenderedPageBreak/>
              <w:t>S2</w:t>
            </w:r>
            <w:r w:rsidRPr="008F6D61">
              <w:rPr>
                <w:sz w:val="16"/>
              </w:rPr>
              <w:noBreakHyphen/>
              <w:t>171155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SMF and UPF </w:t>
            </w:r>
            <w:r w:rsidRPr="008F6D61">
              <w:rPr>
                <w:sz w:val="16"/>
              </w:rPr>
              <w:lastRenderedPageBreak/>
              <w:t>interactions</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CATT</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170902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Unstructured PDU type data tunnelling description</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170903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Unstructured PDU type in PDU session establishment call flow</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171025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Buffering of downlink data</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170770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PDU session release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 Nokia(?), Alcatel-Lucent Shanghai Bell(?), 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S2-170239 from S2#118BIS. Confirm sources! 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6.5.3</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170889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23.502 §4.3.4: PDU session release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 Qualcomm Incorporated, Broadcom</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S2-170239 from SA WG2#118BIS 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170735</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RAN WG2: Reply to LS on State of SA WG3 discussions on NG security architecture</w:t>
            </w:r>
          </w:p>
        </w:tc>
        <w:tc>
          <w:tcPr>
            <w:tcW w:w="1701" w:type="dxa"/>
          </w:tcPr>
          <w:p w:rsidR="00EF203E" w:rsidRPr="008F6D61" w:rsidRDefault="00EF203E" w:rsidP="00207915">
            <w:pPr>
              <w:pStyle w:val="TAL"/>
              <w:tabs>
                <w:tab w:val="clear" w:pos="284"/>
                <w:tab w:val="clear" w:pos="567"/>
              </w:tabs>
              <w:rPr>
                <w:sz w:val="16"/>
              </w:rPr>
            </w:pPr>
            <w:r w:rsidRPr="008F6D61">
              <w:rPr>
                <w:sz w:val="16"/>
              </w:rPr>
              <w:t>RAN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r w:rsidRPr="008F6D61">
              <w:rPr>
                <w:sz w:val="16"/>
              </w:rPr>
              <w:t>FS_NR_newRAT</w:t>
            </w:r>
          </w:p>
        </w:tc>
        <w:tc>
          <w:tcPr>
            <w:tcW w:w="1134" w:type="dxa"/>
          </w:tcPr>
          <w:p w:rsidR="00EF203E" w:rsidRPr="008F6D61" w:rsidRDefault="00EF203E" w:rsidP="00207915">
            <w:pPr>
              <w:pStyle w:val="TAL"/>
              <w:tabs>
                <w:tab w:val="clear" w:pos="284"/>
                <w:tab w:val="clear" w:pos="567"/>
              </w:tabs>
              <w:rPr>
                <w:sz w:val="16"/>
              </w:rPr>
            </w:pPr>
            <w:r w:rsidRPr="008F6D61">
              <w:rPr>
                <w:sz w:val="16"/>
              </w:rPr>
              <w:t>Moved from 6.5.1 to 6.5.4. Response drafted in S2-170737. Postponed</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170737</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Reply to LS from RAN WG2 on State of SA WG3 discussions on NG security architecture</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Moved from 6.5.1 to 6.5.4. Response to S2-170735. Postponed.</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171142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Baseline description for AUSF selection function</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S2-171510.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171510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171510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Baseline description for AUSF selection function</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S2-171142. Revised to S2-171614.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171614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171614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Baseline description for </w:t>
            </w:r>
            <w:r w:rsidRPr="008F6D61">
              <w:rPr>
                <w:sz w:val="16"/>
              </w:rPr>
              <w:lastRenderedPageBreak/>
              <w:t>AUSF selection function</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S2-171510. </w:t>
            </w:r>
            <w:r w:rsidRPr="008F6D61">
              <w:rPr>
                <w:sz w:val="16"/>
              </w:rPr>
              <w:lastRenderedPageBreak/>
              <w:t>Approved</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6.5.4</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171338</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SA WG3: LS on user plane security termination</w:t>
            </w:r>
          </w:p>
        </w:tc>
        <w:tc>
          <w:tcPr>
            <w:tcW w:w="1701" w:type="dxa"/>
          </w:tcPr>
          <w:p w:rsidR="00EF203E" w:rsidRPr="008F6D61" w:rsidRDefault="00EF203E" w:rsidP="00207915">
            <w:pPr>
              <w:pStyle w:val="TAL"/>
              <w:tabs>
                <w:tab w:val="clear" w:pos="284"/>
                <w:tab w:val="clear" w:pos="567"/>
              </w:tabs>
              <w:rPr>
                <w:sz w:val="16"/>
              </w:rPr>
            </w:pPr>
            <w:r w:rsidRPr="008F6D61">
              <w:rPr>
                <w:sz w:val="16"/>
              </w:rPr>
              <w:t>SA WG3</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NSA, FS_NR_newRAT</w:t>
            </w:r>
          </w:p>
        </w:tc>
        <w:tc>
          <w:tcPr>
            <w:tcW w:w="1134" w:type="dxa"/>
          </w:tcPr>
          <w:p w:rsidR="00EF203E" w:rsidRPr="008F6D61" w:rsidRDefault="00EF203E" w:rsidP="00207915">
            <w:pPr>
              <w:pStyle w:val="TAL"/>
              <w:tabs>
                <w:tab w:val="clear" w:pos="284"/>
                <w:tab w:val="clear" w:pos="567"/>
              </w:tabs>
              <w:rPr>
                <w:sz w:val="16"/>
              </w:rPr>
            </w:pPr>
            <w:r w:rsidRPr="008F6D61">
              <w:rPr>
                <w:sz w:val="16"/>
              </w:rPr>
              <w:t>Postponed to meeting #120.</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170802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Cleanup of QoS framework description</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S2-171482.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171482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171482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Cleanup of QoS framework description</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S2-170802, merging related contributions. Revised in parallel session to S2-171535.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171535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171535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Cleanup of QoS framework description</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S2-171482. Revised to S2-171609.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171609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171609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Cleanup of QoS framework description</w:t>
            </w:r>
          </w:p>
        </w:tc>
        <w:tc>
          <w:tcPr>
            <w:tcW w:w="1701" w:type="dxa"/>
          </w:tcPr>
          <w:p w:rsidR="00EF203E" w:rsidRPr="008F6D61" w:rsidRDefault="00EF203E" w:rsidP="00207915">
            <w:pPr>
              <w:pStyle w:val="TAL"/>
              <w:tabs>
                <w:tab w:val="clear" w:pos="284"/>
                <w:tab w:val="clear" w:pos="567"/>
              </w:tabs>
              <w:rPr>
                <w:sz w:val="16"/>
              </w:rPr>
            </w:pPr>
            <w:r w:rsidRPr="008F6D61">
              <w:rPr>
                <w:sz w:val="16"/>
              </w:rPr>
              <w:t>Ericsson, Nokia, 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S2-171535. Revised to S2-171623.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171623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171623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Cleanup of QoS framework description</w:t>
            </w:r>
          </w:p>
        </w:tc>
        <w:tc>
          <w:tcPr>
            <w:tcW w:w="1701" w:type="dxa"/>
          </w:tcPr>
          <w:p w:rsidR="00EF203E" w:rsidRPr="008F6D61" w:rsidRDefault="00EF203E" w:rsidP="00207915">
            <w:pPr>
              <w:pStyle w:val="TAL"/>
              <w:tabs>
                <w:tab w:val="clear" w:pos="284"/>
                <w:tab w:val="clear" w:pos="567"/>
              </w:tabs>
              <w:rPr>
                <w:sz w:val="16"/>
              </w:rPr>
            </w:pPr>
            <w:r w:rsidRPr="008F6D61">
              <w:rPr>
                <w:sz w:val="16"/>
              </w:rPr>
              <w:t>Ericsson, Nokia, ZTE, AT&amp;T</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S2-171609.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170822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Further QoS clarifications</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S2-171482</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170972</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Discussion on user plane (N3) marking</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170973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QoS control based on 5G QoS flow</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S2-171482</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171014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to update QoS framework</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S2-171482</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171147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5G QoS Indicator allocation</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S2-171482</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171173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Transport level packet marking for B-type QoS flow</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S2-171483.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171483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171483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TS 23.501 Transport level packet marking for </w:t>
            </w:r>
            <w:r w:rsidRPr="008F6D61">
              <w:rPr>
                <w:sz w:val="16"/>
              </w:rPr>
              <w:lastRenderedPageBreak/>
              <w:t>B-type QoS flow</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S2-171173. Revised in </w:t>
            </w:r>
            <w:r w:rsidRPr="008F6D61">
              <w:rPr>
                <w:sz w:val="16"/>
              </w:rPr>
              <w:lastRenderedPageBreak/>
              <w:t>parallel session to S2-171536.</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171536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171536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Transport level packet marking for B-type QoS flow</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S2-171483.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170933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AMBR enforcement for multi-homed PDU Sessions</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S2-171484.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171484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171484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AMBR enforcement for multi-homed PDU Sessions</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S2-170933. Revised in parallel session to S2-171530.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171530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171530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AMBR enforcement for multi-homed PDU Sessions</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S2-171484. Revised off-line to S2-171594.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171594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171594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AMBR enforcement for multi-homed PDU Sessions</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S2-171530. Revised to S2-171601.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171601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171601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AMBR enforcement for multi-homed PDU Sessions</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S2-171594. Revised to S2-171612.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171612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171612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AMBR enforcement for multi-homed PDU Sessions</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S2-171601.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171006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Aggregate bit rate limitations for non-GBR QoS flows</w:t>
            </w:r>
          </w:p>
        </w:tc>
        <w:tc>
          <w:tcPr>
            <w:tcW w:w="1701" w:type="dxa"/>
          </w:tcPr>
          <w:p w:rsidR="00EF203E" w:rsidRPr="008F6D61" w:rsidRDefault="00EF203E" w:rsidP="00207915">
            <w:pPr>
              <w:pStyle w:val="TAL"/>
              <w:tabs>
                <w:tab w:val="clear" w:pos="284"/>
                <w:tab w:val="clear" w:pos="567"/>
              </w:tabs>
              <w:rPr>
                <w:sz w:val="16"/>
              </w:rPr>
            </w:pPr>
            <w:r w:rsidRPr="008F6D61">
              <w:rPr>
                <w:sz w:val="16"/>
              </w:rPr>
              <w:t>CATT</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S2-171498.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171498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171498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Aggregate bit rate limitations for non-GBR QoS flows</w:t>
            </w:r>
          </w:p>
        </w:tc>
        <w:tc>
          <w:tcPr>
            <w:tcW w:w="1701" w:type="dxa"/>
          </w:tcPr>
          <w:p w:rsidR="00EF203E" w:rsidRPr="008F6D61" w:rsidRDefault="00EF203E" w:rsidP="00207915">
            <w:pPr>
              <w:pStyle w:val="TAL"/>
              <w:tabs>
                <w:tab w:val="clear" w:pos="284"/>
                <w:tab w:val="clear" w:pos="567"/>
              </w:tabs>
              <w:rPr>
                <w:sz w:val="16"/>
              </w:rPr>
            </w:pPr>
            <w:r w:rsidRPr="008F6D61">
              <w:rPr>
                <w:sz w:val="16"/>
              </w:rPr>
              <w:t>CATT</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S2-171006. Revised in parallel </w:t>
            </w:r>
            <w:r w:rsidRPr="008F6D61">
              <w:rPr>
                <w:sz w:val="16"/>
              </w:rPr>
              <w:lastRenderedPageBreak/>
              <w:t>session to S2-171531.</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171531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171531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Aggregate bit rate limitations for non-GBR QoS flows</w:t>
            </w:r>
          </w:p>
        </w:tc>
        <w:tc>
          <w:tcPr>
            <w:tcW w:w="1701" w:type="dxa"/>
          </w:tcPr>
          <w:p w:rsidR="00EF203E" w:rsidRPr="008F6D61" w:rsidRDefault="00EF203E" w:rsidP="00207915">
            <w:pPr>
              <w:pStyle w:val="TAL"/>
              <w:tabs>
                <w:tab w:val="clear" w:pos="284"/>
                <w:tab w:val="clear" w:pos="567"/>
              </w:tabs>
              <w:rPr>
                <w:sz w:val="16"/>
              </w:rPr>
            </w:pPr>
            <w:r w:rsidRPr="008F6D61">
              <w:rPr>
                <w:sz w:val="16"/>
              </w:rPr>
              <w:t>CATT</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S2-171498. Revised to S2-171602.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171602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171602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Aggregate bit rate limitations for non-GBR QoS flows</w:t>
            </w:r>
          </w:p>
        </w:tc>
        <w:tc>
          <w:tcPr>
            <w:tcW w:w="1701" w:type="dxa"/>
          </w:tcPr>
          <w:p w:rsidR="00EF203E" w:rsidRPr="008F6D61" w:rsidRDefault="00EF203E" w:rsidP="00207915">
            <w:pPr>
              <w:pStyle w:val="TAL"/>
              <w:tabs>
                <w:tab w:val="clear" w:pos="284"/>
                <w:tab w:val="clear" w:pos="567"/>
              </w:tabs>
              <w:rPr>
                <w:sz w:val="16"/>
              </w:rPr>
            </w:pPr>
            <w:r w:rsidRPr="008F6D61">
              <w:rPr>
                <w:sz w:val="16"/>
              </w:rPr>
              <w:t>CATT</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S2-171531.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171148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Update 5.7.3 5G QoS Parameters</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This was withdrawn.</w:t>
            </w:r>
          </w:p>
        </w:tc>
        <w:tc>
          <w:tcPr>
            <w:tcW w:w="1559" w:type="dxa"/>
          </w:tcPr>
          <w:p w:rsidR="00EF203E" w:rsidRPr="008F6D61" w:rsidRDefault="00EF203E" w:rsidP="00207915">
            <w:pPr>
              <w:pStyle w:val="TAL"/>
              <w:tabs>
                <w:tab w:val="clear" w:pos="284"/>
                <w:tab w:val="clear" w:pos="567"/>
              </w:tabs>
              <w:rPr>
                <w:sz w:val="16"/>
              </w:rPr>
            </w:pPr>
            <w:r w:rsidRPr="008F6D61">
              <w:rPr>
                <w:sz w:val="16"/>
              </w:rPr>
              <w:t>Withdrawn</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170931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5G Application based uplink traffic identification and QoS mapping</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171000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Clarification on default QoS rule</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S2-171482</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171015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to clarify QoS precedence rules</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171182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Precedence order for derived QoS rules</w:t>
            </w:r>
          </w:p>
        </w:tc>
        <w:tc>
          <w:tcPr>
            <w:tcW w:w="1701" w:type="dxa"/>
          </w:tcPr>
          <w:p w:rsidR="00EF203E" w:rsidRPr="008F6D61" w:rsidRDefault="00EF203E" w:rsidP="00207915">
            <w:pPr>
              <w:pStyle w:val="TAL"/>
              <w:tabs>
                <w:tab w:val="clear" w:pos="284"/>
                <w:tab w:val="clear" w:pos="567"/>
              </w:tabs>
              <w:rPr>
                <w:sz w:val="16"/>
              </w:rPr>
            </w:pPr>
            <w:r w:rsidRPr="008F6D61">
              <w:rPr>
                <w:sz w:val="16"/>
              </w:rPr>
              <w:t>Intel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S2-171499.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171499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171499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Precedence order for derived QoS rules</w:t>
            </w:r>
          </w:p>
        </w:tc>
        <w:tc>
          <w:tcPr>
            <w:tcW w:w="1701" w:type="dxa"/>
          </w:tcPr>
          <w:p w:rsidR="00EF203E" w:rsidRPr="008F6D61" w:rsidRDefault="00EF203E" w:rsidP="00207915">
            <w:pPr>
              <w:pStyle w:val="TAL"/>
              <w:tabs>
                <w:tab w:val="clear" w:pos="284"/>
                <w:tab w:val="clear" w:pos="567"/>
              </w:tabs>
              <w:rPr>
                <w:sz w:val="16"/>
              </w:rPr>
            </w:pPr>
            <w:r w:rsidRPr="008F6D61">
              <w:rPr>
                <w:sz w:val="16"/>
              </w:rPr>
              <w:t>Intel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S2-171182. Revised in parallel session to S2-171532.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171532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171532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Precedence order for derived QoS rules</w:t>
            </w:r>
          </w:p>
        </w:tc>
        <w:tc>
          <w:tcPr>
            <w:tcW w:w="1701" w:type="dxa"/>
          </w:tcPr>
          <w:p w:rsidR="00EF203E" w:rsidRPr="008F6D61" w:rsidRDefault="00EF203E" w:rsidP="00207915">
            <w:pPr>
              <w:pStyle w:val="TAL"/>
              <w:tabs>
                <w:tab w:val="clear" w:pos="284"/>
                <w:tab w:val="clear" w:pos="567"/>
              </w:tabs>
              <w:rPr>
                <w:sz w:val="16"/>
              </w:rPr>
            </w:pPr>
            <w:r w:rsidRPr="008F6D61">
              <w:rPr>
                <w:sz w:val="16"/>
              </w:rPr>
              <w:t>Intel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S2-171499.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171119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Uplink traffic verification</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S2-171500.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171500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171500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Uplink traffic verification</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S2-171119. Revised in parallel session to S2-171533.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171533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w:t>
            </w:r>
            <w:r w:rsidRPr="008F6D61">
              <w:rPr>
                <w:sz w:val="16"/>
              </w:rPr>
              <w:lastRenderedPageBreak/>
              <w:t>5</w:t>
            </w:r>
          </w:p>
        </w:tc>
        <w:tc>
          <w:tcPr>
            <w:tcW w:w="1134" w:type="dxa"/>
          </w:tcPr>
          <w:p w:rsidR="00EF203E" w:rsidRPr="008F6D61" w:rsidRDefault="00EF203E" w:rsidP="00207915">
            <w:pPr>
              <w:pStyle w:val="TAL"/>
              <w:tabs>
                <w:tab w:val="clear" w:pos="284"/>
                <w:tab w:val="clear" w:pos="567"/>
              </w:tabs>
              <w:rPr>
                <w:sz w:val="16"/>
              </w:rPr>
            </w:pPr>
            <w:r w:rsidRPr="008F6D61">
              <w:rPr>
                <w:sz w:val="16"/>
              </w:rPr>
              <w:lastRenderedPageBreak/>
              <w:t>S2</w:t>
            </w:r>
            <w:r w:rsidRPr="008F6D61">
              <w:rPr>
                <w:sz w:val="16"/>
              </w:rPr>
              <w:noBreakHyphen/>
              <w:t>171533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TS 23.501 Uplink </w:t>
            </w:r>
            <w:r w:rsidRPr="008F6D61">
              <w:rPr>
                <w:sz w:val="16"/>
              </w:rPr>
              <w:lastRenderedPageBreak/>
              <w:t>traffic verification</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w:t>
            </w:r>
            <w:r w:rsidRPr="008F6D61">
              <w:rPr>
                <w:sz w:val="16"/>
              </w:rPr>
              <w:lastRenderedPageBreak/>
              <w:t>S2-171500. Revised to S2-171592.</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171592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171592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Uplink traffic verification</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S2-171533. Revised to S2-171603.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171603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171603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Uplink traffic verification</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S2-171592.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170803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QoS parameters and characteristics needed in 5G Systems</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S2-171501.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171501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171501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QoS parameters and characteristics needed in 5G Systems</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S2-170803. 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170968</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Discussion for QoS target fulfillment observability</w:t>
            </w:r>
          </w:p>
        </w:tc>
        <w:tc>
          <w:tcPr>
            <w:tcW w:w="1701" w:type="dxa"/>
          </w:tcPr>
          <w:p w:rsidR="00EF203E" w:rsidRPr="008F6D61" w:rsidRDefault="00EF203E" w:rsidP="00207915">
            <w:pPr>
              <w:pStyle w:val="TAL"/>
              <w:tabs>
                <w:tab w:val="clear" w:pos="284"/>
                <w:tab w:val="clear" w:pos="567"/>
              </w:tabs>
              <w:rPr>
                <w:sz w:val="16"/>
              </w:rPr>
            </w:pPr>
            <w:r w:rsidRPr="008F6D61">
              <w:rPr>
                <w:sz w:val="16"/>
              </w:rPr>
              <w:t>Huawei</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Source states 'Ericsson' ? 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170932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Clarify Reflective QoS in clause 5.7.2</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170842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update of clause 5.7.2 The Reflective QoS - reflective QoS indication provided by a UE.</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170971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Reflective QoS deactivation</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171070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Reflective QoS Deactivation and Derived QoS Rule handling</w:t>
            </w:r>
          </w:p>
        </w:tc>
        <w:tc>
          <w:tcPr>
            <w:tcW w:w="1701" w:type="dxa"/>
          </w:tcPr>
          <w:p w:rsidR="00EF203E" w:rsidRPr="008F6D61" w:rsidRDefault="00EF203E" w:rsidP="00207915">
            <w:pPr>
              <w:pStyle w:val="TAL"/>
              <w:tabs>
                <w:tab w:val="clear" w:pos="284"/>
                <w:tab w:val="clear" w:pos="567"/>
              </w:tabs>
              <w:rPr>
                <w:sz w:val="16"/>
              </w:rPr>
            </w:pPr>
            <w:r w:rsidRPr="008F6D61">
              <w:rPr>
                <w:sz w:val="16"/>
              </w:rPr>
              <w:t>ETRI</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171194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Deactivation of Reflective QoS</w:t>
            </w:r>
          </w:p>
        </w:tc>
        <w:tc>
          <w:tcPr>
            <w:tcW w:w="1701" w:type="dxa"/>
          </w:tcPr>
          <w:p w:rsidR="00EF203E" w:rsidRPr="008F6D61" w:rsidRDefault="00EF203E" w:rsidP="00207915">
            <w:pPr>
              <w:pStyle w:val="TAL"/>
              <w:tabs>
                <w:tab w:val="clear" w:pos="284"/>
                <w:tab w:val="clear" w:pos="567"/>
              </w:tabs>
              <w:rPr>
                <w:sz w:val="16"/>
              </w:rPr>
            </w:pPr>
            <w:r w:rsidRPr="008F6D61">
              <w:rPr>
                <w:sz w:val="16"/>
              </w:rPr>
              <w:t>InterDigital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170722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pCR 23.501 - Correction to QoS (A, B types)</w:t>
            </w:r>
          </w:p>
        </w:tc>
        <w:tc>
          <w:tcPr>
            <w:tcW w:w="1701" w:type="dxa"/>
          </w:tcPr>
          <w:p w:rsidR="00EF203E" w:rsidRPr="008F6D61" w:rsidRDefault="00EF203E" w:rsidP="00207915">
            <w:pPr>
              <w:pStyle w:val="TAL"/>
              <w:tabs>
                <w:tab w:val="clear" w:pos="284"/>
                <w:tab w:val="clear" w:pos="567"/>
              </w:tabs>
              <w:rPr>
                <w:sz w:val="16"/>
              </w:rPr>
            </w:pPr>
            <w:r w:rsidRPr="008F6D61">
              <w:rPr>
                <w:sz w:val="16"/>
              </w:rPr>
              <w:t>MediaTek Inc.</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S2-171482</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170843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TS 23.502: Update of session establishment procedure for LBO - including the </w:t>
            </w:r>
            <w:r w:rsidRPr="008F6D61">
              <w:rPr>
                <w:sz w:val="16"/>
              </w:rPr>
              <w:lastRenderedPageBreak/>
              <w:t>reflective QoS aspects</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170914</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LS on 5GS QoS framework and parameters</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LATE DOC: Rx 16/02 14:20. Revised in parallel session to S2-171534.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171534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171534</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[DRAFT] LS on 5GS QoS framework and parameters</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S2-170914. Revised to S2-171613.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171613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171613</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[DRAFT] LS on 5GS QoS framework and parameters</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S2-171534. Revised to S2-171618.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171618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6.5.5</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171618</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LS on 5GS QoS framework and parameters</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S2-171613.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170800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On UE Policy provisioning from the PCF to the UE</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S2-171254</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170994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High level principles for UE policy provisioning</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171086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Provisioning of policy from PCF to UE</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merging S2-170800, to S2-171254.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171254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171254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Provisioning of policy from PCF to UE</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 Ericsson, Nokia, KDDI, ZTE, Oracle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S2-171086, merging S2-170800. Revised in parallel session to S2-171314.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171314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171314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Provisioning of policy from PCF to UE</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 Ericsson, Nokia, KDDI, ZTE, Oracle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S2-171254.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171141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TS 23.501: Non-3GPP Access </w:t>
            </w:r>
            <w:r w:rsidRPr="008F6D61">
              <w:rPr>
                <w:sz w:val="16"/>
              </w:rPr>
              <w:lastRenderedPageBreak/>
              <w:t>Network Discovery and Selection</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Noted in parallel </w:t>
            </w:r>
            <w:r w:rsidRPr="008F6D61">
              <w:rPr>
                <w:sz w:val="16"/>
              </w:rPr>
              <w:lastRenderedPageBreak/>
              <w:t>session</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170725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Update of Policy interface with UEs</w:t>
            </w:r>
          </w:p>
        </w:tc>
        <w:tc>
          <w:tcPr>
            <w:tcW w:w="1701" w:type="dxa"/>
          </w:tcPr>
          <w:p w:rsidR="00EF203E" w:rsidRPr="008F6D61" w:rsidRDefault="00EF203E" w:rsidP="00207915">
            <w:pPr>
              <w:pStyle w:val="TAL"/>
              <w:tabs>
                <w:tab w:val="clear" w:pos="284"/>
                <w:tab w:val="clear" w:pos="567"/>
              </w:tabs>
              <w:rPr>
                <w:sz w:val="16"/>
              </w:rPr>
            </w:pPr>
            <w:r w:rsidRPr="008F6D61">
              <w:rPr>
                <w:sz w:val="16"/>
              </w:rPr>
              <w:t>KDDI, InterDigital, Sprint, China Mobile, China Unicom</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S2-171255.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171255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171255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Update of Policy interface with UEs</w:t>
            </w:r>
          </w:p>
        </w:tc>
        <w:tc>
          <w:tcPr>
            <w:tcW w:w="1701" w:type="dxa"/>
          </w:tcPr>
          <w:p w:rsidR="00EF203E" w:rsidRPr="008F6D61" w:rsidRDefault="00EF203E" w:rsidP="00207915">
            <w:pPr>
              <w:pStyle w:val="TAL"/>
              <w:tabs>
                <w:tab w:val="clear" w:pos="284"/>
                <w:tab w:val="clear" w:pos="567"/>
              </w:tabs>
              <w:rPr>
                <w:sz w:val="16"/>
              </w:rPr>
            </w:pPr>
            <w:r w:rsidRPr="008F6D61">
              <w:rPr>
                <w:sz w:val="16"/>
              </w:rPr>
              <w:t>KDDI, InterDigital, Sprint, China Mobile, China Unicom, Samsung, 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S2-170725.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171085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Notification of Available Data Network</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171187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UE Policy Provisioning</w:t>
            </w:r>
          </w:p>
        </w:tc>
        <w:tc>
          <w:tcPr>
            <w:tcW w:w="1701" w:type="dxa"/>
          </w:tcPr>
          <w:p w:rsidR="00EF203E" w:rsidRPr="008F6D61" w:rsidRDefault="00EF203E" w:rsidP="00207915">
            <w:pPr>
              <w:pStyle w:val="TAL"/>
              <w:tabs>
                <w:tab w:val="clear" w:pos="284"/>
                <w:tab w:val="clear" w:pos="567"/>
              </w:tabs>
              <w:rPr>
                <w:sz w:val="16"/>
              </w:rPr>
            </w:pPr>
            <w:r w:rsidRPr="008F6D61">
              <w:rPr>
                <w:sz w:val="16"/>
              </w:rPr>
              <w:t>InterDigital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170976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Roaming impacts on Policy</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S2-171290.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171290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171290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Roaming impacts on Policy</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S2-170976.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171289</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[Draft] LS to GSMA on Roaming Interface</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Created in parallel session. Revised in parallel session to S2-171317.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171317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171317</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LS to GSMA on Roaming Interface</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S2-171289. This was postponed.</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170798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The role of the UDR in the Policy Framework</w:t>
            </w:r>
          </w:p>
        </w:tc>
        <w:tc>
          <w:tcPr>
            <w:tcW w:w="1701" w:type="dxa"/>
          </w:tcPr>
          <w:p w:rsidR="00EF203E" w:rsidRPr="008F6D61" w:rsidRDefault="00EF203E" w:rsidP="00207915">
            <w:pPr>
              <w:pStyle w:val="TAL"/>
              <w:tabs>
                <w:tab w:val="clear" w:pos="284"/>
                <w:tab w:val="clear" w:pos="567"/>
              </w:tabs>
              <w:rPr>
                <w:sz w:val="16"/>
              </w:rPr>
            </w:pPr>
            <w:r w:rsidRPr="008F6D61">
              <w:rPr>
                <w:sz w:val="16"/>
              </w:rPr>
              <w:t>Ericsson, Oracle, 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S2-171291.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171291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171291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The role of the UDR in the Policy Framework</w:t>
            </w:r>
          </w:p>
        </w:tc>
        <w:tc>
          <w:tcPr>
            <w:tcW w:w="1701" w:type="dxa"/>
          </w:tcPr>
          <w:p w:rsidR="00EF203E" w:rsidRPr="008F6D61" w:rsidRDefault="00EF203E" w:rsidP="00207915">
            <w:pPr>
              <w:pStyle w:val="TAL"/>
              <w:tabs>
                <w:tab w:val="clear" w:pos="284"/>
                <w:tab w:val="clear" w:pos="567"/>
              </w:tabs>
              <w:rPr>
                <w:sz w:val="16"/>
              </w:rPr>
            </w:pPr>
            <w:r w:rsidRPr="008F6D61">
              <w:rPr>
                <w:sz w:val="16"/>
              </w:rPr>
              <w:t>Ericsson, Oracle, 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S2-170798. Revised in parallel </w:t>
            </w:r>
            <w:r w:rsidRPr="008F6D61">
              <w:rPr>
                <w:sz w:val="16"/>
              </w:rPr>
              <w:lastRenderedPageBreak/>
              <w:t>session to S2-171316.</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171316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171316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The role of the UDR in the Policy Framework</w:t>
            </w:r>
          </w:p>
        </w:tc>
        <w:tc>
          <w:tcPr>
            <w:tcW w:w="1701" w:type="dxa"/>
          </w:tcPr>
          <w:p w:rsidR="00EF203E" w:rsidRPr="008F6D61" w:rsidRDefault="00EF203E" w:rsidP="00207915">
            <w:pPr>
              <w:pStyle w:val="TAL"/>
              <w:tabs>
                <w:tab w:val="clear" w:pos="284"/>
                <w:tab w:val="clear" w:pos="567"/>
              </w:tabs>
              <w:rPr>
                <w:sz w:val="16"/>
              </w:rPr>
            </w:pPr>
            <w:r w:rsidRPr="008F6D61">
              <w:rPr>
                <w:sz w:val="16"/>
              </w:rPr>
              <w:t>Ericsson, Oracle, 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S2-171291.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171117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Including the NEF and PFDF in the PCC architecture</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S2-171292.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171292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171292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Including the NEF and PFDF in the PCC architecture</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S2-171117. Revised in parallel session to S2-171318.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171318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171318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Including the NEF and PFDF in the PCC architecture</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S2-171292. Revised to S2-171620.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171620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171620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Including the NEF and PFDF in the PCC architecture</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S2-171318.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170841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description of PCF selection function</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Moved from 6.5.1 to 6.5.6. 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170799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Distribution of Policy Framework Enforcement Points into Network Functions</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S2-171293.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171293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171293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Distribution of Policy Framework Enforcement Points into Network Functions</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S2-170799. Revised in parallel session to S2-171319.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171319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171319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Distribution of Policy Framework Enforcement Points into Network Functions</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S2-171293.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w:t>
            </w:r>
            <w:r w:rsidRPr="008F6D61">
              <w:rPr>
                <w:sz w:val="16"/>
              </w:rPr>
              <w:lastRenderedPageBreak/>
              <w:t>6</w:t>
            </w:r>
          </w:p>
        </w:tc>
        <w:tc>
          <w:tcPr>
            <w:tcW w:w="1134" w:type="dxa"/>
          </w:tcPr>
          <w:p w:rsidR="00EF203E" w:rsidRPr="008F6D61" w:rsidRDefault="00EF203E" w:rsidP="00207915">
            <w:pPr>
              <w:pStyle w:val="TAL"/>
              <w:tabs>
                <w:tab w:val="clear" w:pos="284"/>
                <w:tab w:val="clear" w:pos="567"/>
              </w:tabs>
              <w:rPr>
                <w:sz w:val="16"/>
              </w:rPr>
            </w:pPr>
            <w:r w:rsidRPr="008F6D61">
              <w:rPr>
                <w:sz w:val="16"/>
              </w:rPr>
              <w:lastRenderedPageBreak/>
              <w:t>S2</w:t>
            </w:r>
            <w:r w:rsidRPr="008F6D61">
              <w:rPr>
                <w:sz w:val="16"/>
              </w:rPr>
              <w:noBreakHyphen/>
              <w:t>170977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PDU Session </w:t>
            </w:r>
            <w:r w:rsidRPr="008F6D61">
              <w:rPr>
                <w:sz w:val="16"/>
              </w:rPr>
              <w:lastRenderedPageBreak/>
              <w:t>Management Procedure</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Moved from </w:t>
            </w:r>
            <w:r w:rsidRPr="008F6D61">
              <w:rPr>
                <w:sz w:val="16"/>
              </w:rPr>
              <w:lastRenderedPageBreak/>
              <w:t>6.5.3 to 6.5.6. This was postponed</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170808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Network Data Analytics</w:t>
            </w:r>
          </w:p>
        </w:tc>
        <w:tc>
          <w:tcPr>
            <w:tcW w:w="1701" w:type="dxa"/>
          </w:tcPr>
          <w:p w:rsidR="00EF203E" w:rsidRPr="008F6D61" w:rsidRDefault="00EF203E" w:rsidP="00207915">
            <w:pPr>
              <w:pStyle w:val="TAL"/>
              <w:tabs>
                <w:tab w:val="clear" w:pos="284"/>
                <w:tab w:val="clear" w:pos="567"/>
              </w:tabs>
              <w:rPr>
                <w:sz w:val="16"/>
              </w:rPr>
            </w:pPr>
            <w:r w:rsidRPr="008F6D61">
              <w:rPr>
                <w:sz w:val="16"/>
              </w:rPr>
              <w:t>AT&amp;T</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S2-171294.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171294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171294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Network Data Analytics</w:t>
            </w:r>
          </w:p>
        </w:tc>
        <w:tc>
          <w:tcPr>
            <w:tcW w:w="1701" w:type="dxa"/>
          </w:tcPr>
          <w:p w:rsidR="00EF203E" w:rsidRPr="008F6D61" w:rsidRDefault="00EF203E" w:rsidP="00207915">
            <w:pPr>
              <w:pStyle w:val="TAL"/>
              <w:tabs>
                <w:tab w:val="clear" w:pos="284"/>
                <w:tab w:val="clear" w:pos="567"/>
              </w:tabs>
              <w:rPr>
                <w:sz w:val="16"/>
              </w:rPr>
            </w:pPr>
            <w:r w:rsidRPr="008F6D61">
              <w:rPr>
                <w:sz w:val="16"/>
              </w:rPr>
              <w:t>AT&amp;T, Huawei, ZTE, Oracle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S2-170808. Revised in parallel session to S2-171320.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171320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171320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Network Data Analytics</w:t>
            </w:r>
          </w:p>
        </w:tc>
        <w:tc>
          <w:tcPr>
            <w:tcW w:w="1701" w:type="dxa"/>
          </w:tcPr>
          <w:p w:rsidR="00EF203E" w:rsidRPr="008F6D61" w:rsidRDefault="00EF203E" w:rsidP="00207915">
            <w:pPr>
              <w:pStyle w:val="TAL"/>
              <w:tabs>
                <w:tab w:val="clear" w:pos="284"/>
                <w:tab w:val="clear" w:pos="567"/>
              </w:tabs>
              <w:rPr>
                <w:sz w:val="16"/>
              </w:rPr>
            </w:pPr>
            <w:r w:rsidRPr="008F6D61">
              <w:rPr>
                <w:sz w:val="16"/>
              </w:rPr>
              <w:t>AT&amp;T, Huawei, ZTE, Oracle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S2-171294. Revised to S2-171604.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171604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171604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Network Data Analytics</w:t>
            </w:r>
          </w:p>
        </w:tc>
        <w:tc>
          <w:tcPr>
            <w:tcW w:w="1701" w:type="dxa"/>
          </w:tcPr>
          <w:p w:rsidR="00EF203E" w:rsidRPr="008F6D61" w:rsidRDefault="00EF203E" w:rsidP="00207915">
            <w:pPr>
              <w:pStyle w:val="TAL"/>
              <w:tabs>
                <w:tab w:val="clear" w:pos="284"/>
                <w:tab w:val="clear" w:pos="567"/>
              </w:tabs>
              <w:rPr>
                <w:sz w:val="16"/>
              </w:rPr>
            </w:pPr>
            <w:r w:rsidRPr="008F6D61">
              <w:rPr>
                <w:sz w:val="16"/>
              </w:rPr>
              <w:t>AT&amp;T, Huawei, ZTE, Oracle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S2-171320.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171087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Addition of PCC rules and AMC rules</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S2-171295.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171295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171295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Addition of PCC rules and AMC rules</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S2-171087.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171203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Discussion on UPF architecture and interconnection to PCF, SMF</w:t>
            </w:r>
          </w:p>
        </w:tc>
        <w:tc>
          <w:tcPr>
            <w:tcW w:w="1701" w:type="dxa"/>
          </w:tcPr>
          <w:p w:rsidR="00EF203E" w:rsidRPr="008F6D61" w:rsidRDefault="00EF203E" w:rsidP="00207915">
            <w:pPr>
              <w:pStyle w:val="TAL"/>
              <w:tabs>
                <w:tab w:val="clear" w:pos="284"/>
                <w:tab w:val="clear" w:pos="567"/>
              </w:tabs>
              <w:rPr>
                <w:sz w:val="16"/>
              </w:rPr>
            </w:pPr>
            <w:r w:rsidRPr="008F6D61">
              <w:rPr>
                <w:sz w:val="16"/>
              </w:rPr>
              <w:t>Sandvine Inc.</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LATE REQ: LATE DOC: Rx: 08/02 14:50 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171044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to update PCF Services</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Moved from 6.5.1 to 6.5.6. This was postponed.</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171088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Services provided by PCF</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 China Mobile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171114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Support for Existing PCC Functionality</w:t>
            </w:r>
          </w:p>
        </w:tc>
        <w:tc>
          <w:tcPr>
            <w:tcW w:w="1701" w:type="dxa"/>
          </w:tcPr>
          <w:p w:rsidR="00EF203E" w:rsidRPr="008F6D61" w:rsidRDefault="00EF203E" w:rsidP="00207915">
            <w:pPr>
              <w:pStyle w:val="TAL"/>
              <w:tabs>
                <w:tab w:val="clear" w:pos="284"/>
                <w:tab w:val="clear" w:pos="567"/>
              </w:tabs>
              <w:rPr>
                <w:sz w:val="16"/>
              </w:rPr>
            </w:pPr>
            <w:r w:rsidRPr="008F6D61">
              <w:rPr>
                <w:sz w:val="16"/>
              </w:rPr>
              <w:t>Openet</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w:t>
            </w:r>
            <w:r w:rsidRPr="008F6D61">
              <w:rPr>
                <w:sz w:val="16"/>
              </w:rPr>
              <w:lastRenderedPageBreak/>
              <w:t>6</w:t>
            </w:r>
          </w:p>
        </w:tc>
        <w:tc>
          <w:tcPr>
            <w:tcW w:w="1134" w:type="dxa"/>
          </w:tcPr>
          <w:p w:rsidR="00EF203E" w:rsidRPr="008F6D61" w:rsidRDefault="00EF203E" w:rsidP="00207915">
            <w:pPr>
              <w:pStyle w:val="TAL"/>
              <w:tabs>
                <w:tab w:val="clear" w:pos="284"/>
                <w:tab w:val="clear" w:pos="567"/>
              </w:tabs>
              <w:rPr>
                <w:sz w:val="16"/>
              </w:rPr>
            </w:pPr>
            <w:r w:rsidRPr="008F6D61">
              <w:rPr>
                <w:sz w:val="16"/>
              </w:rPr>
              <w:lastRenderedPageBreak/>
              <w:t>S2</w:t>
            </w:r>
            <w:r w:rsidRPr="008F6D61">
              <w:rPr>
                <w:sz w:val="16"/>
              </w:rPr>
              <w:noBreakHyphen/>
              <w:t>170801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Clean up of terms </w:t>
            </w:r>
            <w:r w:rsidRPr="008F6D61">
              <w:rPr>
                <w:sz w:val="16"/>
              </w:rPr>
              <w:lastRenderedPageBreak/>
              <w:t>in Annex A: Policy Framework</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170806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Service request procedure updates</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merging S2-171074, S2-171144, S2-170720 and S2-171156, to S2-171375.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171375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171375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Service request procedure updates</w:t>
            </w:r>
          </w:p>
        </w:tc>
        <w:tc>
          <w:tcPr>
            <w:tcW w:w="1701" w:type="dxa"/>
          </w:tcPr>
          <w:p w:rsidR="00EF203E" w:rsidRPr="008F6D61" w:rsidRDefault="00EF203E" w:rsidP="00207915">
            <w:pPr>
              <w:pStyle w:val="TAL"/>
              <w:tabs>
                <w:tab w:val="clear" w:pos="284"/>
                <w:tab w:val="clear" w:pos="567"/>
              </w:tabs>
              <w:rPr>
                <w:sz w:val="16"/>
              </w:rPr>
            </w:pPr>
            <w:r w:rsidRPr="008F6D61">
              <w:rPr>
                <w:sz w:val="16"/>
              </w:rPr>
              <w:t>Ericsson, MediaTek, CATT, ?</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S2-170806, merging S2-171074, S2-171144, S2-170720 and S2-171156. Confirm Sources!. Revised to S2-171566.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171566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171566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Service request procedure updates</w:t>
            </w:r>
          </w:p>
        </w:tc>
        <w:tc>
          <w:tcPr>
            <w:tcW w:w="1701" w:type="dxa"/>
          </w:tcPr>
          <w:p w:rsidR="00EF203E" w:rsidRPr="008F6D61" w:rsidRDefault="00EF203E" w:rsidP="00207915">
            <w:pPr>
              <w:pStyle w:val="TAL"/>
              <w:tabs>
                <w:tab w:val="clear" w:pos="284"/>
                <w:tab w:val="clear" w:pos="567"/>
              </w:tabs>
              <w:rPr>
                <w:sz w:val="16"/>
              </w:rPr>
            </w:pPr>
            <w:r w:rsidRPr="008F6D61">
              <w:rPr>
                <w:sz w:val="16"/>
              </w:rPr>
              <w:t>Ericsson, MediaTek, CATT, Huawei</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S2-171375.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170823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P-CR: Network triggered service request procedure corrections</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Moved from 6.5.2 to 6.5.7. Revised in parallel session, merging S2-170958, to S2-171376.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171376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171376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P-CR: Network triggered service request procedure corrections</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S2-170823, merging S2-170958.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w:t>
            </w:r>
            <w:r w:rsidRPr="008F6D61">
              <w:rPr>
                <w:sz w:val="16"/>
              </w:rPr>
              <w:lastRenderedPageBreak/>
              <w:t>7</w:t>
            </w:r>
          </w:p>
        </w:tc>
        <w:tc>
          <w:tcPr>
            <w:tcW w:w="1134" w:type="dxa"/>
          </w:tcPr>
          <w:p w:rsidR="00EF203E" w:rsidRPr="008F6D61" w:rsidRDefault="00EF203E" w:rsidP="00207915">
            <w:pPr>
              <w:pStyle w:val="TAL"/>
              <w:tabs>
                <w:tab w:val="clear" w:pos="284"/>
                <w:tab w:val="clear" w:pos="567"/>
              </w:tabs>
              <w:rPr>
                <w:sz w:val="16"/>
              </w:rPr>
            </w:pPr>
            <w:r w:rsidRPr="008F6D61">
              <w:rPr>
                <w:sz w:val="16"/>
              </w:rPr>
              <w:lastRenderedPageBreak/>
              <w:t>S2</w:t>
            </w:r>
            <w:r w:rsidRPr="008F6D61">
              <w:rPr>
                <w:sz w:val="16"/>
              </w:rPr>
              <w:noBreakHyphen/>
              <w:t>170975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Network triggered </w:t>
            </w:r>
            <w:r w:rsidRPr="008F6D61">
              <w:rPr>
                <w:sz w:val="16"/>
              </w:rPr>
              <w:lastRenderedPageBreak/>
              <w:t>Service Request procedure</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Revised in </w:t>
            </w:r>
            <w:r w:rsidRPr="008F6D61">
              <w:rPr>
                <w:sz w:val="16"/>
              </w:rPr>
              <w:lastRenderedPageBreak/>
              <w:t>parallel session to S2-171377.</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171377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171377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Network triggered Service Request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S2-170975. Revised to S2-171588.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171588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171588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Network triggered Service Request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S2-171377.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171074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P-CR to update Network triggered Service Request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S2-171375</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171144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 of network triggered service request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Moved from 6.5.2 to 6.5.7. Merged into S2-171375</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170720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pCR 23.502 - Misc. corrections to Service Request (network triggered)</w:t>
            </w:r>
          </w:p>
        </w:tc>
        <w:tc>
          <w:tcPr>
            <w:tcW w:w="1701" w:type="dxa"/>
          </w:tcPr>
          <w:p w:rsidR="00EF203E" w:rsidRPr="008F6D61" w:rsidRDefault="00EF203E" w:rsidP="00207915">
            <w:pPr>
              <w:pStyle w:val="TAL"/>
              <w:tabs>
                <w:tab w:val="clear" w:pos="284"/>
                <w:tab w:val="clear" w:pos="567"/>
              </w:tabs>
              <w:rPr>
                <w:sz w:val="16"/>
              </w:rPr>
            </w:pPr>
            <w:r w:rsidRPr="008F6D61">
              <w:rPr>
                <w:sz w:val="16"/>
              </w:rPr>
              <w:t>MediaTek Inc.</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Moved from 6.5.3 to 6.5.7. Merged into S2-171375</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170958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P-CR Network initiated Service Request - on Paging message</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S2-171376</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171072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P-CR to update UE Triggered Service Request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171156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 of the UE triggered service request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CATT</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S2-171375</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170795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§5.3.3 / 5.6.8: Handling of PDU session UP activation at the access</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S2-171378.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171378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171378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§5.3.3 / 5.6.8: Handling of PDU session UP activation at the access</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S2-170795. Revised to S2-171562.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171562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w:t>
            </w:r>
            <w:r w:rsidRPr="008F6D61">
              <w:rPr>
                <w:sz w:val="16"/>
              </w:rPr>
              <w:lastRenderedPageBreak/>
              <w:t>7</w:t>
            </w:r>
          </w:p>
        </w:tc>
        <w:tc>
          <w:tcPr>
            <w:tcW w:w="1134" w:type="dxa"/>
          </w:tcPr>
          <w:p w:rsidR="00EF203E" w:rsidRPr="008F6D61" w:rsidRDefault="00EF203E" w:rsidP="00207915">
            <w:pPr>
              <w:pStyle w:val="TAL"/>
              <w:tabs>
                <w:tab w:val="clear" w:pos="284"/>
                <w:tab w:val="clear" w:pos="567"/>
              </w:tabs>
              <w:rPr>
                <w:sz w:val="16"/>
              </w:rPr>
            </w:pPr>
            <w:r w:rsidRPr="008F6D61">
              <w:rPr>
                <w:sz w:val="16"/>
              </w:rPr>
              <w:lastRenderedPageBreak/>
              <w:t>S2</w:t>
            </w:r>
            <w:r w:rsidRPr="008F6D61">
              <w:rPr>
                <w:sz w:val="16"/>
              </w:rPr>
              <w:noBreakHyphen/>
              <w:t>171562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23.501 §5.3.3 / </w:t>
            </w:r>
            <w:r w:rsidRPr="008F6D61">
              <w:rPr>
                <w:sz w:val="16"/>
              </w:rPr>
              <w:lastRenderedPageBreak/>
              <w:t>5.6.8: Handling of PDU session UP activation at the access</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Nokia, Alcatel-</w:t>
            </w:r>
            <w:r w:rsidRPr="008F6D61">
              <w:rPr>
                <w:sz w:val="16"/>
              </w:rPr>
              <w:lastRenderedPageBreak/>
              <w:t>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lastRenderedPageBreak/>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w:t>
            </w:r>
            <w:r w:rsidRPr="008F6D61">
              <w:rPr>
                <w:sz w:val="16"/>
              </w:rPr>
              <w:lastRenderedPageBreak/>
              <w:t>S2-171378.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170849</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Discussion on the PDU session activation for the UE in CM-CONNECTED state</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 Inc.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171171</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Selective deactivation of user plane connections</w:t>
            </w:r>
          </w:p>
        </w:tc>
        <w:tc>
          <w:tcPr>
            <w:tcW w:w="1701" w:type="dxa"/>
          </w:tcPr>
          <w:p w:rsidR="00EF203E" w:rsidRPr="008F6D61" w:rsidRDefault="00EF203E" w:rsidP="00207915">
            <w:pPr>
              <w:pStyle w:val="TAL"/>
              <w:tabs>
                <w:tab w:val="clear" w:pos="284"/>
                <w:tab w:val="clear" w:pos="567"/>
              </w:tabs>
              <w:rPr>
                <w:sz w:val="16"/>
              </w:rPr>
            </w:pPr>
            <w:r w:rsidRPr="008F6D61">
              <w:rPr>
                <w:sz w:val="16"/>
              </w:rPr>
              <w:t>NTT DOCOMO, NEC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Moved from 6.5.3 to 6.5.7. 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170985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PDU session activation in CM-CONNECTED state</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Moved from 6.5.2 to 6.5.7. Revised in parallel session to S2-171379.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171379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171379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PDU session activation in CM-CONNECTED state</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S2-170985. Revised to S2-171563.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171563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171563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PDU session activation in CM-CONNECTED state</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S2-171379.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170850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Update to Selective activation of UP connection of existing PDU session</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 Inc.</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170851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UE triggered PDU Session Activation procedure in connected mode</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 Inc.</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S2-170232 from S2#118BIS 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w:t>
            </w:r>
            <w:r w:rsidRPr="008F6D61">
              <w:rPr>
                <w:sz w:val="16"/>
              </w:rPr>
              <w:lastRenderedPageBreak/>
              <w:t>7</w:t>
            </w:r>
          </w:p>
        </w:tc>
        <w:tc>
          <w:tcPr>
            <w:tcW w:w="1134" w:type="dxa"/>
          </w:tcPr>
          <w:p w:rsidR="00EF203E" w:rsidRPr="008F6D61" w:rsidRDefault="00EF203E" w:rsidP="00207915">
            <w:pPr>
              <w:pStyle w:val="TAL"/>
              <w:tabs>
                <w:tab w:val="clear" w:pos="284"/>
                <w:tab w:val="clear" w:pos="567"/>
              </w:tabs>
              <w:rPr>
                <w:sz w:val="16"/>
              </w:rPr>
            </w:pPr>
            <w:r w:rsidRPr="008F6D61">
              <w:rPr>
                <w:sz w:val="16"/>
              </w:rPr>
              <w:lastRenderedPageBreak/>
              <w:t>S2</w:t>
            </w:r>
            <w:r w:rsidRPr="008F6D61">
              <w:rPr>
                <w:sz w:val="16"/>
              </w:rPr>
              <w:noBreakHyphen/>
              <w:t>171075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TS 23.502: UE </w:t>
            </w:r>
            <w:r w:rsidRPr="008F6D61">
              <w:rPr>
                <w:sz w:val="16"/>
              </w:rPr>
              <w:lastRenderedPageBreak/>
              <w:t>initiated PDU Session Activation procedure</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Moved from </w:t>
            </w:r>
            <w:r w:rsidRPr="008F6D61">
              <w:rPr>
                <w:sz w:val="16"/>
              </w:rPr>
              <w:lastRenderedPageBreak/>
              <w:t>6.5.3 to 6.5.7 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170981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Function description of session connection state model</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Moved from 6.5.3 to 6.5.7 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170857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P-CR to Reachability management update</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170986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RAN level UE reachability management function</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S2-171371.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171371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171371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RAN level UE reachability management function</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 CATT</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S2-170986. Revised to S2-171564.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171564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171564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RAN level UE reachability management function</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 CATT</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S2-171371. Revised to S2-171568.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171568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171568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RAN level UE reachability management function</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 CATT</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S2-171564.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171028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Xn based inter NG RAN handover procedures</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merging S2-171039 and S2-170881, to S2-171372.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171372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171372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Xn based inter NG RAN handover procedures</w:t>
            </w:r>
          </w:p>
        </w:tc>
        <w:tc>
          <w:tcPr>
            <w:tcW w:w="1701" w:type="dxa"/>
          </w:tcPr>
          <w:p w:rsidR="00EF203E" w:rsidRPr="008F6D61" w:rsidRDefault="00EF203E" w:rsidP="00207915">
            <w:pPr>
              <w:pStyle w:val="TAL"/>
              <w:tabs>
                <w:tab w:val="clear" w:pos="284"/>
                <w:tab w:val="clear" w:pos="567"/>
              </w:tabs>
              <w:rPr>
                <w:sz w:val="16"/>
              </w:rPr>
            </w:pPr>
            <w:r w:rsidRPr="008F6D61">
              <w:rPr>
                <w:sz w:val="16"/>
              </w:rPr>
              <w:t>Samsung, Huawei, HiSilicon, CATT, NTT DOCOMO</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S2-171028, merging S2-171039 and S2-170881. Revised to S2-171565.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171565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171565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Xn based inter NG RAN handover procedures</w:t>
            </w:r>
          </w:p>
        </w:tc>
        <w:tc>
          <w:tcPr>
            <w:tcW w:w="1701" w:type="dxa"/>
          </w:tcPr>
          <w:p w:rsidR="00EF203E" w:rsidRPr="008F6D61" w:rsidRDefault="00EF203E" w:rsidP="00207915">
            <w:pPr>
              <w:pStyle w:val="TAL"/>
              <w:tabs>
                <w:tab w:val="clear" w:pos="284"/>
                <w:tab w:val="clear" w:pos="567"/>
              </w:tabs>
              <w:rPr>
                <w:sz w:val="16"/>
              </w:rPr>
            </w:pPr>
            <w:r w:rsidRPr="008F6D61">
              <w:rPr>
                <w:sz w:val="16"/>
              </w:rPr>
              <w:t>Samsung, Huawei, HiSilicon, CATT, NTT DOCOMO</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S2-171372. Revised to S2-171569.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171569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171569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Xn based inter NG RAN handover procedures</w:t>
            </w:r>
          </w:p>
        </w:tc>
        <w:tc>
          <w:tcPr>
            <w:tcW w:w="1701" w:type="dxa"/>
          </w:tcPr>
          <w:p w:rsidR="00EF203E" w:rsidRPr="008F6D61" w:rsidRDefault="00EF203E" w:rsidP="00207915">
            <w:pPr>
              <w:pStyle w:val="TAL"/>
              <w:tabs>
                <w:tab w:val="clear" w:pos="284"/>
                <w:tab w:val="clear" w:pos="567"/>
              </w:tabs>
              <w:rPr>
                <w:sz w:val="16"/>
              </w:rPr>
            </w:pPr>
            <w:r w:rsidRPr="008F6D61">
              <w:rPr>
                <w:sz w:val="16"/>
              </w:rPr>
              <w:t>Samsung, Huawei, HiSilicon, CATT, NTT DOCOMO</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S2-171565.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171039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Handover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S2-171372</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171048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Handover consideration for 5G</w:t>
            </w:r>
          </w:p>
        </w:tc>
        <w:tc>
          <w:tcPr>
            <w:tcW w:w="1701" w:type="dxa"/>
          </w:tcPr>
          <w:p w:rsidR="00EF203E" w:rsidRPr="008F6D61" w:rsidRDefault="00EF203E" w:rsidP="00207915">
            <w:pPr>
              <w:pStyle w:val="TAL"/>
              <w:tabs>
                <w:tab w:val="clear" w:pos="284"/>
                <w:tab w:val="clear" w:pos="567"/>
              </w:tabs>
              <w:rPr>
                <w:sz w:val="16"/>
              </w:rPr>
            </w:pPr>
            <w:r w:rsidRPr="008F6D61">
              <w:rPr>
                <w:sz w:val="16"/>
              </w:rPr>
              <w:t>CATT</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Partially merged with S2-171372. 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170881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Xn based handover without SMF relocation</w:t>
            </w:r>
          </w:p>
        </w:tc>
        <w:tc>
          <w:tcPr>
            <w:tcW w:w="1701" w:type="dxa"/>
          </w:tcPr>
          <w:p w:rsidR="00EF203E" w:rsidRPr="008F6D61" w:rsidRDefault="00EF203E" w:rsidP="00207915">
            <w:pPr>
              <w:pStyle w:val="TAL"/>
              <w:tabs>
                <w:tab w:val="clear" w:pos="284"/>
                <w:tab w:val="clear" w:pos="567"/>
              </w:tabs>
              <w:rPr>
                <w:sz w:val="16"/>
              </w:rPr>
            </w:pPr>
            <w:r w:rsidRPr="008F6D61">
              <w:rPr>
                <w:sz w:val="16"/>
              </w:rPr>
              <w:t>NTT DOCOMO</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S2-171372</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170718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pCR 23.501 - Misc. corrections to resource activation</w:t>
            </w:r>
          </w:p>
        </w:tc>
        <w:tc>
          <w:tcPr>
            <w:tcW w:w="1701" w:type="dxa"/>
          </w:tcPr>
          <w:p w:rsidR="00EF203E" w:rsidRPr="008F6D61" w:rsidRDefault="00EF203E" w:rsidP="00207915">
            <w:pPr>
              <w:pStyle w:val="TAL"/>
              <w:tabs>
                <w:tab w:val="clear" w:pos="284"/>
                <w:tab w:val="clear" w:pos="567"/>
              </w:tabs>
              <w:rPr>
                <w:sz w:val="16"/>
              </w:rPr>
            </w:pPr>
            <w:r w:rsidRPr="008F6D61">
              <w:rPr>
                <w:sz w:val="16"/>
              </w:rPr>
              <w:t>MediaTek Inc.</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Moved from 6.5.3 to 6.5.7 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170916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SA WG2 impacts of RRC inactive mode and RAN paging</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S2-171373.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171373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171373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SA WG2 impacts of RRC inactive mode and RAN paging</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S2-170916. WITHDRAWN (not provided)</w:t>
            </w:r>
          </w:p>
        </w:tc>
        <w:tc>
          <w:tcPr>
            <w:tcW w:w="1559" w:type="dxa"/>
          </w:tcPr>
          <w:p w:rsidR="00EF203E" w:rsidRPr="008F6D61" w:rsidRDefault="00EF203E" w:rsidP="00207915">
            <w:pPr>
              <w:pStyle w:val="TAL"/>
              <w:tabs>
                <w:tab w:val="clear" w:pos="284"/>
                <w:tab w:val="clear" w:pos="567"/>
              </w:tabs>
              <w:rPr>
                <w:sz w:val="16"/>
              </w:rPr>
            </w:pPr>
            <w:r w:rsidRPr="008F6D61">
              <w:rPr>
                <w:sz w:val="16"/>
              </w:rPr>
              <w:t>Withdrawn</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170917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23.502: SA WG2 impacts of RRC inactive mode and RAN paging</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S2-171374.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171374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171374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23.502: SA WG2 impacts of RRC inactive mode and RAN paging</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S2-170917. WITHDRAWN (not provided)</w:t>
            </w:r>
          </w:p>
        </w:tc>
        <w:tc>
          <w:tcPr>
            <w:tcW w:w="1559" w:type="dxa"/>
          </w:tcPr>
          <w:p w:rsidR="00EF203E" w:rsidRPr="008F6D61" w:rsidRDefault="00EF203E" w:rsidP="00207915">
            <w:pPr>
              <w:pStyle w:val="TAL"/>
              <w:tabs>
                <w:tab w:val="clear" w:pos="284"/>
                <w:tab w:val="clear" w:pos="567"/>
              </w:tabs>
              <w:rPr>
                <w:sz w:val="16"/>
              </w:rPr>
            </w:pPr>
            <w:r w:rsidRPr="008F6D61">
              <w:rPr>
                <w:sz w:val="16"/>
              </w:rPr>
              <w:t>Withdrawn</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170767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23.502: N2 Release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 CATT, 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S2-170234 from S2#118BIS </w:t>
            </w:r>
            <w:r w:rsidRPr="008F6D61">
              <w:rPr>
                <w:sz w:val="16"/>
              </w:rPr>
              <w:lastRenderedPageBreak/>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171041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N2 Release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171091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N2 Release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ETRI</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170819</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TS 23.501: Location Services Alternatives for 5G System Architecture and 5G Procedures</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170820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Location Services Revision for 5G System Architecture</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S2-171267.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171267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171267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Location Services Revision for 5G System Architecture</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S2-170820. 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170821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Location Services for 5G System Procedures</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S2-171268.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171268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171268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Location Services for 5G System Procedures</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S2-170821. WITHDRAWN (not provided)</w:t>
            </w:r>
          </w:p>
        </w:tc>
        <w:tc>
          <w:tcPr>
            <w:tcW w:w="1559" w:type="dxa"/>
          </w:tcPr>
          <w:p w:rsidR="00EF203E" w:rsidRPr="008F6D61" w:rsidRDefault="00EF203E" w:rsidP="00207915">
            <w:pPr>
              <w:pStyle w:val="TAL"/>
              <w:tabs>
                <w:tab w:val="clear" w:pos="284"/>
                <w:tab w:val="clear" w:pos="567"/>
              </w:tabs>
              <w:rPr>
                <w:sz w:val="16"/>
              </w:rPr>
            </w:pPr>
            <w:r w:rsidRPr="008F6D61">
              <w:rPr>
                <w:sz w:val="16"/>
              </w:rPr>
              <w:t>Withdrawn</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170826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NAS Transport for SMS</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Moved from 6.5.2 to 6.5.8. Merged into S2-171265</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170987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Update of SMS over NAS</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S2-171265</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171016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to update SMS architecture and functional description</w:t>
            </w:r>
          </w:p>
        </w:tc>
        <w:tc>
          <w:tcPr>
            <w:tcW w:w="1701" w:type="dxa"/>
          </w:tcPr>
          <w:p w:rsidR="00EF203E" w:rsidRPr="008F6D61" w:rsidRDefault="00EF203E" w:rsidP="00207915">
            <w:pPr>
              <w:pStyle w:val="TAL"/>
              <w:tabs>
                <w:tab w:val="clear" w:pos="284"/>
                <w:tab w:val="clear" w:pos="567"/>
              </w:tabs>
              <w:rPr>
                <w:sz w:val="16"/>
              </w:rPr>
            </w:pPr>
            <w:r w:rsidRPr="008F6D61">
              <w:rPr>
                <w:sz w:val="16"/>
              </w:rPr>
              <w:t xml:space="preserve">Nokia </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merging S2-170826 and S2-170987, to S2-171265.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171265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w:t>
            </w:r>
            <w:r w:rsidRPr="008F6D61">
              <w:rPr>
                <w:sz w:val="16"/>
              </w:rPr>
              <w:lastRenderedPageBreak/>
              <w:t>8</w:t>
            </w:r>
          </w:p>
        </w:tc>
        <w:tc>
          <w:tcPr>
            <w:tcW w:w="1134" w:type="dxa"/>
          </w:tcPr>
          <w:p w:rsidR="00EF203E" w:rsidRPr="008F6D61" w:rsidRDefault="00EF203E" w:rsidP="00207915">
            <w:pPr>
              <w:pStyle w:val="TAL"/>
              <w:tabs>
                <w:tab w:val="clear" w:pos="284"/>
                <w:tab w:val="clear" w:pos="567"/>
              </w:tabs>
              <w:rPr>
                <w:sz w:val="16"/>
              </w:rPr>
            </w:pPr>
            <w:r w:rsidRPr="008F6D61">
              <w:rPr>
                <w:sz w:val="16"/>
              </w:rPr>
              <w:lastRenderedPageBreak/>
              <w:t>S2</w:t>
            </w:r>
            <w:r w:rsidRPr="008F6D61">
              <w:rPr>
                <w:sz w:val="16"/>
              </w:rPr>
              <w:noBreakHyphen/>
              <w:t>171265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TS 23.501: P-CR </w:t>
            </w:r>
            <w:r w:rsidRPr="008F6D61">
              <w:rPr>
                <w:sz w:val="16"/>
              </w:rPr>
              <w:lastRenderedPageBreak/>
              <w:t>to update SMS architecture and functional description</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 xml:space="preserve">Nokia, Qualcomm, </w:t>
            </w:r>
            <w:r w:rsidRPr="008F6D61">
              <w:rPr>
                <w:sz w:val="16"/>
              </w:rPr>
              <w:lastRenderedPageBreak/>
              <w:t>Huawei</w:t>
            </w:r>
          </w:p>
        </w:tc>
        <w:tc>
          <w:tcPr>
            <w:tcW w:w="851" w:type="dxa"/>
          </w:tcPr>
          <w:p w:rsidR="00EF203E" w:rsidRPr="008F6D61" w:rsidRDefault="00EF203E" w:rsidP="00207915">
            <w:pPr>
              <w:pStyle w:val="TAL"/>
              <w:tabs>
                <w:tab w:val="clear" w:pos="284"/>
                <w:tab w:val="clear" w:pos="567"/>
              </w:tabs>
              <w:rPr>
                <w:sz w:val="16"/>
              </w:rPr>
            </w:pPr>
            <w:r w:rsidRPr="008F6D61">
              <w:rPr>
                <w:sz w:val="16"/>
              </w:rPr>
              <w:lastRenderedPageBreak/>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w:t>
            </w:r>
            <w:r w:rsidRPr="008F6D61">
              <w:rPr>
                <w:sz w:val="16"/>
              </w:rPr>
              <w:lastRenderedPageBreak/>
              <w:t>S2-171016, merging S2-170826 and S2-170987. Revised in parallel session to S2-171307.</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171307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171307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to update SMS architecture and functional description</w:t>
            </w:r>
          </w:p>
        </w:tc>
        <w:tc>
          <w:tcPr>
            <w:tcW w:w="1701" w:type="dxa"/>
          </w:tcPr>
          <w:p w:rsidR="00EF203E" w:rsidRPr="008F6D61" w:rsidRDefault="00EF203E" w:rsidP="00207915">
            <w:pPr>
              <w:pStyle w:val="TAL"/>
              <w:tabs>
                <w:tab w:val="clear" w:pos="284"/>
                <w:tab w:val="clear" w:pos="567"/>
              </w:tabs>
              <w:rPr>
                <w:sz w:val="16"/>
              </w:rPr>
            </w:pPr>
            <w:r w:rsidRPr="008F6D61">
              <w:rPr>
                <w:sz w:val="16"/>
              </w:rPr>
              <w:t>Nokia, Qualcomm, Huawei</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S2-171265.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170824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SMS over NAS Transport procedures</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Moved from 6.5.2 to 6.5.8. Merged into S2-171266</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170988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Procedure of SMS over NAS</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S2-171266</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171181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SMS procedure for TS 23.502</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merging S2-170824 and S2-170988, to S2-171266.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171266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171266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SMS procedure for TS 23.502</w:t>
            </w:r>
          </w:p>
        </w:tc>
        <w:tc>
          <w:tcPr>
            <w:tcW w:w="1701" w:type="dxa"/>
          </w:tcPr>
          <w:p w:rsidR="00EF203E" w:rsidRPr="008F6D61" w:rsidRDefault="00EF203E" w:rsidP="00207915">
            <w:pPr>
              <w:pStyle w:val="TAL"/>
              <w:tabs>
                <w:tab w:val="clear" w:pos="284"/>
                <w:tab w:val="clear" w:pos="567"/>
              </w:tabs>
              <w:rPr>
                <w:sz w:val="16"/>
              </w:rPr>
            </w:pPr>
            <w:r w:rsidRPr="008F6D61">
              <w:rPr>
                <w:sz w:val="16"/>
              </w:rPr>
              <w:t>Nokia, Qualcomm, Huawei</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S2-171181, merging S2-170824 and S2-170988. Revised in parallel session to S2-171309.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171309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171309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SMS procedure for TS 23.502</w:t>
            </w:r>
          </w:p>
        </w:tc>
        <w:tc>
          <w:tcPr>
            <w:tcW w:w="1701" w:type="dxa"/>
          </w:tcPr>
          <w:p w:rsidR="00EF203E" w:rsidRPr="008F6D61" w:rsidRDefault="00EF203E" w:rsidP="00207915">
            <w:pPr>
              <w:pStyle w:val="TAL"/>
              <w:tabs>
                <w:tab w:val="clear" w:pos="284"/>
                <w:tab w:val="clear" w:pos="567"/>
              </w:tabs>
              <w:rPr>
                <w:sz w:val="16"/>
              </w:rPr>
            </w:pPr>
            <w:r w:rsidRPr="008F6D61">
              <w:rPr>
                <w:sz w:val="16"/>
              </w:rPr>
              <w:t>Nokia, Qualcomm, Huawei</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S2-171266.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170911</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[DRAFT] LS out on PWS support in </w:t>
            </w:r>
            <w:r w:rsidRPr="008F6D61">
              <w:rPr>
                <w:sz w:val="16"/>
              </w:rPr>
              <w:lastRenderedPageBreak/>
              <w:t>5G Core</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KDDI Corporation</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Revised in parallel </w:t>
            </w:r>
            <w:r w:rsidRPr="008F6D61">
              <w:rPr>
                <w:sz w:val="16"/>
              </w:rPr>
              <w:lastRenderedPageBreak/>
              <w:t>session to S2-171269.</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171269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171269</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[DRAFT] LS out on PWS support in 5G Core</w:t>
            </w:r>
          </w:p>
        </w:tc>
        <w:tc>
          <w:tcPr>
            <w:tcW w:w="1701" w:type="dxa"/>
          </w:tcPr>
          <w:p w:rsidR="00EF203E" w:rsidRPr="008F6D61" w:rsidRDefault="00EF203E" w:rsidP="00207915">
            <w:pPr>
              <w:pStyle w:val="TAL"/>
              <w:tabs>
                <w:tab w:val="clear" w:pos="284"/>
                <w:tab w:val="clear" w:pos="567"/>
              </w:tabs>
              <w:rPr>
                <w:sz w:val="16"/>
              </w:rPr>
            </w:pPr>
            <w:r w:rsidRPr="008F6D61">
              <w:rPr>
                <w:sz w:val="16"/>
              </w:rPr>
              <w:t>KDDI Corporation</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S2-170911. Revised in parallel session to S2-171310.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171310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171310</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LS out on PWS support in 5G Core</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S2-171269.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170939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5G MPS Material for Subclause 5.16.5</w:t>
            </w:r>
          </w:p>
        </w:tc>
        <w:tc>
          <w:tcPr>
            <w:tcW w:w="1701" w:type="dxa"/>
          </w:tcPr>
          <w:p w:rsidR="00EF203E" w:rsidRPr="008F6D61" w:rsidRDefault="00EF203E" w:rsidP="00207915">
            <w:pPr>
              <w:pStyle w:val="TAL"/>
              <w:tabs>
                <w:tab w:val="clear" w:pos="284"/>
                <w:tab w:val="clear" w:pos="567"/>
              </w:tabs>
              <w:rPr>
                <w:sz w:val="16"/>
              </w:rPr>
            </w:pPr>
            <w:r w:rsidRPr="008F6D61">
              <w:rPr>
                <w:sz w:val="16"/>
              </w:rPr>
              <w:t>Applied Communication Sciences</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S2-171270.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171270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171270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5G MPS Material for Subclause 5.16.5</w:t>
            </w:r>
          </w:p>
        </w:tc>
        <w:tc>
          <w:tcPr>
            <w:tcW w:w="1701" w:type="dxa"/>
          </w:tcPr>
          <w:p w:rsidR="00EF203E" w:rsidRPr="008F6D61" w:rsidRDefault="00EF203E" w:rsidP="00207915">
            <w:pPr>
              <w:pStyle w:val="TAL"/>
              <w:tabs>
                <w:tab w:val="clear" w:pos="284"/>
                <w:tab w:val="clear" w:pos="567"/>
              </w:tabs>
              <w:rPr>
                <w:sz w:val="16"/>
              </w:rPr>
            </w:pPr>
            <w:r w:rsidRPr="008F6D61">
              <w:rPr>
                <w:sz w:val="16"/>
              </w:rPr>
              <w:t>Applied Communication Sciences</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S2-170939.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170944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IMS Annex</w:t>
            </w:r>
          </w:p>
        </w:tc>
        <w:tc>
          <w:tcPr>
            <w:tcW w:w="1701" w:type="dxa"/>
          </w:tcPr>
          <w:p w:rsidR="00EF203E" w:rsidRPr="008F6D61" w:rsidRDefault="00EF203E" w:rsidP="00207915">
            <w:pPr>
              <w:pStyle w:val="TAL"/>
              <w:tabs>
                <w:tab w:val="clear" w:pos="284"/>
                <w:tab w:val="clear" w:pos="567"/>
              </w:tabs>
              <w:rPr>
                <w:sz w:val="16"/>
              </w:rPr>
            </w:pPr>
            <w:r w:rsidRPr="008F6D61">
              <w:rPr>
                <w:sz w:val="16"/>
              </w:rPr>
              <w:t>T-Mobile USA INC</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170945</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IMS Issues List</w:t>
            </w:r>
          </w:p>
        </w:tc>
        <w:tc>
          <w:tcPr>
            <w:tcW w:w="1701" w:type="dxa"/>
          </w:tcPr>
          <w:p w:rsidR="00EF203E" w:rsidRPr="008F6D61" w:rsidRDefault="00EF203E" w:rsidP="00207915">
            <w:pPr>
              <w:pStyle w:val="TAL"/>
              <w:tabs>
                <w:tab w:val="clear" w:pos="284"/>
                <w:tab w:val="clear" w:pos="567"/>
              </w:tabs>
              <w:rPr>
                <w:sz w:val="16"/>
              </w:rPr>
            </w:pPr>
            <w:r w:rsidRPr="008F6D61">
              <w:rPr>
                <w:sz w:val="16"/>
              </w:rPr>
              <w:t>T-Mobile USA INC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170946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IMS and 5GS Architecture Proposal</w:t>
            </w:r>
          </w:p>
        </w:tc>
        <w:tc>
          <w:tcPr>
            <w:tcW w:w="1701" w:type="dxa"/>
          </w:tcPr>
          <w:p w:rsidR="00EF203E" w:rsidRPr="008F6D61" w:rsidRDefault="00EF203E" w:rsidP="00207915">
            <w:pPr>
              <w:pStyle w:val="TAL"/>
              <w:tabs>
                <w:tab w:val="clear" w:pos="284"/>
                <w:tab w:val="clear" w:pos="567"/>
              </w:tabs>
              <w:rPr>
                <w:sz w:val="16"/>
              </w:rPr>
            </w:pPr>
            <w:r w:rsidRPr="008F6D61">
              <w:rPr>
                <w:sz w:val="16"/>
              </w:rPr>
              <w:t>T-Mobile USA INC</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S2-171261</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171178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IMS for 5G, Principles to be adopted, TS 23.501</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merging S2-170946, to S2-171261.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171261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171261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IMS for 5G, Principles to be adopted, TS 23.501</w:t>
            </w:r>
          </w:p>
        </w:tc>
        <w:tc>
          <w:tcPr>
            <w:tcW w:w="1701" w:type="dxa"/>
          </w:tcPr>
          <w:p w:rsidR="00EF203E" w:rsidRPr="008F6D61" w:rsidRDefault="00EF203E" w:rsidP="00207915">
            <w:pPr>
              <w:pStyle w:val="TAL"/>
              <w:tabs>
                <w:tab w:val="clear" w:pos="284"/>
                <w:tab w:val="clear" w:pos="567"/>
              </w:tabs>
              <w:rPr>
                <w:sz w:val="16"/>
              </w:rPr>
            </w:pPr>
            <w:r w:rsidRPr="008F6D61">
              <w:rPr>
                <w:sz w:val="16"/>
              </w:rPr>
              <w:t>Nokia, T-Mobile USA INC</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S2-171178, merging S2-170946. Revised in parallel session to S2-171311.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171311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171311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IMS for 5G, Principles to be adopted, TS 23.501</w:t>
            </w:r>
          </w:p>
        </w:tc>
        <w:tc>
          <w:tcPr>
            <w:tcW w:w="1701" w:type="dxa"/>
          </w:tcPr>
          <w:p w:rsidR="00EF203E" w:rsidRPr="008F6D61" w:rsidRDefault="00EF203E" w:rsidP="00207915">
            <w:pPr>
              <w:pStyle w:val="TAL"/>
              <w:tabs>
                <w:tab w:val="clear" w:pos="284"/>
                <w:tab w:val="clear" w:pos="567"/>
              </w:tabs>
              <w:rPr>
                <w:sz w:val="16"/>
              </w:rPr>
            </w:pPr>
            <w:r w:rsidRPr="008F6D61">
              <w:rPr>
                <w:sz w:val="16"/>
              </w:rPr>
              <w:t>Nokia, T-Mobile USA INC</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S2-171261.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171093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Discussion on the architecture to support IMS in 5G</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S2-171262.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171262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171262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Discussion on the architecture to support IMS in 5G</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S2-171093.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171180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IMS for 5G, SSC mode usage. TS 23.501</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S2-171263.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171263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171263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IMS for 5G, SSC mode usage. TS 23.501</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S2-171180. Revised in parallel session to S2-171312.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171312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171312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IMS for 5G, SSC mode usage. TS 23.501</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S2-171263.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171199</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On the SSC mode for IMS</w:t>
            </w:r>
          </w:p>
        </w:tc>
        <w:tc>
          <w:tcPr>
            <w:tcW w:w="1701" w:type="dxa"/>
          </w:tcPr>
          <w:p w:rsidR="00EF203E" w:rsidRPr="008F6D61" w:rsidRDefault="00EF203E" w:rsidP="00207915">
            <w:pPr>
              <w:pStyle w:val="TAL"/>
              <w:tabs>
                <w:tab w:val="clear" w:pos="284"/>
                <w:tab w:val="clear" w:pos="567"/>
              </w:tabs>
              <w:rPr>
                <w:sz w:val="16"/>
              </w:rPr>
            </w:pPr>
            <w:r w:rsidRPr="008F6D61">
              <w:rPr>
                <w:sz w:val="16"/>
              </w:rPr>
              <w:t>Intel</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171185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Support for voice over IMS</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S2-171264.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171264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171264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Support for voice over IMS</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S2-171185. Revised in parallel session to S2-171313.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171313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w:t>
            </w:r>
            <w:r w:rsidRPr="008F6D61">
              <w:rPr>
                <w:sz w:val="16"/>
              </w:rPr>
              <w:lastRenderedPageBreak/>
              <w:t>8</w:t>
            </w:r>
          </w:p>
        </w:tc>
        <w:tc>
          <w:tcPr>
            <w:tcW w:w="1134" w:type="dxa"/>
          </w:tcPr>
          <w:p w:rsidR="00EF203E" w:rsidRPr="008F6D61" w:rsidRDefault="00EF203E" w:rsidP="00207915">
            <w:pPr>
              <w:pStyle w:val="TAL"/>
              <w:tabs>
                <w:tab w:val="clear" w:pos="284"/>
                <w:tab w:val="clear" w:pos="567"/>
              </w:tabs>
              <w:rPr>
                <w:sz w:val="16"/>
              </w:rPr>
            </w:pPr>
            <w:r w:rsidRPr="008F6D61">
              <w:rPr>
                <w:sz w:val="16"/>
              </w:rPr>
              <w:lastRenderedPageBreak/>
              <w:t>S2</w:t>
            </w:r>
            <w:r w:rsidRPr="008F6D61">
              <w:rPr>
                <w:sz w:val="16"/>
              </w:rPr>
              <w:noBreakHyphen/>
              <w:t>171313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TS 23.501: </w:t>
            </w:r>
            <w:r w:rsidRPr="008F6D61">
              <w:rPr>
                <w:sz w:val="16"/>
              </w:rPr>
              <w:lastRenderedPageBreak/>
              <w:t>Support for voice over IMS</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 xml:space="preserve">Qualcomm </w:t>
            </w:r>
            <w:r w:rsidRPr="008F6D61">
              <w:rPr>
                <w:sz w:val="16"/>
              </w:rPr>
              <w:lastRenderedPageBreak/>
              <w:t>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lastRenderedPageBreak/>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w:t>
            </w:r>
            <w:r w:rsidRPr="008F6D61">
              <w:rPr>
                <w:sz w:val="16"/>
              </w:rPr>
              <w:lastRenderedPageBreak/>
              <w:t>S2-171264.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171092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on Discussion and proposal for the voice solution in 5G.</w:t>
            </w:r>
          </w:p>
        </w:tc>
        <w:tc>
          <w:tcPr>
            <w:tcW w:w="1701" w:type="dxa"/>
          </w:tcPr>
          <w:p w:rsidR="00EF203E" w:rsidRPr="008F6D61" w:rsidRDefault="00EF203E" w:rsidP="00207915">
            <w:pPr>
              <w:pStyle w:val="TAL"/>
              <w:tabs>
                <w:tab w:val="clear" w:pos="284"/>
                <w:tab w:val="clear" w:pos="567"/>
              </w:tabs>
              <w:rPr>
                <w:sz w:val="16"/>
              </w:rPr>
            </w:pPr>
            <w:r w:rsidRPr="008F6D61">
              <w:rPr>
                <w:sz w:val="16"/>
              </w:rPr>
              <w:t>ZTE, China Unicom</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170743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Mobility between 5GC and EPC for interworking scenarios</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off-line into S2-171496</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171188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NGC-EPC Interworking Mode Selection</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off-line into S2-171496</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171012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for Feature description for interworking between 5GS and EPS</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off-line into S2-171496</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170918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Way forward for NGC-EPC interworking: General</w:t>
            </w:r>
          </w:p>
        </w:tc>
        <w:tc>
          <w:tcPr>
            <w:tcW w:w="1701" w:type="dxa"/>
          </w:tcPr>
          <w:p w:rsidR="00EF203E" w:rsidRPr="008F6D61" w:rsidRDefault="00EF203E" w:rsidP="00207915">
            <w:pPr>
              <w:pStyle w:val="TAL"/>
              <w:tabs>
                <w:tab w:val="clear" w:pos="284"/>
                <w:tab w:val="clear" w:pos="567"/>
              </w:tabs>
              <w:rPr>
                <w:sz w:val="16"/>
              </w:rPr>
            </w:pPr>
            <w:r w:rsidRPr="008F6D61">
              <w:rPr>
                <w:sz w:val="16"/>
              </w:rPr>
              <w:t>Intel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off-line into S2-171496</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170804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5GC-EPC interworking</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off-line into S2-171496</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170935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Proposal for NGC-EPC interworking</w:t>
            </w:r>
          </w:p>
        </w:tc>
        <w:tc>
          <w:tcPr>
            <w:tcW w:w="1701" w:type="dxa"/>
          </w:tcPr>
          <w:p w:rsidR="00EF203E" w:rsidRPr="008F6D61" w:rsidRDefault="00EF203E" w:rsidP="00207915">
            <w:pPr>
              <w:pStyle w:val="TAL"/>
              <w:tabs>
                <w:tab w:val="clear" w:pos="284"/>
                <w:tab w:val="clear" w:pos="567"/>
              </w:tabs>
              <w:rPr>
                <w:sz w:val="16"/>
              </w:rPr>
            </w:pPr>
            <w:r w:rsidRPr="008F6D61">
              <w:rPr>
                <w:sz w:val="16"/>
              </w:rPr>
              <w:t>NTT DOCOMO</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off-line, merging S2-170743, S2-171188, S2-171012, S2-170918 and S2-170804, to S2-171496.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171496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171496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Proposal for NGC-EPC interworking</w:t>
            </w:r>
          </w:p>
        </w:tc>
        <w:tc>
          <w:tcPr>
            <w:tcW w:w="1701" w:type="dxa"/>
          </w:tcPr>
          <w:p w:rsidR="00EF203E" w:rsidRPr="008F6D61" w:rsidRDefault="00EF203E" w:rsidP="00207915">
            <w:pPr>
              <w:pStyle w:val="TAL"/>
              <w:tabs>
                <w:tab w:val="clear" w:pos="284"/>
                <w:tab w:val="clear" w:pos="567"/>
              </w:tabs>
              <w:rPr>
                <w:sz w:val="16"/>
              </w:rPr>
            </w:pPr>
            <w:r w:rsidRPr="008F6D61">
              <w:rPr>
                <w:sz w:val="16"/>
              </w:rPr>
              <w:t>NTT DOCOMO</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Off-line revision of S2-170935, merging S2-170743, S2-171188, S2-171012, S2-170918 and S2-170804. </w:t>
            </w:r>
            <w:r w:rsidRPr="008F6D61">
              <w:rPr>
                <w:sz w:val="16"/>
              </w:rPr>
              <w:lastRenderedPageBreak/>
              <w:t>Revised to S2-171502.</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171502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171502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Proposal for NGC-EPC interworking</w:t>
            </w:r>
          </w:p>
        </w:tc>
        <w:tc>
          <w:tcPr>
            <w:tcW w:w="1701" w:type="dxa"/>
          </w:tcPr>
          <w:p w:rsidR="00EF203E" w:rsidRPr="008F6D61" w:rsidRDefault="00EF203E" w:rsidP="00207915">
            <w:pPr>
              <w:pStyle w:val="TAL"/>
              <w:tabs>
                <w:tab w:val="clear" w:pos="284"/>
                <w:tab w:val="clear" w:pos="567"/>
              </w:tabs>
              <w:rPr>
                <w:sz w:val="16"/>
              </w:rPr>
            </w:pPr>
            <w:r w:rsidRPr="008F6D61">
              <w:rPr>
                <w:sz w:val="16"/>
              </w:rPr>
              <w:t>NTT DOCOMO, LG Electronics, Nokia</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S2-171496. Revised to S2-171589.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171589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171589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Proposal for NGC-EPC interworking</w:t>
            </w:r>
          </w:p>
        </w:tc>
        <w:tc>
          <w:tcPr>
            <w:tcW w:w="1701" w:type="dxa"/>
          </w:tcPr>
          <w:p w:rsidR="00EF203E" w:rsidRPr="008F6D61" w:rsidRDefault="00EF203E" w:rsidP="00207915">
            <w:pPr>
              <w:pStyle w:val="TAL"/>
              <w:tabs>
                <w:tab w:val="clear" w:pos="284"/>
                <w:tab w:val="clear" w:pos="567"/>
              </w:tabs>
              <w:rPr>
                <w:sz w:val="16"/>
              </w:rPr>
            </w:pPr>
            <w:r w:rsidRPr="008F6D61">
              <w:rPr>
                <w:sz w:val="16"/>
              </w:rPr>
              <w:t>NTT DOCOMO, LG Electronics Nokia, AT&amp;T, Intel</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S2-171502. Revised to S2-171607.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171607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171607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Proposal for NGC-EPC interworking</w:t>
            </w:r>
          </w:p>
        </w:tc>
        <w:tc>
          <w:tcPr>
            <w:tcW w:w="1701" w:type="dxa"/>
          </w:tcPr>
          <w:p w:rsidR="00EF203E" w:rsidRPr="008F6D61" w:rsidRDefault="00EF203E" w:rsidP="00207915">
            <w:pPr>
              <w:pStyle w:val="TAL"/>
              <w:tabs>
                <w:tab w:val="clear" w:pos="284"/>
                <w:tab w:val="clear" w:pos="567"/>
              </w:tabs>
              <w:rPr>
                <w:sz w:val="16"/>
              </w:rPr>
            </w:pPr>
            <w:r w:rsidRPr="008F6D61">
              <w:rPr>
                <w:sz w:val="16"/>
              </w:rPr>
              <w:t>NTT DOCOMO, Intel, LG Electronics, Nokia, AT&amp;T</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S2-171589.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171497</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Slide capturing Drafting Session on Interworking and Migration</w:t>
            </w:r>
          </w:p>
        </w:tc>
        <w:tc>
          <w:tcPr>
            <w:tcW w:w="1701" w:type="dxa"/>
          </w:tcPr>
          <w:p w:rsidR="00EF203E" w:rsidRPr="008F6D61" w:rsidRDefault="00EF203E" w:rsidP="00207915">
            <w:pPr>
              <w:pStyle w:val="TAL"/>
              <w:tabs>
                <w:tab w:val="clear" w:pos="284"/>
                <w:tab w:val="clear" w:pos="567"/>
              </w:tabs>
              <w:rPr>
                <w:sz w:val="16"/>
              </w:rPr>
            </w:pPr>
            <w:r w:rsidRPr="008F6D61">
              <w:rPr>
                <w:sz w:val="16"/>
              </w:rPr>
              <w:t>NTT DOCOMO</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Created off-line. 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170934</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Interworking Way Forward Discussion</w:t>
            </w:r>
          </w:p>
        </w:tc>
        <w:tc>
          <w:tcPr>
            <w:tcW w:w="1701" w:type="dxa"/>
          </w:tcPr>
          <w:p w:rsidR="00EF203E" w:rsidRPr="008F6D61" w:rsidRDefault="00EF203E" w:rsidP="00207915">
            <w:pPr>
              <w:pStyle w:val="TAL"/>
              <w:tabs>
                <w:tab w:val="clear" w:pos="284"/>
                <w:tab w:val="clear" w:pos="567"/>
              </w:tabs>
              <w:rPr>
                <w:sz w:val="16"/>
              </w:rPr>
            </w:pPr>
            <w:r w:rsidRPr="008F6D61">
              <w:rPr>
                <w:sz w:val="16"/>
              </w:rPr>
              <w:t>NTT DOCOMO</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171004</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Way forward for interworking</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170919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23.502: NGC-EPC interworking with 'single registered' operation (with NGx)</w:t>
            </w:r>
          </w:p>
        </w:tc>
        <w:tc>
          <w:tcPr>
            <w:tcW w:w="1701" w:type="dxa"/>
          </w:tcPr>
          <w:p w:rsidR="00EF203E" w:rsidRPr="008F6D61" w:rsidRDefault="00EF203E" w:rsidP="00207915">
            <w:pPr>
              <w:pStyle w:val="TAL"/>
              <w:tabs>
                <w:tab w:val="clear" w:pos="284"/>
                <w:tab w:val="clear" w:pos="567"/>
              </w:tabs>
              <w:rPr>
                <w:sz w:val="16"/>
              </w:rPr>
            </w:pPr>
            <w:r w:rsidRPr="008F6D61">
              <w:rPr>
                <w:sz w:val="16"/>
              </w:rPr>
              <w:t>Intel</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170936</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Nx-based interworking procedures from QoS point of view</w:t>
            </w:r>
          </w:p>
        </w:tc>
        <w:tc>
          <w:tcPr>
            <w:tcW w:w="1701" w:type="dxa"/>
          </w:tcPr>
          <w:p w:rsidR="00EF203E" w:rsidRPr="008F6D61" w:rsidRDefault="00EF203E" w:rsidP="00207915">
            <w:pPr>
              <w:pStyle w:val="TAL"/>
              <w:tabs>
                <w:tab w:val="clear" w:pos="284"/>
                <w:tab w:val="clear" w:pos="567"/>
              </w:tabs>
              <w:rPr>
                <w:sz w:val="16"/>
              </w:rPr>
            </w:pPr>
            <w:r w:rsidRPr="008F6D61">
              <w:rPr>
                <w:sz w:val="16"/>
              </w:rPr>
              <w:t>NTT DOCOMO</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170937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Nx-based Handover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NTT DOCOMO</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S2-171503.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171503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171503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Nx-based Handover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NTT DOCOMO</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S2-170937. Revised to S2-171590.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171590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171590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Nx-based Handover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NTT DOCOMO, Intel</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S2-171503. Revised to S2-171608.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171608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171608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Nx-based Handover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NTT DOCOMO, Intel</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S2-171590.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171504</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DRAFT LS on interworking and migration for 5GS and EPS </w:t>
            </w:r>
            <w:r w:rsidRPr="008F6D61">
              <w:rPr>
                <w:sz w:val="16"/>
              </w:rPr>
              <w:lastRenderedPageBreak/>
              <w:t>(including Option 3)</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NTT DOCOMO</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Creating in parallel session. Revised to </w:t>
            </w:r>
            <w:r w:rsidRPr="008F6D61">
              <w:rPr>
                <w:sz w:val="16"/>
              </w:rPr>
              <w:lastRenderedPageBreak/>
              <w:t>S2-171591.</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171591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171591</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LS on interworking and migration for 5GS and EPS (including Option 3)</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S2-171504.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170967</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Way forward for Nx based interworking procedures</w:t>
            </w:r>
          </w:p>
        </w:tc>
        <w:tc>
          <w:tcPr>
            <w:tcW w:w="1701" w:type="dxa"/>
          </w:tcPr>
          <w:p w:rsidR="00EF203E" w:rsidRPr="008F6D61" w:rsidRDefault="00EF203E" w:rsidP="00207915">
            <w:pPr>
              <w:pStyle w:val="TAL"/>
              <w:tabs>
                <w:tab w:val="clear" w:pos="284"/>
                <w:tab w:val="clear" w:pos="567"/>
              </w:tabs>
              <w:rPr>
                <w:sz w:val="16"/>
              </w:rPr>
            </w:pPr>
            <w:r w:rsidRPr="008F6D61">
              <w:rPr>
                <w:sz w:val="16"/>
              </w:rPr>
              <w:t>Huawei</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171096</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Discussion on the interworking architecture and solution</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170805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23.502: 5GC-EPC interworking</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171013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P-CR for Single Registration-based Interworking from EPS to 5GS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170982</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PDU Session ID allocation when UE handover from EPS to NGS</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170759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 PDU Session mobility between systems for EPS interworking</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170760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23.502 - PDU Session mobility between systems for EPS interworking</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170747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Session management for LBO traffic in roaming scenarios</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Moved from 6.5.3 to 6.5.9 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170920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23.502: NGC-EPC interworking for 'dual registered' operation (without NGx)</w:t>
            </w:r>
          </w:p>
        </w:tc>
        <w:tc>
          <w:tcPr>
            <w:tcW w:w="1701" w:type="dxa"/>
          </w:tcPr>
          <w:p w:rsidR="00EF203E" w:rsidRPr="008F6D61" w:rsidRDefault="00EF203E" w:rsidP="00207915">
            <w:pPr>
              <w:pStyle w:val="TAL"/>
              <w:tabs>
                <w:tab w:val="clear" w:pos="284"/>
                <w:tab w:val="clear" w:pos="567"/>
              </w:tabs>
              <w:rPr>
                <w:sz w:val="16"/>
              </w:rPr>
            </w:pPr>
            <w:r w:rsidRPr="008F6D61">
              <w:rPr>
                <w:sz w:val="16"/>
              </w:rPr>
              <w:t>Intel</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w:t>
            </w:r>
            <w:r w:rsidRPr="008F6D61">
              <w:rPr>
                <w:sz w:val="16"/>
              </w:rPr>
              <w:lastRenderedPageBreak/>
              <w:t>9</w:t>
            </w:r>
          </w:p>
        </w:tc>
        <w:tc>
          <w:tcPr>
            <w:tcW w:w="1134" w:type="dxa"/>
          </w:tcPr>
          <w:p w:rsidR="00EF203E" w:rsidRPr="008F6D61" w:rsidRDefault="00EF203E" w:rsidP="00207915">
            <w:pPr>
              <w:pStyle w:val="TAL"/>
              <w:tabs>
                <w:tab w:val="clear" w:pos="284"/>
                <w:tab w:val="clear" w:pos="567"/>
              </w:tabs>
              <w:rPr>
                <w:sz w:val="16"/>
              </w:rPr>
            </w:pPr>
            <w:r w:rsidRPr="008F6D61">
              <w:rPr>
                <w:sz w:val="16"/>
              </w:rPr>
              <w:lastRenderedPageBreak/>
              <w:t>S2</w:t>
            </w:r>
            <w:r w:rsidRPr="008F6D61">
              <w:rPr>
                <w:sz w:val="16"/>
              </w:rPr>
              <w:noBreakHyphen/>
              <w:t>171011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TS 23.501: P-CR </w:t>
            </w:r>
            <w:r w:rsidRPr="008F6D61">
              <w:rPr>
                <w:sz w:val="16"/>
              </w:rPr>
              <w:lastRenderedPageBreak/>
              <w:t>to fix Interworking architecture</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Nokia</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170809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Alignment of Section 4.3 Figures with TS 23.214</w:t>
            </w:r>
          </w:p>
        </w:tc>
        <w:tc>
          <w:tcPr>
            <w:tcW w:w="1701" w:type="dxa"/>
          </w:tcPr>
          <w:p w:rsidR="00EF203E" w:rsidRPr="008F6D61" w:rsidRDefault="00EF203E" w:rsidP="00207915">
            <w:pPr>
              <w:pStyle w:val="TAL"/>
              <w:tabs>
                <w:tab w:val="clear" w:pos="284"/>
                <w:tab w:val="clear" w:pos="567"/>
              </w:tabs>
              <w:rPr>
                <w:sz w:val="16"/>
              </w:rPr>
            </w:pPr>
            <w:r w:rsidRPr="008F6D61">
              <w:rPr>
                <w:sz w:val="16"/>
              </w:rPr>
              <w:t>AT&amp;T</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171095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Update to interworking architecture</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170938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Nx is S10</w:t>
            </w:r>
          </w:p>
        </w:tc>
        <w:tc>
          <w:tcPr>
            <w:tcW w:w="1701" w:type="dxa"/>
          </w:tcPr>
          <w:p w:rsidR="00EF203E" w:rsidRPr="008F6D61" w:rsidRDefault="00EF203E" w:rsidP="00207915">
            <w:pPr>
              <w:pStyle w:val="TAL"/>
              <w:tabs>
                <w:tab w:val="clear" w:pos="284"/>
                <w:tab w:val="clear" w:pos="567"/>
              </w:tabs>
              <w:rPr>
                <w:sz w:val="16"/>
              </w:rPr>
            </w:pPr>
            <w:r w:rsidRPr="008F6D61">
              <w:rPr>
                <w:sz w:val="16"/>
              </w:rPr>
              <w:t>NTT DOCOMO, KDDI</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171094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Modification on the migration.</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171042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Clarification on not supporting direct interworking between 5G system and Circuit Switch network</w:t>
            </w:r>
          </w:p>
        </w:tc>
        <w:tc>
          <w:tcPr>
            <w:tcW w:w="1701" w:type="dxa"/>
          </w:tcPr>
          <w:p w:rsidR="00EF203E" w:rsidRPr="008F6D61" w:rsidRDefault="00EF203E" w:rsidP="00207915">
            <w:pPr>
              <w:pStyle w:val="TAL"/>
              <w:tabs>
                <w:tab w:val="clear" w:pos="284"/>
                <w:tab w:val="clear" w:pos="567"/>
              </w:tabs>
              <w:rPr>
                <w:sz w:val="16"/>
              </w:rPr>
            </w:pPr>
            <w:r w:rsidRPr="008F6D61">
              <w:rPr>
                <w:sz w:val="16"/>
              </w:rPr>
              <w:t>China Mobile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LATE DOC: Rx 08/02, 06:50 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171339</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SA WG3: LS on IPSec use for non-3GPP access</w:t>
            </w:r>
          </w:p>
        </w:tc>
        <w:tc>
          <w:tcPr>
            <w:tcW w:w="1701" w:type="dxa"/>
          </w:tcPr>
          <w:p w:rsidR="00EF203E" w:rsidRPr="008F6D61" w:rsidRDefault="00EF203E" w:rsidP="00207915">
            <w:pPr>
              <w:pStyle w:val="TAL"/>
              <w:tabs>
                <w:tab w:val="clear" w:pos="284"/>
                <w:tab w:val="clear" w:pos="567"/>
              </w:tabs>
              <w:rPr>
                <w:sz w:val="16"/>
              </w:rPr>
            </w:pPr>
            <w:r w:rsidRPr="008F6D61">
              <w:rPr>
                <w:sz w:val="16"/>
              </w:rPr>
              <w:t>SA WG3</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NSA, 5G_Ph1</w:t>
            </w:r>
          </w:p>
        </w:tc>
        <w:tc>
          <w:tcPr>
            <w:tcW w:w="1134" w:type="dxa"/>
          </w:tcPr>
          <w:p w:rsidR="00EF203E" w:rsidRPr="008F6D61" w:rsidRDefault="00EF203E" w:rsidP="00207915">
            <w:pPr>
              <w:pStyle w:val="TAL"/>
              <w:tabs>
                <w:tab w:val="clear" w:pos="284"/>
                <w:tab w:val="clear" w:pos="567"/>
              </w:tabs>
              <w:rPr>
                <w:sz w:val="16"/>
              </w:rPr>
            </w:pPr>
            <w:r w:rsidRPr="008F6D61">
              <w:rPr>
                <w:sz w:val="16"/>
              </w:rPr>
              <w:t>Postponed to meeting #120</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170861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Transport mode vs Tunnel mode</w:t>
            </w:r>
          </w:p>
        </w:tc>
        <w:tc>
          <w:tcPr>
            <w:tcW w:w="1701" w:type="dxa"/>
          </w:tcPr>
          <w:p w:rsidR="00EF203E" w:rsidRPr="008F6D61" w:rsidRDefault="00EF203E" w:rsidP="00207915">
            <w:pPr>
              <w:pStyle w:val="TAL"/>
              <w:tabs>
                <w:tab w:val="clear" w:pos="284"/>
                <w:tab w:val="clear" w:pos="567"/>
              </w:tabs>
              <w:rPr>
                <w:sz w:val="16"/>
              </w:rPr>
            </w:pPr>
            <w:r w:rsidRPr="008F6D61">
              <w:rPr>
                <w:sz w:val="16"/>
              </w:rPr>
              <w:t>Motorola Mobility, Lenovo, Broadcom</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S2-171274.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171274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171274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Transport mode vs Tunnel mode</w:t>
            </w:r>
          </w:p>
        </w:tc>
        <w:tc>
          <w:tcPr>
            <w:tcW w:w="1701" w:type="dxa"/>
          </w:tcPr>
          <w:p w:rsidR="00EF203E" w:rsidRPr="008F6D61" w:rsidRDefault="00EF203E" w:rsidP="00207915">
            <w:pPr>
              <w:pStyle w:val="TAL"/>
              <w:tabs>
                <w:tab w:val="clear" w:pos="284"/>
                <w:tab w:val="clear" w:pos="567"/>
              </w:tabs>
              <w:rPr>
                <w:sz w:val="16"/>
              </w:rPr>
            </w:pPr>
            <w:r w:rsidRPr="008F6D61">
              <w:rPr>
                <w:sz w:val="16"/>
              </w:rPr>
              <w:t>Motorola Mobility, Lenovo, Broadcom</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S2-170861.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171137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Tunnelling for Untrusted N3GPP (clauses 5.5/8.2/8.3)</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171109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Updates to Non-3GPP Access general concepts sectio</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S2-171275.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171275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171275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Updates to Non-3GPP Access general concepts sectio</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S2-171109. Agreed in parallel </w:t>
            </w:r>
            <w:r w:rsidRPr="008F6D61">
              <w:rPr>
                <w:sz w:val="16"/>
              </w:rPr>
              <w:lastRenderedPageBreak/>
              <w:t>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171120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Correction on Non-3GPP Access</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S2-171276.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171276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171276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Correction on Non-3GPP Access</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S2-171120.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170998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update of clause 4.2.7.1 General Concepts to Support Non-3GPP Access</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S2-171277.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171277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171277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update of clause 4.2.7.1 General Concepts to Support Non-3GPP Access</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 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S2-170998.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170893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non-3PP protocol stacks</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S2-171278.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171278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171278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non-3PP protocol stacks</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S2-170893.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171020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for structural update of n3Ga architecture</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merging S2-171134, to S2-171279.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171279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171279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P-CR for structural update of n3Ga architecture</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S2-171020, merging S2-171134. Agreed in parallel </w:t>
            </w:r>
            <w:r w:rsidRPr="008F6D61">
              <w:rPr>
                <w:sz w:val="16"/>
              </w:rPr>
              <w:lastRenderedPageBreak/>
              <w:t>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171134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53.501: Editorial revision for N3GPP (clause 4.2.7.3 &amp; 6)</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S2-171279</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170751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PDU session mobility between 3GPP and non-3GPP</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WITHDRAWN</w:t>
            </w:r>
          </w:p>
        </w:tc>
        <w:tc>
          <w:tcPr>
            <w:tcW w:w="1559" w:type="dxa"/>
          </w:tcPr>
          <w:p w:rsidR="00EF203E" w:rsidRPr="008F6D61" w:rsidRDefault="00EF203E" w:rsidP="00207915">
            <w:pPr>
              <w:pStyle w:val="TAL"/>
              <w:tabs>
                <w:tab w:val="clear" w:pos="284"/>
                <w:tab w:val="clear" w:pos="567"/>
              </w:tabs>
              <w:rPr>
                <w:sz w:val="16"/>
              </w:rPr>
            </w:pPr>
            <w:r w:rsidRPr="008F6D61">
              <w:rPr>
                <w:sz w:val="16"/>
              </w:rPr>
              <w:t>Withdrawn</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171068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23.501: PDU session mobility between N3GPP access and 5G-RAN</w:t>
            </w:r>
          </w:p>
        </w:tc>
        <w:tc>
          <w:tcPr>
            <w:tcW w:w="1701" w:type="dxa"/>
          </w:tcPr>
          <w:p w:rsidR="00EF203E" w:rsidRPr="008F6D61" w:rsidRDefault="00EF203E" w:rsidP="00207915">
            <w:pPr>
              <w:pStyle w:val="TAL"/>
              <w:tabs>
                <w:tab w:val="clear" w:pos="284"/>
                <w:tab w:val="clear" w:pos="567"/>
              </w:tabs>
              <w:rPr>
                <w:sz w:val="16"/>
              </w:rPr>
            </w:pPr>
            <w:r w:rsidRPr="008F6D61">
              <w:rPr>
                <w:sz w:val="16"/>
              </w:rPr>
              <w:t>ETRI</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This was postponed.</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171140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Non-seamless offload via N3G</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S2-171281.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171281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171281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Non-seamless offload via N3G</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S2-171140. Revised in parallel session to S2-171303.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171303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171303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Non-seamless offload via N3G</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S2-171281.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170741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Roaming considerations for non-3GPP access support</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S2-171280.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171280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171280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Roaming considerations for non-3GPP access support</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S2-170741. Revised in parallel session to S2-171304.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171304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171304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Roaming considerations for non-3GPP access support</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S2-171280. Agreed in parallel session Block </w:t>
            </w:r>
            <w:r w:rsidRPr="008F6D61">
              <w:rPr>
                <w:sz w:val="16"/>
              </w:rPr>
              <w:lastRenderedPageBreak/>
              <w:t>approved</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170862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Updates to registration via untrusted non-3GPP Access</w:t>
            </w:r>
          </w:p>
        </w:tc>
        <w:tc>
          <w:tcPr>
            <w:tcW w:w="1701" w:type="dxa"/>
          </w:tcPr>
          <w:p w:rsidR="00EF203E" w:rsidRPr="008F6D61" w:rsidRDefault="00EF203E" w:rsidP="00207915">
            <w:pPr>
              <w:pStyle w:val="TAL"/>
              <w:tabs>
                <w:tab w:val="clear" w:pos="284"/>
                <w:tab w:val="clear" w:pos="567"/>
              </w:tabs>
              <w:rPr>
                <w:sz w:val="16"/>
              </w:rPr>
            </w:pPr>
            <w:r w:rsidRPr="008F6D61">
              <w:rPr>
                <w:sz w:val="16"/>
              </w:rPr>
              <w:t>Motorola Mobility, Lenovo</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merging S2-170894 and S2-171139, to S2-171282.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171282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171282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Updates to registration via untrusted non-3GPP Access</w:t>
            </w:r>
          </w:p>
        </w:tc>
        <w:tc>
          <w:tcPr>
            <w:tcW w:w="1701" w:type="dxa"/>
          </w:tcPr>
          <w:p w:rsidR="00EF203E" w:rsidRPr="008F6D61" w:rsidRDefault="00EF203E" w:rsidP="00207915">
            <w:pPr>
              <w:pStyle w:val="TAL"/>
              <w:tabs>
                <w:tab w:val="clear" w:pos="284"/>
                <w:tab w:val="clear" w:pos="567"/>
              </w:tabs>
              <w:rPr>
                <w:sz w:val="16"/>
              </w:rPr>
            </w:pPr>
            <w:r w:rsidRPr="008F6D61">
              <w:rPr>
                <w:sz w:val="16"/>
              </w:rPr>
              <w:t>Motorola Mobility, Lenovo</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S2-170862, merging S2-170894 and S2-171139.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170894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23.502: NAS and UP transport between UE and N3IWF</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S2-171282</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171139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Clarifications of the registration procedure via untrusted non-3GPP access</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S2-171282</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170739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Updated procedures for interworking with non-3GPP</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171069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23.502: PDU session mobility procedure between N3GPP access and 5G-RAN</w:t>
            </w:r>
          </w:p>
        </w:tc>
        <w:tc>
          <w:tcPr>
            <w:tcW w:w="1701" w:type="dxa"/>
          </w:tcPr>
          <w:p w:rsidR="00EF203E" w:rsidRPr="008F6D61" w:rsidRDefault="00EF203E" w:rsidP="00207915">
            <w:pPr>
              <w:pStyle w:val="TAL"/>
              <w:tabs>
                <w:tab w:val="clear" w:pos="284"/>
                <w:tab w:val="clear" w:pos="567"/>
              </w:tabs>
              <w:rPr>
                <w:sz w:val="16"/>
              </w:rPr>
            </w:pPr>
            <w:r w:rsidRPr="008F6D61">
              <w:rPr>
                <w:sz w:val="16"/>
              </w:rPr>
              <w:t>ETRI</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Postponed to meeting #120</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170999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Handover procedure from 3GPP access to untrusted non-3GPP access</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Postponed to meeting #120</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171138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N3IWF triggered Deregistration via N3G</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This was withdrawn</w:t>
            </w:r>
          </w:p>
        </w:tc>
        <w:tc>
          <w:tcPr>
            <w:tcW w:w="1559" w:type="dxa"/>
          </w:tcPr>
          <w:p w:rsidR="00EF203E" w:rsidRPr="008F6D61" w:rsidRDefault="00EF203E" w:rsidP="00207915">
            <w:pPr>
              <w:pStyle w:val="TAL"/>
              <w:tabs>
                <w:tab w:val="clear" w:pos="284"/>
                <w:tab w:val="clear" w:pos="567"/>
              </w:tabs>
              <w:rPr>
                <w:sz w:val="16"/>
              </w:rPr>
            </w:pPr>
            <w:r w:rsidRPr="008F6D61">
              <w:rPr>
                <w:sz w:val="16"/>
              </w:rPr>
              <w:t>Withdrawn</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170740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Procedures for roaming support for non-3GPP access support</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S2-171283.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171283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171283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Procedures for roaming support for non-3GPP access support</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S2-170740. Revised in parallel session to S2-171305.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171305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171305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Procedures for roaming support for non-3GPP access support</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S2-171283.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170991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Updates to service definition tables</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170990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Update of NF service discovery</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S2-171363.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171363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171363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Update of NF service discovery</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S2-170990. Revised to S2-171585.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171585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171585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23.501: Update of NF service discovery</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S2-171363.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170992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Procedure of NF service discovery</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S2-171364.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171364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171364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Procedure of NF service discovery</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S2-170992. Revised to S2-171586.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171586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171586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Procedure of NF service discovery</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S2-171364. Agreed in parallel session Block </w:t>
            </w:r>
            <w:r w:rsidRPr="008F6D61">
              <w:rPr>
                <w:sz w:val="16"/>
              </w:rPr>
              <w:lastRenderedPageBreak/>
              <w:t>approved</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6.5.11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170993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Services provided by Network functions of SMF/AMF/UDM</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S2-171365.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171365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171365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Services provided by Network functions of SMF/AMF/UDM</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S2-170993. Revised to S2-171587.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171587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171587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TS 23.502: Services provided by Network functions of SMF/AMF/UDM</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23.502</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S2-171365.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171081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High-level description for external exposure via NEF</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Moved from 6.5.1 to 6.5.11. Revised in parallel session to S2-171366.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171366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171366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High-level description for external exposure via NEF</w:t>
            </w:r>
          </w:p>
        </w:tc>
        <w:tc>
          <w:tcPr>
            <w:tcW w:w="1701" w:type="dxa"/>
          </w:tcPr>
          <w:p w:rsidR="00EF203E" w:rsidRPr="008F6D61" w:rsidRDefault="00EF203E" w:rsidP="00207915">
            <w:pPr>
              <w:pStyle w:val="TAL"/>
              <w:tabs>
                <w:tab w:val="clear" w:pos="284"/>
                <w:tab w:val="clear" w:pos="567"/>
              </w:tabs>
              <w:rPr>
                <w:sz w:val="16"/>
              </w:rPr>
            </w:pPr>
            <w:r w:rsidRPr="008F6D61">
              <w:rPr>
                <w:sz w:val="16"/>
              </w:rPr>
              <w:t>Samsung, SK Telecom</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S2-171081. Revised to S2-171616.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171616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6.5.11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171616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High-level description for external exposure via NEF</w:t>
            </w:r>
          </w:p>
        </w:tc>
        <w:tc>
          <w:tcPr>
            <w:tcW w:w="1701" w:type="dxa"/>
          </w:tcPr>
          <w:p w:rsidR="00EF203E" w:rsidRPr="008F6D61" w:rsidRDefault="00EF203E" w:rsidP="00207915">
            <w:pPr>
              <w:pStyle w:val="TAL"/>
              <w:tabs>
                <w:tab w:val="clear" w:pos="284"/>
                <w:tab w:val="clear" w:pos="567"/>
              </w:tabs>
              <w:rPr>
                <w:sz w:val="16"/>
              </w:rPr>
            </w:pPr>
            <w:r w:rsidRPr="008F6D61">
              <w:rPr>
                <w:sz w:val="16"/>
              </w:rPr>
              <w:t>Samsung, SK Telecom</w:t>
            </w:r>
          </w:p>
        </w:tc>
        <w:tc>
          <w:tcPr>
            <w:tcW w:w="851" w:type="dxa"/>
          </w:tcPr>
          <w:p w:rsidR="00EF203E" w:rsidRPr="008F6D61" w:rsidRDefault="00EF203E" w:rsidP="00207915">
            <w:pPr>
              <w:pStyle w:val="TAL"/>
              <w:tabs>
                <w:tab w:val="clear" w:pos="284"/>
                <w:tab w:val="clear" w:pos="567"/>
              </w:tabs>
              <w:rPr>
                <w:sz w:val="16"/>
              </w:rPr>
            </w:pPr>
            <w:r w:rsidRPr="008F6D61">
              <w:rPr>
                <w:sz w:val="16"/>
              </w:rPr>
              <w:t>23.501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5GS_Ph1</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S2-171366.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170896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IOPS solution</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23.798</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FS_IOPS_LB</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S2-171362.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171362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171362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IOPS solution</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23.798</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FS_IOPS_LB</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S2-170896.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6.6</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171200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2 clarification</w:t>
            </w:r>
          </w:p>
        </w:tc>
        <w:tc>
          <w:tcPr>
            <w:tcW w:w="1701" w:type="dxa"/>
          </w:tcPr>
          <w:p w:rsidR="00EF203E" w:rsidRPr="008F6D61" w:rsidRDefault="00EF203E" w:rsidP="00207915">
            <w:pPr>
              <w:pStyle w:val="TAL"/>
              <w:tabs>
                <w:tab w:val="clear" w:pos="284"/>
                <w:tab w:val="clear" w:pos="567"/>
              </w:tabs>
              <w:rPr>
                <w:sz w:val="16"/>
              </w:rPr>
            </w:pPr>
            <w:r w:rsidRPr="008F6D61">
              <w:rPr>
                <w:sz w:val="16"/>
              </w:rPr>
              <w:t>Orange</w:t>
            </w:r>
          </w:p>
        </w:tc>
        <w:tc>
          <w:tcPr>
            <w:tcW w:w="851" w:type="dxa"/>
          </w:tcPr>
          <w:p w:rsidR="00EF203E" w:rsidRPr="008F6D61" w:rsidRDefault="00EF203E" w:rsidP="00207915">
            <w:pPr>
              <w:pStyle w:val="TAL"/>
              <w:tabs>
                <w:tab w:val="clear" w:pos="284"/>
                <w:tab w:val="clear" w:pos="567"/>
              </w:tabs>
              <w:rPr>
                <w:sz w:val="16"/>
              </w:rPr>
            </w:pPr>
            <w:r w:rsidRPr="008F6D61">
              <w:rPr>
                <w:sz w:val="16"/>
              </w:rPr>
              <w:t>23.798</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FS_IOPS_LB</w:t>
            </w:r>
          </w:p>
        </w:tc>
        <w:tc>
          <w:tcPr>
            <w:tcW w:w="1134" w:type="dxa"/>
          </w:tcPr>
          <w:p w:rsidR="00EF203E" w:rsidRPr="008F6D61" w:rsidRDefault="00EF203E" w:rsidP="00207915">
            <w:pPr>
              <w:pStyle w:val="TAL"/>
              <w:tabs>
                <w:tab w:val="clear" w:pos="284"/>
                <w:tab w:val="clear" w:pos="567"/>
              </w:tabs>
              <w:rPr>
                <w:sz w:val="16"/>
              </w:rPr>
            </w:pPr>
            <w:r w:rsidRPr="008F6D61">
              <w:rPr>
                <w:sz w:val="16"/>
              </w:rPr>
              <w:t>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170788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 to Architectural Considerations</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23.751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FS_VoWLAN</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S2-171256</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171103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VoWLAN architectural assumptions and requirements</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23.751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FS_VoWLAN</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merging S2-170788, to S2-171256.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171256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171256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VoWLAN architectural assumptions and requirements</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23.751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FS_VoWLAN</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S2-171103, merging S2-170788. Revised in parallel session to S2-171321.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171321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171321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VoWLAN architectural assumptions and requirements</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23.751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FS_VoWLAN</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S2-171256.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170784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 to Solution 3 - EPS Bearer Deactivation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23.751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FS_VoWLAN</w:t>
            </w:r>
          </w:p>
        </w:tc>
        <w:tc>
          <w:tcPr>
            <w:tcW w:w="1134" w:type="dxa"/>
          </w:tcPr>
          <w:p w:rsidR="00EF203E" w:rsidRPr="008F6D61" w:rsidRDefault="00EF203E" w:rsidP="00207915">
            <w:pPr>
              <w:pStyle w:val="TAL"/>
              <w:tabs>
                <w:tab w:val="clear" w:pos="284"/>
                <w:tab w:val="clear" w:pos="567"/>
              </w:tabs>
              <w:rPr>
                <w:sz w:val="16"/>
              </w:rPr>
            </w:pPr>
            <w:r w:rsidRPr="008F6D61">
              <w:rPr>
                <w:sz w:val="16"/>
              </w:rPr>
              <w:t>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170785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 to Solution 3 - Handling lack of UE support for Multiple SA</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23.751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FS_VoWLAN</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S2-171257.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171257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171257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 to Solution 3 - Handling lack of UE support for Multiple SA</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23.751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FS_VoWLAN</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S2-170785.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170786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 to Solution 3 - Sending QoS Bearer Info to UE</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23.751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FS_VoWLAN</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S2-171258.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171258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171258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 to Solution 3 - Sending QoS Bearer Info to UE</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23.751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FS_VoWLAN</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S2-170786. Agreed in parallel session </w:t>
            </w:r>
            <w:r w:rsidRPr="008F6D61">
              <w:rPr>
                <w:sz w:val="16"/>
              </w:rPr>
              <w:lastRenderedPageBreak/>
              <w:t>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170787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 to Solution 3 - Handover behaviour</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23.751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FS_VoWLAN</w:t>
            </w:r>
          </w:p>
        </w:tc>
        <w:tc>
          <w:tcPr>
            <w:tcW w:w="1134" w:type="dxa"/>
          </w:tcPr>
          <w:p w:rsidR="00EF203E" w:rsidRPr="008F6D61" w:rsidRDefault="00EF203E" w:rsidP="00207915">
            <w:pPr>
              <w:pStyle w:val="TAL"/>
              <w:tabs>
                <w:tab w:val="clear" w:pos="284"/>
                <w:tab w:val="clear" w:pos="567"/>
              </w:tabs>
              <w:rPr>
                <w:sz w:val="16"/>
              </w:rPr>
            </w:pPr>
            <w:r w:rsidRPr="008F6D61">
              <w:rPr>
                <w:sz w:val="16"/>
              </w:rPr>
              <w:t>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171104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to Key Issue #: 2 QoS differentiation in the user plane for trusted WLAN</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23.751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FS_VoWLAN</w:t>
            </w:r>
          </w:p>
        </w:tc>
        <w:tc>
          <w:tcPr>
            <w:tcW w:w="1134" w:type="dxa"/>
          </w:tcPr>
          <w:p w:rsidR="00EF203E" w:rsidRPr="008F6D61" w:rsidRDefault="00EF203E" w:rsidP="00207915">
            <w:pPr>
              <w:pStyle w:val="TAL"/>
              <w:tabs>
                <w:tab w:val="clear" w:pos="284"/>
                <w:tab w:val="clear" w:pos="567"/>
              </w:tabs>
              <w:rPr>
                <w:sz w:val="16"/>
              </w:rPr>
            </w:pPr>
            <w:r w:rsidRPr="008F6D61">
              <w:rPr>
                <w:sz w:val="16"/>
              </w:rPr>
              <w:t>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171105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to Key Issue #4 using WLCP for sending TFTs to UE for trusted WLAN</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23.751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FS_VoWLAN</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S2-171259.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171259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171259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to Key Issue #4 using WLCP for sending TFTs to UE for trusted WLAN</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23.751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FS_VoWLAN</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S2-171105. Revised in parallel session to S2-171322.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171322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171322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to Key Issue #4 using WLCP for sending TFTs to UE for trusted WLAN</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23.751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FS_VoWLAN</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S2-171259.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170789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Evaluation of Solution 3</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23.751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FS_VoWLAN</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S2-171260.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171260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171260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Evaluation of Solution 3</w:t>
            </w:r>
          </w:p>
        </w:tc>
        <w:tc>
          <w:tcPr>
            <w:tcW w:w="1701" w:type="dxa"/>
          </w:tcPr>
          <w:p w:rsidR="00EF203E" w:rsidRPr="008F6D61" w:rsidRDefault="00EF203E" w:rsidP="00207915">
            <w:pPr>
              <w:pStyle w:val="TAL"/>
              <w:tabs>
                <w:tab w:val="clear" w:pos="284"/>
                <w:tab w:val="clear" w:pos="567"/>
              </w:tabs>
              <w:rPr>
                <w:sz w:val="16"/>
              </w:rPr>
            </w:pPr>
            <w:r w:rsidRPr="008F6D61">
              <w:rPr>
                <w:sz w:val="16"/>
              </w:rPr>
              <w:t>Nokia, Qualcomm, Huawei</w:t>
            </w:r>
          </w:p>
        </w:tc>
        <w:tc>
          <w:tcPr>
            <w:tcW w:w="851" w:type="dxa"/>
          </w:tcPr>
          <w:p w:rsidR="00EF203E" w:rsidRPr="008F6D61" w:rsidRDefault="00EF203E" w:rsidP="00207915">
            <w:pPr>
              <w:pStyle w:val="TAL"/>
              <w:tabs>
                <w:tab w:val="clear" w:pos="284"/>
                <w:tab w:val="clear" w:pos="567"/>
              </w:tabs>
              <w:rPr>
                <w:sz w:val="16"/>
              </w:rPr>
            </w:pPr>
            <w:r w:rsidRPr="008F6D61">
              <w:rPr>
                <w:sz w:val="16"/>
              </w:rPr>
              <w:t>23.751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FS_VoWLAN</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S2-170789. Revised in parallel session to S2-171308.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171308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6.7</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171308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Evaluation of Solution 3</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23.751</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FS_VoWLAN</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S2-171260.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170838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Architectural requirements for </w:t>
            </w:r>
            <w:r w:rsidRPr="008F6D61">
              <w:rPr>
                <w:sz w:val="16"/>
              </w:rPr>
              <w:lastRenderedPageBreak/>
              <w:t>FS_eVoLP</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Intel</w:t>
            </w:r>
          </w:p>
        </w:tc>
        <w:tc>
          <w:tcPr>
            <w:tcW w:w="851" w:type="dxa"/>
          </w:tcPr>
          <w:p w:rsidR="00EF203E" w:rsidRPr="008F6D61" w:rsidRDefault="00EF203E" w:rsidP="00207915">
            <w:pPr>
              <w:pStyle w:val="TAL"/>
              <w:tabs>
                <w:tab w:val="clear" w:pos="284"/>
                <w:tab w:val="clear" w:pos="567"/>
              </w:tabs>
              <w:rPr>
                <w:sz w:val="16"/>
              </w:rPr>
            </w:pPr>
            <w:r w:rsidRPr="008F6D61">
              <w:rPr>
                <w:sz w:val="16"/>
              </w:rPr>
              <w:t>23.759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FS_eVoLP</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Noted in parallel </w:t>
            </w:r>
            <w:r w:rsidRPr="008F6D61">
              <w:rPr>
                <w:sz w:val="16"/>
              </w:rPr>
              <w:lastRenderedPageBreak/>
              <w:t>session</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171306</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[DRAFT] LS on eVoLP parameters</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FS_eVoLP</w:t>
            </w:r>
          </w:p>
        </w:tc>
        <w:tc>
          <w:tcPr>
            <w:tcW w:w="1134" w:type="dxa"/>
          </w:tcPr>
          <w:p w:rsidR="00EF203E" w:rsidRPr="008F6D61" w:rsidRDefault="00EF203E" w:rsidP="00207915">
            <w:pPr>
              <w:pStyle w:val="TAL"/>
              <w:tabs>
                <w:tab w:val="clear" w:pos="284"/>
                <w:tab w:val="clear" w:pos="567"/>
              </w:tabs>
              <w:rPr>
                <w:sz w:val="16"/>
              </w:rPr>
            </w:pPr>
            <w:r w:rsidRPr="008F6D61">
              <w:rPr>
                <w:sz w:val="16"/>
              </w:rPr>
              <w:t>Created in parallel session. Revised in parallel session to S2-171323.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171323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171323</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LS on eVoLP parameters</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FS_eVoLP</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S2-171306.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170781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Robustness Index - UE centric solution - Solution for Key issue 1</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23.759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FS_eVoLP</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S2-171284.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171284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171284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Robustness Index - UE centric solution - Solution for Key issue 1</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23.759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FS_eVoLP</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S2-170781.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170782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Robustness Index - Network centric solution - Solution for Key issue 1</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23.759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FS_eVoLP</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S2-171285.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171285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171285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Robustness Index - Network centric solution - Solution for Key issue 1</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23.759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FS_eVoLP</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S2-170782.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170839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for Key Issue #1 of FS_eVoLP</w:t>
            </w:r>
          </w:p>
        </w:tc>
        <w:tc>
          <w:tcPr>
            <w:tcW w:w="1701" w:type="dxa"/>
          </w:tcPr>
          <w:p w:rsidR="00EF203E" w:rsidRPr="008F6D61" w:rsidRDefault="00EF203E" w:rsidP="00207915">
            <w:pPr>
              <w:pStyle w:val="TAL"/>
              <w:tabs>
                <w:tab w:val="clear" w:pos="284"/>
                <w:tab w:val="clear" w:pos="567"/>
              </w:tabs>
              <w:rPr>
                <w:sz w:val="16"/>
              </w:rPr>
            </w:pPr>
            <w:r w:rsidRPr="008F6D61">
              <w:rPr>
                <w:sz w:val="16"/>
              </w:rPr>
              <w:t>Intel</w:t>
            </w:r>
          </w:p>
        </w:tc>
        <w:tc>
          <w:tcPr>
            <w:tcW w:w="851" w:type="dxa"/>
          </w:tcPr>
          <w:p w:rsidR="00EF203E" w:rsidRPr="008F6D61" w:rsidRDefault="00EF203E" w:rsidP="00207915">
            <w:pPr>
              <w:pStyle w:val="TAL"/>
              <w:tabs>
                <w:tab w:val="clear" w:pos="284"/>
                <w:tab w:val="clear" w:pos="567"/>
              </w:tabs>
              <w:rPr>
                <w:sz w:val="16"/>
              </w:rPr>
            </w:pPr>
            <w:r w:rsidRPr="008F6D61">
              <w:rPr>
                <w:sz w:val="16"/>
              </w:rPr>
              <w:t>23.759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FS_eVoLP</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merging S2-170865, S2-170866 , S2-170883 and S2-171175 to S2-171286.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171286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171286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Solution for Key Issue #1 of </w:t>
            </w:r>
            <w:r w:rsidRPr="008F6D61">
              <w:rPr>
                <w:sz w:val="16"/>
              </w:rPr>
              <w:lastRenderedPageBreak/>
              <w:t>FS_eVoLP</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 xml:space="preserve">Intel, Huawei, Qualcomm, Nokia, </w:t>
            </w:r>
            <w:r w:rsidRPr="008F6D61">
              <w:rPr>
                <w:sz w:val="16"/>
              </w:rPr>
              <w:lastRenderedPageBreak/>
              <w:t>ZTE</w:t>
            </w:r>
          </w:p>
        </w:tc>
        <w:tc>
          <w:tcPr>
            <w:tcW w:w="851" w:type="dxa"/>
          </w:tcPr>
          <w:p w:rsidR="00EF203E" w:rsidRPr="008F6D61" w:rsidRDefault="00EF203E" w:rsidP="00207915">
            <w:pPr>
              <w:pStyle w:val="TAL"/>
              <w:tabs>
                <w:tab w:val="clear" w:pos="284"/>
                <w:tab w:val="clear" w:pos="567"/>
              </w:tabs>
              <w:rPr>
                <w:sz w:val="16"/>
              </w:rPr>
            </w:pPr>
            <w:r w:rsidRPr="008F6D61">
              <w:rPr>
                <w:sz w:val="16"/>
              </w:rPr>
              <w:lastRenderedPageBreak/>
              <w:t>23.759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FS_eVoLP</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S2-170839, </w:t>
            </w:r>
            <w:r w:rsidRPr="008F6D61">
              <w:rPr>
                <w:sz w:val="16"/>
              </w:rPr>
              <w:lastRenderedPageBreak/>
              <w:t>merging S2-170865, S2-170866, S2-170883 and S2-171175. Revised in parallel session to S2-171324.</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171324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171324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for Key Issue #1 of FS_eVoLP</w:t>
            </w:r>
          </w:p>
        </w:tc>
        <w:tc>
          <w:tcPr>
            <w:tcW w:w="1701" w:type="dxa"/>
          </w:tcPr>
          <w:p w:rsidR="00EF203E" w:rsidRPr="008F6D61" w:rsidRDefault="00EF203E" w:rsidP="00207915">
            <w:pPr>
              <w:pStyle w:val="TAL"/>
              <w:tabs>
                <w:tab w:val="clear" w:pos="284"/>
                <w:tab w:val="clear" w:pos="567"/>
              </w:tabs>
              <w:rPr>
                <w:sz w:val="16"/>
              </w:rPr>
            </w:pPr>
            <w:r w:rsidRPr="008F6D61">
              <w:rPr>
                <w:sz w:val="16"/>
              </w:rPr>
              <w:t>Intel, Huawei, Qualcomm, Nokia, ZTE</w:t>
            </w:r>
          </w:p>
        </w:tc>
        <w:tc>
          <w:tcPr>
            <w:tcW w:w="851" w:type="dxa"/>
          </w:tcPr>
          <w:p w:rsidR="00EF203E" w:rsidRPr="008F6D61" w:rsidRDefault="00EF203E" w:rsidP="00207915">
            <w:pPr>
              <w:pStyle w:val="TAL"/>
              <w:tabs>
                <w:tab w:val="clear" w:pos="284"/>
                <w:tab w:val="clear" w:pos="567"/>
              </w:tabs>
              <w:rPr>
                <w:sz w:val="16"/>
              </w:rPr>
            </w:pPr>
            <w:r w:rsidRPr="008F6D61">
              <w:rPr>
                <w:sz w:val="16"/>
              </w:rPr>
              <w:t>23.759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FS_eVoLP</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S2-171286.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170865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RAN service awareness based solution for key issue 1</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23.759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FS_eVoLP</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S2-171286</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170866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RAN non-service awareness based solution for key issue 1</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23.759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FS_eVoLP</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S2-171286</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170883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Signalling mechanisms to provide RAN awareness of codec information</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23.759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FS_eVoLP</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S2-171286</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171175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Generic 'bias factor' for handover threshold to RAN</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23.759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FS_eVoLP</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S2-171286</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170867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RAN non-service awareness based solution for key issue 2</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23.759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FS_eVoLP</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170868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RAN service awareness based solution for key issue 2</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23.759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FS_eVoLP</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171097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IMS transcoding solution in the call establishment</w:t>
            </w:r>
          </w:p>
        </w:tc>
        <w:tc>
          <w:tcPr>
            <w:tcW w:w="1701" w:type="dxa"/>
          </w:tcPr>
          <w:p w:rsidR="00EF203E" w:rsidRPr="008F6D61" w:rsidRDefault="00EF203E" w:rsidP="00207915">
            <w:pPr>
              <w:pStyle w:val="TAL"/>
              <w:tabs>
                <w:tab w:val="clear" w:pos="284"/>
                <w:tab w:val="clear" w:pos="567"/>
              </w:tabs>
              <w:rPr>
                <w:sz w:val="16"/>
              </w:rPr>
            </w:pPr>
            <w:r w:rsidRPr="008F6D61">
              <w:rPr>
                <w:sz w:val="16"/>
              </w:rPr>
              <w:t>ZTE</w:t>
            </w:r>
          </w:p>
        </w:tc>
        <w:tc>
          <w:tcPr>
            <w:tcW w:w="851" w:type="dxa"/>
          </w:tcPr>
          <w:p w:rsidR="00EF203E" w:rsidRPr="008F6D61" w:rsidRDefault="00EF203E" w:rsidP="00207915">
            <w:pPr>
              <w:pStyle w:val="TAL"/>
              <w:tabs>
                <w:tab w:val="clear" w:pos="284"/>
                <w:tab w:val="clear" w:pos="567"/>
              </w:tabs>
              <w:rPr>
                <w:sz w:val="16"/>
              </w:rPr>
            </w:pPr>
            <w:r w:rsidRPr="008F6D61">
              <w:rPr>
                <w:sz w:val="16"/>
              </w:rPr>
              <w:t>23.759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FS_eVoLP</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6.8</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171032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Key issue on RAN information sending to PS core and IMS for VoLTE </w:t>
            </w:r>
            <w:r w:rsidRPr="008F6D61">
              <w:rPr>
                <w:sz w:val="16"/>
              </w:rPr>
              <w:lastRenderedPageBreak/>
              <w:t>performance improvement</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China Mobile</w:t>
            </w:r>
          </w:p>
        </w:tc>
        <w:tc>
          <w:tcPr>
            <w:tcW w:w="851" w:type="dxa"/>
          </w:tcPr>
          <w:p w:rsidR="00EF203E" w:rsidRPr="008F6D61" w:rsidRDefault="00EF203E" w:rsidP="00207915">
            <w:pPr>
              <w:pStyle w:val="TAL"/>
              <w:tabs>
                <w:tab w:val="clear" w:pos="284"/>
                <w:tab w:val="clear" w:pos="567"/>
              </w:tabs>
              <w:rPr>
                <w:sz w:val="16"/>
              </w:rPr>
            </w:pPr>
            <w:r w:rsidRPr="008F6D61">
              <w:rPr>
                <w:sz w:val="16"/>
              </w:rPr>
              <w:t>23.759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FS_eVoLP</w:t>
            </w:r>
          </w:p>
        </w:tc>
        <w:tc>
          <w:tcPr>
            <w:tcW w:w="1134" w:type="dxa"/>
          </w:tcPr>
          <w:p w:rsidR="00EF203E" w:rsidRPr="008F6D61" w:rsidRDefault="00EF203E" w:rsidP="00207915">
            <w:pPr>
              <w:pStyle w:val="TAL"/>
              <w:tabs>
                <w:tab w:val="clear" w:pos="284"/>
                <w:tab w:val="clear" w:pos="567"/>
              </w:tabs>
              <w:rPr>
                <w:sz w:val="16"/>
              </w:rPr>
            </w:pPr>
            <w:r w:rsidRPr="008F6D61">
              <w:rPr>
                <w:sz w:val="16"/>
              </w:rPr>
              <w:t>LATE DOC: Rx 08/02, 06:50. 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170771</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Key issue on Access Restriction feature handling in EPS</w:t>
            </w:r>
          </w:p>
        </w:tc>
        <w:tc>
          <w:tcPr>
            <w:tcW w:w="1701" w:type="dxa"/>
          </w:tcPr>
          <w:p w:rsidR="00EF203E" w:rsidRPr="008F6D61" w:rsidRDefault="00EF203E" w:rsidP="00207915">
            <w:pPr>
              <w:pStyle w:val="TAL"/>
              <w:tabs>
                <w:tab w:val="clear" w:pos="284"/>
                <w:tab w:val="clear" w:pos="567"/>
              </w:tabs>
              <w:rPr>
                <w:sz w:val="16"/>
              </w:rPr>
            </w:pPr>
            <w:r w:rsidRPr="008F6D61">
              <w:rPr>
                <w:sz w:val="16"/>
              </w:rPr>
              <w:t>NEC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S2-171246.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171246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171246</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Key issue on Access Restriction feature handling in EPS</w:t>
            </w:r>
          </w:p>
        </w:tc>
        <w:tc>
          <w:tcPr>
            <w:tcW w:w="1701" w:type="dxa"/>
          </w:tcPr>
          <w:p w:rsidR="00EF203E" w:rsidRPr="008F6D61" w:rsidRDefault="00EF203E" w:rsidP="00207915">
            <w:pPr>
              <w:pStyle w:val="TAL"/>
              <w:tabs>
                <w:tab w:val="clear" w:pos="284"/>
                <w:tab w:val="clear" w:pos="567"/>
              </w:tabs>
              <w:rPr>
                <w:sz w:val="16"/>
              </w:rPr>
            </w:pPr>
            <w:r w:rsidRPr="008F6D61">
              <w:rPr>
                <w:sz w:val="16"/>
              </w:rPr>
              <w:t>NEC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S2-170771. Revised in parallel session to S2-171296.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171296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171296</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Key issue on Access Restriction feature handling in EPS</w:t>
            </w:r>
          </w:p>
        </w:tc>
        <w:tc>
          <w:tcPr>
            <w:tcW w:w="1701" w:type="dxa"/>
          </w:tcPr>
          <w:p w:rsidR="00EF203E" w:rsidRPr="008F6D61" w:rsidRDefault="00EF203E" w:rsidP="00207915">
            <w:pPr>
              <w:pStyle w:val="TAL"/>
              <w:tabs>
                <w:tab w:val="clear" w:pos="284"/>
                <w:tab w:val="clear" w:pos="567"/>
              </w:tabs>
              <w:rPr>
                <w:sz w:val="16"/>
              </w:rPr>
            </w:pPr>
            <w:r w:rsidRPr="008F6D61">
              <w:rPr>
                <w:sz w:val="16"/>
              </w:rPr>
              <w:t>NEC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S2-171246.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171056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Adding a key issue 'Unlicensed spectrum handling in PCC'</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23.729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S2-171247.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171247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171247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Adding a key issue 'Unlicensed spectrum handling in PCC'</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23.729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S2-171056. Revised in parallel session to S2-171297.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171297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171297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Adding a key issue 'Unlicensed spectrum handling in PCC'</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23.729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S2-171247.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171128</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Key issue on information for WLAN offloadability evaluation</w:t>
            </w:r>
          </w:p>
        </w:tc>
        <w:tc>
          <w:tcPr>
            <w:tcW w:w="1701" w:type="dxa"/>
          </w:tcPr>
          <w:p w:rsidR="00EF203E" w:rsidRPr="008F6D61" w:rsidRDefault="00EF203E" w:rsidP="00207915">
            <w:pPr>
              <w:pStyle w:val="TAL"/>
              <w:tabs>
                <w:tab w:val="clear" w:pos="284"/>
                <w:tab w:val="clear" w:pos="567"/>
              </w:tabs>
              <w:rPr>
                <w:sz w:val="16"/>
              </w:rPr>
            </w:pPr>
            <w:r w:rsidRPr="008F6D61">
              <w:rPr>
                <w:sz w:val="16"/>
              </w:rPr>
              <w:t>ATR</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S2-171248.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171248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171248</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Key issue on information for WLAN offloadability evaluation</w:t>
            </w:r>
          </w:p>
        </w:tc>
        <w:tc>
          <w:tcPr>
            <w:tcW w:w="1701" w:type="dxa"/>
          </w:tcPr>
          <w:p w:rsidR="00EF203E" w:rsidRPr="008F6D61" w:rsidRDefault="00EF203E" w:rsidP="00207915">
            <w:pPr>
              <w:pStyle w:val="TAL"/>
              <w:tabs>
                <w:tab w:val="clear" w:pos="284"/>
                <w:tab w:val="clear" w:pos="567"/>
              </w:tabs>
              <w:rPr>
                <w:sz w:val="16"/>
              </w:rPr>
            </w:pPr>
            <w:r w:rsidRPr="008F6D61">
              <w:rPr>
                <w:sz w:val="16"/>
              </w:rPr>
              <w:t>ATR</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S2-171128. 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170772</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Solution to Key issue #1: Use of RAT type IE per bearer for unlicensed spectrum </w:t>
            </w:r>
            <w:r w:rsidRPr="008F6D61">
              <w:rPr>
                <w:sz w:val="16"/>
              </w:rPr>
              <w:lastRenderedPageBreak/>
              <w:t>identification</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NEC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S2-171249.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171249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171249</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Solution to Key issue #1: Use of RAT type IE per bearer for unlicensed spectrum identification</w:t>
            </w:r>
          </w:p>
        </w:tc>
        <w:tc>
          <w:tcPr>
            <w:tcW w:w="1701" w:type="dxa"/>
          </w:tcPr>
          <w:p w:rsidR="00EF203E" w:rsidRPr="008F6D61" w:rsidRDefault="00EF203E" w:rsidP="00207915">
            <w:pPr>
              <w:pStyle w:val="TAL"/>
              <w:tabs>
                <w:tab w:val="clear" w:pos="284"/>
                <w:tab w:val="clear" w:pos="567"/>
              </w:tabs>
              <w:rPr>
                <w:sz w:val="16"/>
              </w:rPr>
            </w:pPr>
            <w:r w:rsidRPr="008F6D61">
              <w:rPr>
                <w:sz w:val="16"/>
              </w:rPr>
              <w:t>NEC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S2-170772. Revised in parallel session to S2-171298.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171298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171298</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Solution to Key issue #1: Use of RAT type IE per bearer for unlicensed spectrum identification</w:t>
            </w:r>
          </w:p>
        </w:tc>
        <w:tc>
          <w:tcPr>
            <w:tcW w:w="1701" w:type="dxa"/>
          </w:tcPr>
          <w:p w:rsidR="00EF203E" w:rsidRPr="008F6D61" w:rsidRDefault="00EF203E" w:rsidP="00207915">
            <w:pPr>
              <w:pStyle w:val="TAL"/>
              <w:tabs>
                <w:tab w:val="clear" w:pos="284"/>
                <w:tab w:val="clear" w:pos="567"/>
              </w:tabs>
              <w:rPr>
                <w:sz w:val="16"/>
              </w:rPr>
            </w:pPr>
            <w:r w:rsidRPr="008F6D61">
              <w:rPr>
                <w:sz w:val="16"/>
              </w:rPr>
              <w:t>NEC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S2-171249. Revised to S2-171605.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171605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171605</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Solution to Key issue #1: Use of RAT type IE per bearer for unlicensed spectrum identification</w:t>
            </w:r>
          </w:p>
        </w:tc>
        <w:tc>
          <w:tcPr>
            <w:tcW w:w="1701" w:type="dxa"/>
          </w:tcPr>
          <w:p w:rsidR="00EF203E" w:rsidRPr="008F6D61" w:rsidRDefault="00EF203E" w:rsidP="00207915">
            <w:pPr>
              <w:pStyle w:val="TAL"/>
              <w:tabs>
                <w:tab w:val="clear" w:pos="284"/>
                <w:tab w:val="clear" w:pos="567"/>
              </w:tabs>
              <w:rPr>
                <w:sz w:val="16"/>
              </w:rPr>
            </w:pPr>
            <w:r w:rsidRPr="008F6D61">
              <w:rPr>
                <w:sz w:val="16"/>
              </w:rPr>
              <w:t>NEC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S2-171298.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170885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Secondary RAT reporting to CN</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 KDDI</w:t>
            </w:r>
          </w:p>
        </w:tc>
        <w:tc>
          <w:tcPr>
            <w:tcW w:w="851" w:type="dxa"/>
          </w:tcPr>
          <w:p w:rsidR="00EF203E" w:rsidRPr="008F6D61" w:rsidRDefault="00EF203E" w:rsidP="00207915">
            <w:pPr>
              <w:pStyle w:val="TAL"/>
              <w:tabs>
                <w:tab w:val="clear" w:pos="284"/>
                <w:tab w:val="clear" w:pos="567"/>
              </w:tabs>
              <w:rPr>
                <w:sz w:val="16"/>
              </w:rPr>
            </w:pPr>
            <w:r w:rsidRPr="008F6D61">
              <w:rPr>
                <w:sz w:val="16"/>
              </w:rPr>
              <w:t>23.729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S2-171250.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171250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171250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Secondary RAT reporting to CN</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 KDDI</w:t>
            </w:r>
          </w:p>
        </w:tc>
        <w:tc>
          <w:tcPr>
            <w:tcW w:w="851" w:type="dxa"/>
          </w:tcPr>
          <w:p w:rsidR="00EF203E" w:rsidRPr="008F6D61" w:rsidRDefault="00EF203E" w:rsidP="00207915">
            <w:pPr>
              <w:pStyle w:val="TAL"/>
              <w:tabs>
                <w:tab w:val="clear" w:pos="284"/>
                <w:tab w:val="clear" w:pos="567"/>
              </w:tabs>
              <w:rPr>
                <w:sz w:val="16"/>
              </w:rPr>
            </w:pPr>
            <w:r w:rsidRPr="008F6D61">
              <w:rPr>
                <w:sz w:val="16"/>
              </w:rPr>
              <w:t>23.729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S2-170885. Revised in parallel session to S2-171299.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171299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171299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Secondary RAT reporting to CN</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 KDDI</w:t>
            </w:r>
          </w:p>
        </w:tc>
        <w:tc>
          <w:tcPr>
            <w:tcW w:w="851" w:type="dxa"/>
          </w:tcPr>
          <w:p w:rsidR="00EF203E" w:rsidRPr="008F6D61" w:rsidRDefault="00EF203E" w:rsidP="00207915">
            <w:pPr>
              <w:pStyle w:val="TAL"/>
              <w:tabs>
                <w:tab w:val="clear" w:pos="284"/>
                <w:tab w:val="clear" w:pos="567"/>
              </w:tabs>
              <w:rPr>
                <w:sz w:val="16"/>
              </w:rPr>
            </w:pPr>
            <w:r w:rsidRPr="008F6D61">
              <w:rPr>
                <w:sz w:val="16"/>
              </w:rPr>
              <w:t>23.729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S2-171250.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171106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P-CR to TR 23.729: Solution for licensed vs unlicensed spectrum differentiated charging</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23.729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S2-171251.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171251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171251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P-CR to TR 23.729: Solution for licensed vs </w:t>
            </w:r>
            <w:r w:rsidRPr="008F6D61">
              <w:rPr>
                <w:sz w:val="16"/>
              </w:rPr>
              <w:lastRenderedPageBreak/>
              <w:t>unlicensed spectrum differentiated charging</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23.729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S2-171106. Revised in </w:t>
            </w:r>
            <w:r w:rsidRPr="008F6D61">
              <w:rPr>
                <w:sz w:val="16"/>
              </w:rPr>
              <w:lastRenderedPageBreak/>
              <w:t>parallel session to S2-171300.</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171300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171300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P-CR to TR 23.729: Solution for licensed vs unlicensed spectrum differentiated charging</w:t>
            </w:r>
          </w:p>
        </w:tc>
        <w:tc>
          <w:tcPr>
            <w:tcW w:w="1701" w:type="dxa"/>
          </w:tcPr>
          <w:p w:rsidR="00EF203E" w:rsidRPr="008F6D61" w:rsidRDefault="00EF203E" w:rsidP="00207915">
            <w:pPr>
              <w:pStyle w:val="TAL"/>
              <w:tabs>
                <w:tab w:val="clear" w:pos="284"/>
                <w:tab w:val="clear" w:pos="567"/>
              </w:tabs>
              <w:rPr>
                <w:sz w:val="16"/>
              </w:rPr>
            </w:pPr>
            <w:r w:rsidRPr="008F6D61">
              <w:rPr>
                <w:sz w:val="16"/>
              </w:rPr>
              <w:t>Nokia, Alcatel-Lucent Shanghai Bell</w:t>
            </w:r>
          </w:p>
        </w:tc>
        <w:tc>
          <w:tcPr>
            <w:tcW w:w="851" w:type="dxa"/>
          </w:tcPr>
          <w:p w:rsidR="00EF203E" w:rsidRPr="008F6D61" w:rsidRDefault="00EF203E" w:rsidP="00207915">
            <w:pPr>
              <w:pStyle w:val="TAL"/>
              <w:tabs>
                <w:tab w:val="clear" w:pos="284"/>
                <w:tab w:val="clear" w:pos="567"/>
              </w:tabs>
              <w:rPr>
                <w:sz w:val="16"/>
              </w:rPr>
            </w:pPr>
            <w:r w:rsidRPr="008F6D61">
              <w:rPr>
                <w:sz w:val="16"/>
              </w:rPr>
              <w:t>23.729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S2-171251.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170892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to USOS key issue #1</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23.729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S2-171252.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171252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171252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to USOS key issue #1</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23.729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S2-170892.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170863</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Solution to Key issue #X: Enforce Access Restriction at the eNB</w:t>
            </w:r>
          </w:p>
        </w:tc>
        <w:tc>
          <w:tcPr>
            <w:tcW w:w="1701" w:type="dxa"/>
          </w:tcPr>
          <w:p w:rsidR="00EF203E" w:rsidRPr="008F6D61" w:rsidRDefault="00EF203E" w:rsidP="00207915">
            <w:pPr>
              <w:pStyle w:val="TAL"/>
              <w:tabs>
                <w:tab w:val="clear" w:pos="284"/>
                <w:tab w:val="clear" w:pos="567"/>
              </w:tabs>
              <w:rPr>
                <w:sz w:val="16"/>
              </w:rPr>
            </w:pPr>
            <w:r w:rsidRPr="008F6D61">
              <w:rPr>
                <w:sz w:val="16"/>
              </w:rPr>
              <w:t>NEC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170864</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Solution to Key issue #3: Unlicensed data usage reporting activation/deactivation taking node capability into account</w:t>
            </w:r>
          </w:p>
        </w:tc>
        <w:tc>
          <w:tcPr>
            <w:tcW w:w="1701" w:type="dxa"/>
          </w:tcPr>
          <w:p w:rsidR="00EF203E" w:rsidRPr="008F6D61" w:rsidRDefault="00EF203E" w:rsidP="00207915">
            <w:pPr>
              <w:pStyle w:val="TAL"/>
              <w:tabs>
                <w:tab w:val="clear" w:pos="284"/>
                <w:tab w:val="clear" w:pos="567"/>
              </w:tabs>
              <w:rPr>
                <w:sz w:val="16"/>
              </w:rPr>
            </w:pPr>
            <w:r w:rsidRPr="008F6D61">
              <w:rPr>
                <w:sz w:val="16"/>
              </w:rPr>
              <w:t>NEC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(as a P-CR) to S2-171253.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171253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171253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to Key issue #3: Unlicensed data usage reporting activation/deactivation taking node capability into account</w:t>
            </w:r>
          </w:p>
        </w:tc>
        <w:tc>
          <w:tcPr>
            <w:tcW w:w="1701" w:type="dxa"/>
          </w:tcPr>
          <w:p w:rsidR="00EF203E" w:rsidRPr="008F6D61" w:rsidRDefault="00EF203E" w:rsidP="00207915">
            <w:pPr>
              <w:pStyle w:val="TAL"/>
              <w:tabs>
                <w:tab w:val="clear" w:pos="284"/>
                <w:tab w:val="clear" w:pos="567"/>
              </w:tabs>
              <w:rPr>
                <w:sz w:val="16"/>
              </w:rPr>
            </w:pPr>
            <w:r w:rsidRPr="008F6D61">
              <w:rPr>
                <w:sz w:val="16"/>
              </w:rPr>
              <w:t>NEC</w:t>
            </w:r>
          </w:p>
        </w:tc>
        <w:tc>
          <w:tcPr>
            <w:tcW w:w="851" w:type="dxa"/>
          </w:tcPr>
          <w:p w:rsidR="00EF203E" w:rsidRPr="008F6D61" w:rsidRDefault="00EF203E" w:rsidP="00207915">
            <w:pPr>
              <w:pStyle w:val="TAL"/>
              <w:tabs>
                <w:tab w:val="clear" w:pos="284"/>
                <w:tab w:val="clear" w:pos="567"/>
              </w:tabs>
              <w:rPr>
                <w:sz w:val="16"/>
              </w:rPr>
            </w:pPr>
            <w:r w:rsidRPr="008F6D61">
              <w:rPr>
                <w:sz w:val="16"/>
              </w:rPr>
              <w:t>23.729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S2-170864. Revised in parallel session to S2-171301.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171301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171301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Solution to Key issue #3: Unlicensed data usage reporting activation/deactivation taking node capability into </w:t>
            </w:r>
            <w:r w:rsidRPr="008F6D61">
              <w:rPr>
                <w:sz w:val="16"/>
              </w:rPr>
              <w:lastRenderedPageBreak/>
              <w:t>account</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NEC</w:t>
            </w:r>
          </w:p>
        </w:tc>
        <w:tc>
          <w:tcPr>
            <w:tcW w:w="851" w:type="dxa"/>
          </w:tcPr>
          <w:p w:rsidR="00EF203E" w:rsidRPr="008F6D61" w:rsidRDefault="00EF203E" w:rsidP="00207915">
            <w:pPr>
              <w:pStyle w:val="TAL"/>
              <w:tabs>
                <w:tab w:val="clear" w:pos="284"/>
                <w:tab w:val="clear" w:pos="567"/>
              </w:tabs>
              <w:rPr>
                <w:sz w:val="16"/>
              </w:rPr>
            </w:pPr>
            <w:r w:rsidRPr="008F6D61">
              <w:rPr>
                <w:sz w:val="16"/>
              </w:rPr>
              <w:t>23.729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S2-171253.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170884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Data volume collection in RAN reporting to CN</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23.729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171058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to unlicensed spectrum handling in PCC</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23.729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171059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to granularity of data reporting and data reporting mechanisms</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23.729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6.9</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171127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Unlicensed spectrum identification handling for IMS</w:t>
            </w:r>
          </w:p>
        </w:tc>
        <w:tc>
          <w:tcPr>
            <w:tcW w:w="1701" w:type="dxa"/>
          </w:tcPr>
          <w:p w:rsidR="00EF203E" w:rsidRPr="008F6D61" w:rsidRDefault="00EF203E" w:rsidP="00207915">
            <w:pPr>
              <w:pStyle w:val="TAL"/>
              <w:tabs>
                <w:tab w:val="clear" w:pos="284"/>
                <w:tab w:val="clear" w:pos="567"/>
              </w:tabs>
              <w:rPr>
                <w:sz w:val="16"/>
              </w:rPr>
            </w:pPr>
            <w:r w:rsidRPr="008F6D61">
              <w:rPr>
                <w:sz w:val="16"/>
              </w:rPr>
              <w:t>NEC</w:t>
            </w:r>
          </w:p>
        </w:tc>
        <w:tc>
          <w:tcPr>
            <w:tcW w:w="851" w:type="dxa"/>
          </w:tcPr>
          <w:p w:rsidR="00EF203E" w:rsidRPr="008F6D61" w:rsidRDefault="00EF203E" w:rsidP="00207915">
            <w:pPr>
              <w:pStyle w:val="TAL"/>
              <w:tabs>
                <w:tab w:val="clear" w:pos="284"/>
                <w:tab w:val="clear" w:pos="567"/>
              </w:tabs>
              <w:rPr>
                <w:sz w:val="16"/>
              </w:rPr>
            </w:pPr>
            <w:r w:rsidRPr="008F6D61">
              <w:rPr>
                <w:sz w:val="16"/>
              </w:rPr>
              <w:t>23.729</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FS_USOS</w:t>
            </w:r>
          </w:p>
        </w:tc>
        <w:tc>
          <w:tcPr>
            <w:tcW w:w="1134" w:type="dxa"/>
          </w:tcPr>
          <w:p w:rsidR="00EF203E" w:rsidRPr="008F6D61" w:rsidRDefault="00EF203E" w:rsidP="00207915">
            <w:pPr>
              <w:pStyle w:val="TAL"/>
              <w:tabs>
                <w:tab w:val="clear" w:pos="284"/>
                <w:tab w:val="clear" w:pos="567"/>
              </w:tabs>
              <w:rPr>
                <w:sz w:val="16"/>
              </w:rPr>
            </w:pPr>
            <w:r w:rsidRPr="008F6D61">
              <w:rPr>
                <w:sz w:val="16"/>
              </w:rPr>
              <w:t>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170831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Architectural assumptions and requirements for FS_REAR</w:t>
            </w:r>
          </w:p>
        </w:tc>
        <w:tc>
          <w:tcPr>
            <w:tcW w:w="1701" w:type="dxa"/>
          </w:tcPr>
          <w:p w:rsidR="00EF203E" w:rsidRPr="008F6D61" w:rsidRDefault="00EF203E" w:rsidP="00207915">
            <w:pPr>
              <w:pStyle w:val="TAL"/>
              <w:tabs>
                <w:tab w:val="clear" w:pos="284"/>
                <w:tab w:val="clear" w:pos="567"/>
              </w:tabs>
              <w:rPr>
                <w:sz w:val="16"/>
              </w:rPr>
            </w:pPr>
            <w:r w:rsidRPr="008F6D61">
              <w:rPr>
                <w:sz w:val="16"/>
              </w:rPr>
              <w:t>Intel, 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merging S2-171213, to S2-171213.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171213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171213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Architectural assumptions and requirements for FS_REAR</w:t>
            </w:r>
          </w:p>
        </w:tc>
        <w:tc>
          <w:tcPr>
            <w:tcW w:w="1701" w:type="dxa"/>
          </w:tcPr>
          <w:p w:rsidR="00EF203E" w:rsidRPr="008F6D61" w:rsidRDefault="00EF203E" w:rsidP="00207915">
            <w:pPr>
              <w:pStyle w:val="TAL"/>
              <w:tabs>
                <w:tab w:val="clear" w:pos="284"/>
                <w:tab w:val="clear" w:pos="567"/>
              </w:tabs>
              <w:rPr>
                <w:sz w:val="16"/>
              </w:rPr>
            </w:pPr>
            <w:r w:rsidRPr="008F6D61">
              <w:rPr>
                <w:sz w:val="16"/>
              </w:rPr>
              <w:t>Intel, Qualcomm Incorporated, KPN</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S2-170831. Revised in parallel session to S2-171570.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171570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171570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Architectural assumptions and requirements for FS_REAR</w:t>
            </w:r>
          </w:p>
        </w:tc>
        <w:tc>
          <w:tcPr>
            <w:tcW w:w="1701" w:type="dxa"/>
          </w:tcPr>
          <w:p w:rsidR="00EF203E" w:rsidRPr="008F6D61" w:rsidRDefault="00EF203E" w:rsidP="00207915">
            <w:pPr>
              <w:pStyle w:val="TAL"/>
              <w:tabs>
                <w:tab w:val="clear" w:pos="284"/>
                <w:tab w:val="clear" w:pos="567"/>
              </w:tabs>
              <w:rPr>
                <w:sz w:val="16"/>
              </w:rPr>
            </w:pPr>
            <w:r w:rsidRPr="008F6D61">
              <w:rPr>
                <w:sz w:val="16"/>
              </w:rPr>
              <w:t>Intel, Qualcomm Incorporated, KPN</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S2-171213.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171157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Architectural assumptions and requirements update</w:t>
            </w:r>
          </w:p>
        </w:tc>
        <w:tc>
          <w:tcPr>
            <w:tcW w:w="1701" w:type="dxa"/>
          </w:tcPr>
          <w:p w:rsidR="00EF203E" w:rsidRPr="008F6D61" w:rsidRDefault="00EF203E" w:rsidP="00207915">
            <w:pPr>
              <w:pStyle w:val="TAL"/>
              <w:tabs>
                <w:tab w:val="clear" w:pos="284"/>
                <w:tab w:val="clear" w:pos="567"/>
              </w:tabs>
              <w:rPr>
                <w:sz w:val="16"/>
              </w:rPr>
            </w:pPr>
            <w:r w:rsidRPr="008F6D61">
              <w:rPr>
                <w:sz w:val="16"/>
              </w:rPr>
              <w:t>KPN</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Merged into S2-171213</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170872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eRemote UE registration and MM procedure optimizations</w:t>
            </w:r>
          </w:p>
        </w:tc>
        <w:tc>
          <w:tcPr>
            <w:tcW w:w="1701" w:type="dxa"/>
          </w:tcPr>
          <w:p w:rsidR="00EF203E" w:rsidRPr="008F6D61" w:rsidRDefault="00EF203E" w:rsidP="00207915">
            <w:pPr>
              <w:pStyle w:val="TAL"/>
              <w:tabs>
                <w:tab w:val="clear" w:pos="284"/>
                <w:tab w:val="clear" w:pos="567"/>
              </w:tabs>
              <w:rPr>
                <w:sz w:val="16"/>
              </w:rPr>
            </w:pPr>
            <w:r w:rsidRPr="008F6D61">
              <w:rPr>
                <w:sz w:val="16"/>
              </w:rPr>
              <w:t>Sony</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170832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 to Key Issue #3</w:t>
            </w:r>
          </w:p>
        </w:tc>
        <w:tc>
          <w:tcPr>
            <w:tcW w:w="1701" w:type="dxa"/>
          </w:tcPr>
          <w:p w:rsidR="00EF203E" w:rsidRPr="008F6D61" w:rsidRDefault="00EF203E" w:rsidP="00207915">
            <w:pPr>
              <w:pStyle w:val="TAL"/>
              <w:tabs>
                <w:tab w:val="clear" w:pos="284"/>
                <w:tab w:val="clear" w:pos="567"/>
              </w:tabs>
              <w:rPr>
                <w:sz w:val="16"/>
              </w:rPr>
            </w:pPr>
            <w:r w:rsidRPr="008F6D61">
              <w:rPr>
                <w:sz w:val="16"/>
              </w:rPr>
              <w:t>Intel</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S2-171214.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171214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171214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Update to Key </w:t>
            </w:r>
            <w:r w:rsidRPr="008F6D61">
              <w:rPr>
                <w:sz w:val="16"/>
              </w:rPr>
              <w:lastRenderedPageBreak/>
              <w:t>Issue #3</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Intel</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w:t>
            </w:r>
            <w:r w:rsidRPr="008F6D61">
              <w:rPr>
                <w:sz w:val="16"/>
              </w:rPr>
              <w:lastRenderedPageBreak/>
              <w:t>S2-170832.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170833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 to Key Issue #4</w:t>
            </w:r>
          </w:p>
        </w:tc>
        <w:tc>
          <w:tcPr>
            <w:tcW w:w="1701" w:type="dxa"/>
          </w:tcPr>
          <w:p w:rsidR="00EF203E" w:rsidRPr="008F6D61" w:rsidRDefault="00EF203E" w:rsidP="00207915">
            <w:pPr>
              <w:pStyle w:val="TAL"/>
              <w:tabs>
                <w:tab w:val="clear" w:pos="284"/>
                <w:tab w:val="clear" w:pos="567"/>
              </w:tabs>
              <w:rPr>
                <w:sz w:val="16"/>
              </w:rPr>
            </w:pPr>
            <w:r w:rsidRPr="008F6D61">
              <w:rPr>
                <w:sz w:val="16"/>
              </w:rPr>
              <w:t>Intel, 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S2-171215.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171215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171215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 to Key Issue #4</w:t>
            </w:r>
          </w:p>
        </w:tc>
        <w:tc>
          <w:tcPr>
            <w:tcW w:w="1701" w:type="dxa"/>
          </w:tcPr>
          <w:p w:rsidR="00EF203E" w:rsidRPr="008F6D61" w:rsidRDefault="00EF203E" w:rsidP="00207915">
            <w:pPr>
              <w:pStyle w:val="TAL"/>
              <w:tabs>
                <w:tab w:val="clear" w:pos="284"/>
                <w:tab w:val="clear" w:pos="567"/>
              </w:tabs>
              <w:rPr>
                <w:sz w:val="16"/>
              </w:rPr>
            </w:pPr>
            <w:r w:rsidRPr="008F6D61">
              <w:rPr>
                <w:sz w:val="16"/>
              </w:rPr>
              <w:t>Intel, 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S2-170833.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170834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 to Key Issue #5</w:t>
            </w:r>
          </w:p>
        </w:tc>
        <w:tc>
          <w:tcPr>
            <w:tcW w:w="1701" w:type="dxa"/>
          </w:tcPr>
          <w:p w:rsidR="00EF203E" w:rsidRPr="008F6D61" w:rsidRDefault="00EF203E" w:rsidP="00207915">
            <w:pPr>
              <w:pStyle w:val="TAL"/>
              <w:tabs>
                <w:tab w:val="clear" w:pos="284"/>
                <w:tab w:val="clear" w:pos="567"/>
              </w:tabs>
              <w:rPr>
                <w:sz w:val="16"/>
              </w:rPr>
            </w:pPr>
            <w:r w:rsidRPr="008F6D61">
              <w:rPr>
                <w:sz w:val="16"/>
              </w:rPr>
              <w:t>Intel</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S2-171216.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171216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171216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 to Key Issue #5</w:t>
            </w:r>
          </w:p>
        </w:tc>
        <w:tc>
          <w:tcPr>
            <w:tcW w:w="1701" w:type="dxa"/>
          </w:tcPr>
          <w:p w:rsidR="00EF203E" w:rsidRPr="008F6D61" w:rsidRDefault="00EF203E" w:rsidP="00207915">
            <w:pPr>
              <w:pStyle w:val="TAL"/>
              <w:tabs>
                <w:tab w:val="clear" w:pos="284"/>
                <w:tab w:val="clear" w:pos="567"/>
              </w:tabs>
              <w:rPr>
                <w:sz w:val="16"/>
              </w:rPr>
            </w:pPr>
            <w:r w:rsidRPr="008F6D61">
              <w:rPr>
                <w:sz w:val="16"/>
              </w:rPr>
              <w:t>Intel, Huawei?</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S2-170834. Revised in parallel session to S2-171571.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171571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171571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Update to Key Issue #5</w:t>
            </w:r>
          </w:p>
        </w:tc>
        <w:tc>
          <w:tcPr>
            <w:tcW w:w="1701" w:type="dxa"/>
          </w:tcPr>
          <w:p w:rsidR="00EF203E" w:rsidRPr="008F6D61" w:rsidRDefault="00EF203E" w:rsidP="00207915">
            <w:pPr>
              <w:pStyle w:val="TAL"/>
              <w:tabs>
                <w:tab w:val="clear" w:pos="284"/>
                <w:tab w:val="clear" w:pos="567"/>
              </w:tabs>
              <w:rPr>
                <w:sz w:val="16"/>
              </w:rPr>
            </w:pPr>
            <w:r w:rsidRPr="008F6D61">
              <w:rPr>
                <w:sz w:val="16"/>
              </w:rPr>
              <w:t>Intel, Huawei, Nokia</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S2-171216.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170905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New key issue: Access Control for eRemote-UE</w:t>
            </w:r>
          </w:p>
        </w:tc>
        <w:tc>
          <w:tcPr>
            <w:tcW w:w="1701" w:type="dxa"/>
          </w:tcPr>
          <w:p w:rsidR="00EF203E" w:rsidRPr="008F6D61" w:rsidRDefault="00EF203E" w:rsidP="00207915">
            <w:pPr>
              <w:pStyle w:val="TAL"/>
              <w:tabs>
                <w:tab w:val="clear" w:pos="284"/>
                <w:tab w:val="clear" w:pos="567"/>
              </w:tabs>
              <w:rPr>
                <w:sz w:val="16"/>
              </w:rPr>
            </w:pPr>
            <w:r w:rsidRPr="008F6D61">
              <w:rPr>
                <w:sz w:val="16"/>
              </w:rPr>
              <w:t xml:space="preserve">LG Electronics </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S2-171217.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171217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171217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New key issue: Access Control for eRemote-UE</w:t>
            </w:r>
          </w:p>
        </w:tc>
        <w:tc>
          <w:tcPr>
            <w:tcW w:w="1701" w:type="dxa"/>
          </w:tcPr>
          <w:p w:rsidR="00EF203E" w:rsidRPr="008F6D61" w:rsidRDefault="00EF203E" w:rsidP="00207915">
            <w:pPr>
              <w:pStyle w:val="TAL"/>
              <w:tabs>
                <w:tab w:val="clear" w:pos="284"/>
                <w:tab w:val="clear" w:pos="567"/>
              </w:tabs>
              <w:rPr>
                <w:sz w:val="16"/>
              </w:rPr>
            </w:pPr>
            <w:r w:rsidRPr="008F6D61">
              <w:rPr>
                <w:sz w:val="16"/>
              </w:rPr>
              <w:t xml:space="preserve">LG Electronics </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S2-170905. WITHDRAWN (not provided)</w:t>
            </w:r>
          </w:p>
        </w:tc>
        <w:tc>
          <w:tcPr>
            <w:tcW w:w="1559" w:type="dxa"/>
          </w:tcPr>
          <w:p w:rsidR="00EF203E" w:rsidRPr="008F6D61" w:rsidRDefault="00EF203E" w:rsidP="00207915">
            <w:pPr>
              <w:pStyle w:val="TAL"/>
              <w:tabs>
                <w:tab w:val="clear" w:pos="284"/>
                <w:tab w:val="clear" w:pos="567"/>
              </w:tabs>
              <w:rPr>
                <w:sz w:val="16"/>
              </w:rPr>
            </w:pPr>
            <w:r w:rsidRPr="008F6D61">
              <w:rPr>
                <w:sz w:val="16"/>
              </w:rPr>
              <w:t>Withdrawn</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171176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Addition to Key Issue #2 on eRelay-UE discovery and selection</w:t>
            </w:r>
          </w:p>
        </w:tc>
        <w:tc>
          <w:tcPr>
            <w:tcW w:w="1701" w:type="dxa"/>
          </w:tcPr>
          <w:p w:rsidR="00EF203E" w:rsidRPr="008F6D61" w:rsidRDefault="00EF203E" w:rsidP="00207915">
            <w:pPr>
              <w:pStyle w:val="TAL"/>
              <w:tabs>
                <w:tab w:val="clear" w:pos="284"/>
                <w:tab w:val="clear" w:pos="567"/>
              </w:tabs>
              <w:rPr>
                <w:sz w:val="16"/>
              </w:rPr>
            </w:pPr>
            <w:r w:rsidRPr="008F6D61">
              <w:rPr>
                <w:sz w:val="16"/>
              </w:rPr>
              <w:t>ITRI</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170835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Solution to Key </w:t>
            </w:r>
            <w:r w:rsidRPr="008F6D61">
              <w:rPr>
                <w:sz w:val="16"/>
              </w:rPr>
              <w:lastRenderedPageBreak/>
              <w:t>Issue #1</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Intel</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Revised in </w:t>
            </w:r>
            <w:r w:rsidRPr="008F6D61">
              <w:rPr>
                <w:sz w:val="16"/>
              </w:rPr>
              <w:lastRenderedPageBreak/>
              <w:t>parallel session to S2-171218.</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171218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171218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to Key Issue #1</w:t>
            </w:r>
          </w:p>
        </w:tc>
        <w:tc>
          <w:tcPr>
            <w:tcW w:w="1701" w:type="dxa"/>
          </w:tcPr>
          <w:p w:rsidR="00EF203E" w:rsidRPr="008F6D61" w:rsidRDefault="00EF203E" w:rsidP="00207915">
            <w:pPr>
              <w:pStyle w:val="TAL"/>
              <w:tabs>
                <w:tab w:val="clear" w:pos="284"/>
                <w:tab w:val="clear" w:pos="567"/>
              </w:tabs>
              <w:rPr>
                <w:sz w:val="16"/>
              </w:rPr>
            </w:pPr>
            <w:r w:rsidRPr="008F6D61">
              <w:rPr>
                <w:sz w:val="16"/>
              </w:rPr>
              <w:t>Intel</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S2-170835.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170995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on authentication and authorization for indirect 3GPP communication</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S2-171219.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171219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171219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on authentication and authorization for indirect 3GPP communication</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 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S2-170995. Revised in parallel session to S2-171573.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171573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171573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on authentication and authorization for indirect 3GPP communication</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 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S2-171219. Revised in parallel session to S2-171578.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171578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171578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on authentication and authorization for indirect 3GPP communication</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 Qualcomm Incorporated</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S2-171573.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171174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to key issue 1</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S2-171220.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171220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171220</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to key issue 1</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S2-171174. Revised in parallel session to S2-171572.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171572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171572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to key issue 1</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S2-171220. Agreed in parallel session </w:t>
            </w:r>
            <w:r w:rsidRPr="008F6D61">
              <w:rPr>
                <w:sz w:val="16"/>
              </w:rPr>
              <w:lastRenderedPageBreak/>
              <w:t>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171082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on authentication and authorization for indirect 3GPP communication</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S2-171221 (withdrawn). Merged into S2-171226</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171221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on authentication and authorization for indirect 3GPP communication</w:t>
            </w:r>
          </w:p>
        </w:tc>
        <w:tc>
          <w:tcPr>
            <w:tcW w:w="1701" w:type="dxa"/>
          </w:tcPr>
          <w:p w:rsidR="00EF203E" w:rsidRPr="008F6D61" w:rsidRDefault="00EF203E" w:rsidP="00207915">
            <w:pPr>
              <w:pStyle w:val="TAL"/>
              <w:tabs>
                <w:tab w:val="clear" w:pos="284"/>
                <w:tab w:val="clear" w:pos="567"/>
              </w:tabs>
              <w:rPr>
                <w:sz w:val="16"/>
              </w:rPr>
            </w:pPr>
            <w:r w:rsidRPr="008F6D61">
              <w:rPr>
                <w:sz w:val="16"/>
              </w:rPr>
              <w:t>Samsung</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S2-171082 (merged). WITHDRAWN</w:t>
            </w:r>
          </w:p>
        </w:tc>
        <w:tc>
          <w:tcPr>
            <w:tcW w:w="1559" w:type="dxa"/>
          </w:tcPr>
          <w:p w:rsidR="00EF203E" w:rsidRPr="008F6D61" w:rsidRDefault="00EF203E" w:rsidP="00207915">
            <w:pPr>
              <w:pStyle w:val="TAL"/>
              <w:tabs>
                <w:tab w:val="clear" w:pos="284"/>
                <w:tab w:val="clear" w:pos="567"/>
              </w:tabs>
              <w:rPr>
                <w:sz w:val="16"/>
              </w:rPr>
            </w:pPr>
            <w:r w:rsidRPr="008F6D61">
              <w:rPr>
                <w:sz w:val="16"/>
              </w:rPr>
              <w:t>Withdrawn</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170978</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for Key Issue 2 eRelay-UE Discovery and Selection</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S2-171222.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171222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171222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for Key Issue 2 eRelay-UE Discovery and Selection</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 ITRI</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S2-170978. Revised in parallel session, merging S2-171177, to S2-171574.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171574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171574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for Key Issue 2 eRelay-UE Discovery and Selection</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 ITRI</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S2-171222, merging S2-171177.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170836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to Key Issue #2</w:t>
            </w:r>
          </w:p>
        </w:tc>
        <w:tc>
          <w:tcPr>
            <w:tcW w:w="1701" w:type="dxa"/>
          </w:tcPr>
          <w:p w:rsidR="00EF203E" w:rsidRPr="008F6D61" w:rsidRDefault="00EF203E" w:rsidP="00207915">
            <w:pPr>
              <w:pStyle w:val="TAL"/>
              <w:tabs>
                <w:tab w:val="clear" w:pos="284"/>
                <w:tab w:val="clear" w:pos="567"/>
              </w:tabs>
              <w:rPr>
                <w:sz w:val="16"/>
              </w:rPr>
            </w:pPr>
            <w:r w:rsidRPr="008F6D61">
              <w:rPr>
                <w:sz w:val="16"/>
              </w:rPr>
              <w:t>Intel</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S2-171223.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171223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171223</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to Key Issue #2</w:t>
            </w:r>
          </w:p>
        </w:tc>
        <w:tc>
          <w:tcPr>
            <w:tcW w:w="1701" w:type="dxa"/>
          </w:tcPr>
          <w:p w:rsidR="00EF203E" w:rsidRPr="008F6D61" w:rsidRDefault="00EF203E" w:rsidP="00207915">
            <w:pPr>
              <w:pStyle w:val="TAL"/>
              <w:tabs>
                <w:tab w:val="clear" w:pos="284"/>
                <w:tab w:val="clear" w:pos="567"/>
              </w:tabs>
              <w:rPr>
                <w:sz w:val="16"/>
              </w:rPr>
            </w:pPr>
            <w:r w:rsidRPr="008F6D61">
              <w:rPr>
                <w:sz w:val="16"/>
              </w:rPr>
              <w:t>Intel</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S2-170836. Revised in parallel session to S2-171575.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171575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171575</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to Key Issue #2</w:t>
            </w:r>
          </w:p>
        </w:tc>
        <w:tc>
          <w:tcPr>
            <w:tcW w:w="1701" w:type="dxa"/>
          </w:tcPr>
          <w:p w:rsidR="00EF203E" w:rsidRPr="008F6D61" w:rsidRDefault="00EF203E" w:rsidP="00207915">
            <w:pPr>
              <w:pStyle w:val="TAL"/>
              <w:tabs>
                <w:tab w:val="clear" w:pos="284"/>
                <w:tab w:val="clear" w:pos="567"/>
              </w:tabs>
              <w:rPr>
                <w:sz w:val="16"/>
              </w:rPr>
            </w:pPr>
            <w:r w:rsidRPr="008F6D61">
              <w:rPr>
                <w:sz w:val="16"/>
              </w:rPr>
              <w:t>Intel</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S2-171223. Agreed in parallel </w:t>
            </w:r>
            <w:r w:rsidRPr="008F6D61">
              <w:rPr>
                <w:sz w:val="16"/>
              </w:rPr>
              <w:lastRenderedPageBreak/>
              <w:t>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171177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for non-3GPP access discovery</w:t>
            </w:r>
          </w:p>
        </w:tc>
        <w:tc>
          <w:tcPr>
            <w:tcW w:w="1701" w:type="dxa"/>
          </w:tcPr>
          <w:p w:rsidR="00EF203E" w:rsidRPr="008F6D61" w:rsidRDefault="00EF203E" w:rsidP="00207915">
            <w:pPr>
              <w:pStyle w:val="TAL"/>
              <w:tabs>
                <w:tab w:val="clear" w:pos="284"/>
                <w:tab w:val="clear" w:pos="567"/>
              </w:tabs>
              <w:rPr>
                <w:sz w:val="16"/>
              </w:rPr>
            </w:pPr>
            <w:r w:rsidRPr="008F6D61">
              <w:rPr>
                <w:sz w:val="16"/>
              </w:rPr>
              <w:t>ITRI</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Opened in parallel session. Merged into S2-171222</w:t>
            </w:r>
          </w:p>
        </w:tc>
        <w:tc>
          <w:tcPr>
            <w:tcW w:w="1559" w:type="dxa"/>
          </w:tcPr>
          <w:p w:rsidR="00EF203E" w:rsidRPr="008F6D61" w:rsidRDefault="00EF203E" w:rsidP="00207915">
            <w:pPr>
              <w:pStyle w:val="TAL"/>
              <w:tabs>
                <w:tab w:val="clear" w:pos="284"/>
                <w:tab w:val="clear" w:pos="567"/>
              </w:tabs>
              <w:rPr>
                <w:sz w:val="16"/>
              </w:rPr>
            </w:pPr>
            <w:r w:rsidRPr="008F6D61">
              <w:rPr>
                <w:sz w:val="16"/>
              </w:rPr>
              <w:t>Merged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170837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to Key Issue #3</w:t>
            </w:r>
          </w:p>
        </w:tc>
        <w:tc>
          <w:tcPr>
            <w:tcW w:w="1701" w:type="dxa"/>
          </w:tcPr>
          <w:p w:rsidR="00EF203E" w:rsidRPr="008F6D61" w:rsidRDefault="00EF203E" w:rsidP="00207915">
            <w:pPr>
              <w:pStyle w:val="TAL"/>
              <w:tabs>
                <w:tab w:val="clear" w:pos="284"/>
                <w:tab w:val="clear" w:pos="567"/>
              </w:tabs>
              <w:rPr>
                <w:sz w:val="16"/>
              </w:rPr>
            </w:pPr>
            <w:r w:rsidRPr="008F6D61">
              <w:rPr>
                <w:sz w:val="16"/>
              </w:rPr>
              <w:t>Intel</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170871</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Fast Connection Setup solution</w:t>
            </w:r>
          </w:p>
        </w:tc>
        <w:tc>
          <w:tcPr>
            <w:tcW w:w="1701" w:type="dxa"/>
          </w:tcPr>
          <w:p w:rsidR="00EF203E" w:rsidRPr="008F6D61" w:rsidRDefault="00EF203E" w:rsidP="00207915">
            <w:pPr>
              <w:pStyle w:val="TAL"/>
              <w:tabs>
                <w:tab w:val="clear" w:pos="284"/>
                <w:tab w:val="clear" w:pos="567"/>
              </w:tabs>
              <w:rPr>
                <w:sz w:val="16"/>
              </w:rPr>
            </w:pPr>
            <w:r w:rsidRPr="008F6D61">
              <w:rPr>
                <w:sz w:val="16"/>
              </w:rPr>
              <w:t>Sony</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S2-171224.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171224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171224</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Fast Connection Setup solution</w:t>
            </w:r>
          </w:p>
        </w:tc>
        <w:tc>
          <w:tcPr>
            <w:tcW w:w="1701" w:type="dxa"/>
          </w:tcPr>
          <w:p w:rsidR="00EF203E" w:rsidRPr="008F6D61" w:rsidRDefault="00EF203E" w:rsidP="00207915">
            <w:pPr>
              <w:pStyle w:val="TAL"/>
              <w:tabs>
                <w:tab w:val="clear" w:pos="284"/>
                <w:tab w:val="clear" w:pos="567"/>
              </w:tabs>
              <w:rPr>
                <w:sz w:val="16"/>
              </w:rPr>
            </w:pPr>
            <w:r w:rsidRPr="008F6D61">
              <w:rPr>
                <w:sz w:val="16"/>
              </w:rPr>
              <w:t>Sony</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S2-170871. Revised in parallel session to S2-171576.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171576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171576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Fast Connection Setup solution</w:t>
            </w:r>
          </w:p>
        </w:tc>
        <w:tc>
          <w:tcPr>
            <w:tcW w:w="1701" w:type="dxa"/>
          </w:tcPr>
          <w:p w:rsidR="00EF203E" w:rsidRPr="008F6D61" w:rsidRDefault="00EF203E" w:rsidP="00207915">
            <w:pPr>
              <w:pStyle w:val="TAL"/>
              <w:tabs>
                <w:tab w:val="clear" w:pos="284"/>
                <w:tab w:val="clear" w:pos="567"/>
              </w:tabs>
              <w:rPr>
                <w:sz w:val="16"/>
              </w:rPr>
            </w:pPr>
            <w:r w:rsidRPr="008F6D61">
              <w:rPr>
                <w:sz w:val="16"/>
              </w:rPr>
              <w:t>Sony</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S2-171224.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171225</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LS on PC5 Secure Communication</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Created in parallel session. Revised in parallel session to S2-171579.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171579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171579</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LS on PC5 Secure Communication</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S2-171225. Revised to S2-171621.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171621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171621</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LS on PC5 Secure Communication</w:t>
            </w:r>
          </w:p>
        </w:tc>
        <w:tc>
          <w:tcPr>
            <w:tcW w:w="1701" w:type="dxa"/>
          </w:tcPr>
          <w:p w:rsidR="00EF203E" w:rsidRPr="008F6D61" w:rsidRDefault="00EF203E" w:rsidP="00207915">
            <w:pPr>
              <w:pStyle w:val="TAL"/>
              <w:tabs>
                <w:tab w:val="clear" w:pos="284"/>
                <w:tab w:val="clear" w:pos="567"/>
              </w:tabs>
              <w:rPr>
                <w:sz w:val="16"/>
              </w:rPr>
            </w:pPr>
            <w:r w:rsidRPr="008F6D61">
              <w:rPr>
                <w:sz w:val="16"/>
              </w:rPr>
              <w:t>SA WG2</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S2-171579.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170979</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for Key_Issue_3_Dynamic Trust relationship establishment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S2-171226.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171226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171226</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Solution for </w:t>
            </w:r>
            <w:r w:rsidRPr="008F6D61">
              <w:rPr>
                <w:sz w:val="16"/>
              </w:rPr>
              <w:lastRenderedPageBreak/>
              <w:t>Key_Issue_3_Dynamic Trust relationship establishment procedure</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w:t>
            </w:r>
            <w:r w:rsidRPr="008F6D61">
              <w:rPr>
                <w:sz w:val="16"/>
              </w:rPr>
              <w:lastRenderedPageBreak/>
              <w:t>S2-170979. Revised in parallel session to S2-171577.</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171577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171577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for Key_Issue_3_Dynamic Trust relationship establishment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 Samsung</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S2-171226.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171192</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to Key Issue#3</w:t>
            </w:r>
          </w:p>
        </w:tc>
        <w:tc>
          <w:tcPr>
            <w:tcW w:w="1701" w:type="dxa"/>
          </w:tcPr>
          <w:p w:rsidR="00EF203E" w:rsidRPr="008F6D61" w:rsidRDefault="00EF203E" w:rsidP="00207915">
            <w:pPr>
              <w:pStyle w:val="TAL"/>
              <w:tabs>
                <w:tab w:val="clear" w:pos="284"/>
                <w:tab w:val="clear" w:pos="567"/>
              </w:tabs>
              <w:rPr>
                <w:sz w:val="16"/>
              </w:rPr>
            </w:pPr>
            <w:r w:rsidRPr="008F6D61">
              <w:rPr>
                <w:sz w:val="16"/>
              </w:rPr>
              <w:t>Interdigital, Convida Wireless</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S2-171227.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171227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6.10</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171227</w:t>
            </w:r>
          </w:p>
        </w:tc>
        <w:tc>
          <w:tcPr>
            <w:tcW w:w="850" w:type="dxa"/>
          </w:tcPr>
          <w:p w:rsidR="00EF203E" w:rsidRPr="008F6D61" w:rsidRDefault="00EF203E" w:rsidP="00207915">
            <w:pPr>
              <w:pStyle w:val="TAL"/>
              <w:tabs>
                <w:tab w:val="clear" w:pos="284"/>
                <w:tab w:val="clear" w:pos="567"/>
              </w:tabs>
              <w:rPr>
                <w:sz w:val="16"/>
              </w:rPr>
            </w:pPr>
            <w:r w:rsidRPr="008F6D61">
              <w:rPr>
                <w:sz w:val="16"/>
              </w:rPr>
              <w:t>P-CR</w:t>
            </w:r>
          </w:p>
        </w:tc>
        <w:tc>
          <w:tcPr>
            <w:tcW w:w="1559" w:type="dxa"/>
          </w:tcPr>
          <w:p w:rsidR="00EF203E" w:rsidRPr="008F6D61" w:rsidRDefault="00EF203E" w:rsidP="00207915">
            <w:pPr>
              <w:pStyle w:val="TAL"/>
              <w:tabs>
                <w:tab w:val="clear" w:pos="284"/>
                <w:tab w:val="clear" w:pos="567"/>
              </w:tabs>
              <w:rPr>
                <w:sz w:val="16"/>
              </w:rPr>
            </w:pPr>
            <w:r w:rsidRPr="008F6D61">
              <w:rPr>
                <w:sz w:val="16"/>
              </w:rPr>
              <w:t>Solution to Key Issue#3</w:t>
            </w:r>
          </w:p>
        </w:tc>
        <w:tc>
          <w:tcPr>
            <w:tcW w:w="1701" w:type="dxa"/>
          </w:tcPr>
          <w:p w:rsidR="00EF203E" w:rsidRPr="008F6D61" w:rsidRDefault="00EF203E" w:rsidP="00207915">
            <w:pPr>
              <w:pStyle w:val="TAL"/>
              <w:tabs>
                <w:tab w:val="clear" w:pos="284"/>
                <w:tab w:val="clear" w:pos="567"/>
              </w:tabs>
              <w:rPr>
                <w:sz w:val="16"/>
              </w:rPr>
            </w:pPr>
            <w:r w:rsidRPr="008F6D61">
              <w:rPr>
                <w:sz w:val="16"/>
              </w:rPr>
              <w:t>Interdigital, Convida Wireless</w:t>
            </w:r>
          </w:p>
        </w:tc>
        <w:tc>
          <w:tcPr>
            <w:tcW w:w="851" w:type="dxa"/>
          </w:tcPr>
          <w:p w:rsidR="00EF203E" w:rsidRPr="008F6D61" w:rsidRDefault="00EF203E" w:rsidP="00207915">
            <w:pPr>
              <w:pStyle w:val="TAL"/>
              <w:tabs>
                <w:tab w:val="clear" w:pos="284"/>
                <w:tab w:val="clear" w:pos="567"/>
              </w:tabs>
              <w:rPr>
                <w:sz w:val="16"/>
              </w:rPr>
            </w:pPr>
            <w:r w:rsidRPr="008F6D61">
              <w:rPr>
                <w:sz w:val="16"/>
              </w:rPr>
              <w:t>23.733</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1701" w:type="dxa"/>
          </w:tcPr>
          <w:p w:rsidR="00EF203E" w:rsidRPr="008F6D61" w:rsidRDefault="00EF203E" w:rsidP="00207915">
            <w:pPr>
              <w:pStyle w:val="TAL"/>
              <w:tabs>
                <w:tab w:val="clear" w:pos="284"/>
                <w:tab w:val="clear" w:pos="567"/>
              </w:tabs>
              <w:rPr>
                <w:sz w:val="16"/>
              </w:rPr>
            </w:pPr>
            <w:r w:rsidRPr="008F6D61">
              <w:rPr>
                <w:sz w:val="16"/>
              </w:rPr>
              <w:t>FS_REAR</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S2-171192. WITHDRAWN (not provided)</w:t>
            </w:r>
          </w:p>
        </w:tc>
        <w:tc>
          <w:tcPr>
            <w:tcW w:w="1559" w:type="dxa"/>
          </w:tcPr>
          <w:p w:rsidR="00EF203E" w:rsidRPr="008F6D61" w:rsidRDefault="00EF203E" w:rsidP="00207915">
            <w:pPr>
              <w:pStyle w:val="TAL"/>
              <w:tabs>
                <w:tab w:val="clear" w:pos="284"/>
                <w:tab w:val="clear" w:pos="567"/>
              </w:tabs>
              <w:rPr>
                <w:sz w:val="16"/>
              </w:rPr>
            </w:pPr>
            <w:r w:rsidRPr="008F6D61">
              <w:rPr>
                <w:sz w:val="16"/>
              </w:rPr>
              <w:t>Withdrawn</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171210</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GSMA: GSMA Mobile IoT response to 'Northbound SCEF API standardisation requested by oneM2M'</w:t>
            </w:r>
          </w:p>
        </w:tc>
        <w:tc>
          <w:tcPr>
            <w:tcW w:w="1701" w:type="dxa"/>
          </w:tcPr>
          <w:p w:rsidR="00EF203E" w:rsidRPr="008F6D61" w:rsidRDefault="00EF203E" w:rsidP="00207915">
            <w:pPr>
              <w:pStyle w:val="TAL"/>
              <w:tabs>
                <w:tab w:val="clear" w:pos="284"/>
                <w:tab w:val="clear" w:pos="567"/>
              </w:tabs>
              <w:rPr>
                <w:sz w:val="16"/>
              </w:rPr>
            </w:pPr>
            <w:r w:rsidRPr="008F6D61">
              <w:rPr>
                <w:sz w:val="16"/>
              </w:rPr>
              <w:t>GSMA</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Also copied to oneM2M, OMA-ARC. Postponed to meeting #120.</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171450</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OMA ARC: Reply LS to GSMA regarding Mobile IoT Device Management and Service Enablement</w:t>
            </w:r>
          </w:p>
        </w:tc>
        <w:tc>
          <w:tcPr>
            <w:tcW w:w="1701" w:type="dxa"/>
          </w:tcPr>
          <w:p w:rsidR="00EF203E" w:rsidRPr="008F6D61" w:rsidRDefault="00EF203E" w:rsidP="00207915">
            <w:pPr>
              <w:pStyle w:val="TAL"/>
              <w:tabs>
                <w:tab w:val="clear" w:pos="284"/>
                <w:tab w:val="clear" w:pos="567"/>
              </w:tabs>
              <w:rPr>
                <w:sz w:val="16"/>
              </w:rPr>
            </w:pPr>
            <w:r w:rsidRPr="008F6D61">
              <w:rPr>
                <w:sz w:val="16"/>
              </w:rPr>
              <w:t>OMA ARC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Also copied to oneM2M, OMA-ARC. Postponed to meeting #120.</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171336</w:t>
            </w:r>
          </w:p>
        </w:tc>
        <w:tc>
          <w:tcPr>
            <w:tcW w:w="850" w:type="dxa"/>
          </w:tcPr>
          <w:p w:rsidR="00EF203E" w:rsidRPr="008F6D61" w:rsidRDefault="00EF203E" w:rsidP="00207915">
            <w:pPr>
              <w:pStyle w:val="TAL"/>
              <w:tabs>
                <w:tab w:val="clear" w:pos="284"/>
                <w:tab w:val="clear" w:pos="567"/>
              </w:tabs>
              <w:rPr>
                <w:sz w:val="16"/>
              </w:rPr>
            </w:pPr>
            <w:r w:rsidRPr="008F6D61">
              <w:rPr>
                <w:sz w:val="16"/>
              </w:rPr>
              <w:t>LS In</w:t>
            </w:r>
          </w:p>
        </w:tc>
        <w:tc>
          <w:tcPr>
            <w:tcW w:w="1559" w:type="dxa"/>
          </w:tcPr>
          <w:p w:rsidR="00EF203E" w:rsidRPr="008F6D61" w:rsidRDefault="00EF203E" w:rsidP="00207915">
            <w:pPr>
              <w:pStyle w:val="TAL"/>
              <w:tabs>
                <w:tab w:val="clear" w:pos="284"/>
                <w:tab w:val="clear" w:pos="567"/>
              </w:tabs>
              <w:rPr>
                <w:sz w:val="16"/>
              </w:rPr>
            </w:pPr>
            <w:r w:rsidRPr="008F6D61">
              <w:rPr>
                <w:sz w:val="16"/>
              </w:rPr>
              <w:t>LS from SA WG3: Reply LS to SA WG2 on standardization of Northbound SCEF API</w:t>
            </w:r>
          </w:p>
        </w:tc>
        <w:tc>
          <w:tcPr>
            <w:tcW w:w="1701" w:type="dxa"/>
          </w:tcPr>
          <w:p w:rsidR="00EF203E" w:rsidRPr="008F6D61" w:rsidRDefault="00EF203E" w:rsidP="00207915">
            <w:pPr>
              <w:pStyle w:val="TAL"/>
              <w:tabs>
                <w:tab w:val="clear" w:pos="284"/>
                <w:tab w:val="clear" w:pos="567"/>
              </w:tabs>
              <w:rPr>
                <w:sz w:val="16"/>
              </w:rPr>
            </w:pPr>
            <w:r w:rsidRPr="008F6D61">
              <w:rPr>
                <w:sz w:val="16"/>
              </w:rPr>
              <w:t>SA WG3</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Postponed to meeting #120.</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170922</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How to go about NAPS'ing?</w:t>
            </w:r>
          </w:p>
        </w:tc>
        <w:tc>
          <w:tcPr>
            <w:tcW w:w="1701" w:type="dxa"/>
          </w:tcPr>
          <w:p w:rsidR="00EF203E" w:rsidRPr="008F6D61" w:rsidRDefault="00EF203E" w:rsidP="00207915">
            <w:pPr>
              <w:pStyle w:val="TAL"/>
              <w:tabs>
                <w:tab w:val="clear" w:pos="284"/>
                <w:tab w:val="clear" w:pos="567"/>
              </w:tabs>
              <w:rPr>
                <w:sz w:val="16"/>
              </w:rPr>
            </w:pPr>
            <w:r w:rsidRPr="008F6D61">
              <w:rPr>
                <w:sz w:val="16"/>
              </w:rPr>
              <w:t>Huawei</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170955</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23.682 CR0271 (Rel-15, 'B'): Northbound APIs for SCEF - </w:t>
            </w:r>
            <w:r w:rsidRPr="008F6D61">
              <w:rPr>
                <w:sz w:val="16"/>
              </w:rPr>
              <w:lastRenderedPageBreak/>
              <w:t>SCS/AS Interworking - Clause 1-3 enhancements</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ZTE, 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0271</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S2-171367.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171367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171367</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CR0271R1 (Rel-15, 'B'): Northbound APIs for SCEF - SCS/AS Interworking - Clause 1-3 enhancements</w:t>
            </w:r>
          </w:p>
        </w:tc>
        <w:tc>
          <w:tcPr>
            <w:tcW w:w="1701" w:type="dxa"/>
          </w:tcPr>
          <w:p w:rsidR="00EF203E" w:rsidRPr="008F6D61" w:rsidRDefault="00EF203E" w:rsidP="00207915">
            <w:pPr>
              <w:pStyle w:val="TAL"/>
              <w:tabs>
                <w:tab w:val="clear" w:pos="284"/>
                <w:tab w:val="clear" w:pos="567"/>
              </w:tabs>
              <w:rPr>
                <w:sz w:val="16"/>
              </w:rPr>
            </w:pPr>
            <w:r w:rsidRPr="008F6D61">
              <w:rPr>
                <w:sz w:val="16"/>
              </w:rPr>
              <w:t>ZTE, 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0271</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S2-170955.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170957</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CR0272 (Rel-15, 'B'): Northbound APIs for SCEF - SCS/AS Interworking - Clause 4 enhancements</w:t>
            </w:r>
          </w:p>
        </w:tc>
        <w:tc>
          <w:tcPr>
            <w:tcW w:w="1701" w:type="dxa"/>
          </w:tcPr>
          <w:p w:rsidR="00EF203E" w:rsidRPr="008F6D61" w:rsidRDefault="00EF203E" w:rsidP="00207915">
            <w:pPr>
              <w:pStyle w:val="TAL"/>
              <w:tabs>
                <w:tab w:val="clear" w:pos="284"/>
                <w:tab w:val="clear" w:pos="567"/>
              </w:tabs>
              <w:rPr>
                <w:sz w:val="16"/>
              </w:rPr>
            </w:pPr>
            <w:r w:rsidRPr="008F6D61">
              <w:rPr>
                <w:sz w:val="16"/>
              </w:rPr>
              <w:t>ZTE, Intel, Huawei, Hisilicon, Convida Wireless</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0272</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S2-171368.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171368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171368</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CR0272R1 (Rel-15, 'B'): Northbound APIs for SCEF - SCS/AS Interworking - Clause 4 enhancements</w:t>
            </w:r>
          </w:p>
        </w:tc>
        <w:tc>
          <w:tcPr>
            <w:tcW w:w="1701" w:type="dxa"/>
          </w:tcPr>
          <w:p w:rsidR="00EF203E" w:rsidRPr="008F6D61" w:rsidRDefault="00EF203E" w:rsidP="00207915">
            <w:pPr>
              <w:pStyle w:val="TAL"/>
              <w:tabs>
                <w:tab w:val="clear" w:pos="284"/>
                <w:tab w:val="clear" w:pos="567"/>
              </w:tabs>
              <w:rPr>
                <w:sz w:val="16"/>
              </w:rPr>
            </w:pPr>
            <w:r w:rsidRPr="008F6D61">
              <w:rPr>
                <w:sz w:val="16"/>
              </w:rPr>
              <w:t>ZTE, Intel, Huawei, HiSilicon, Convida Wireless, Deutsche Telecom</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0272</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S2-170957. Revised in parallel session to S2-171393.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171393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171393</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CR0272R2 (Rel-15, 'B'): Northbound APIs for SCEF - SCS/AS Interworking - Clause 4 enhancements</w:t>
            </w:r>
          </w:p>
        </w:tc>
        <w:tc>
          <w:tcPr>
            <w:tcW w:w="1701" w:type="dxa"/>
          </w:tcPr>
          <w:p w:rsidR="00EF203E" w:rsidRPr="008F6D61" w:rsidRDefault="00EF203E" w:rsidP="00207915">
            <w:pPr>
              <w:pStyle w:val="TAL"/>
              <w:tabs>
                <w:tab w:val="clear" w:pos="284"/>
                <w:tab w:val="clear" w:pos="567"/>
              </w:tabs>
              <w:rPr>
                <w:sz w:val="16"/>
              </w:rPr>
            </w:pPr>
            <w:r w:rsidRPr="008F6D61">
              <w:rPr>
                <w:sz w:val="16"/>
              </w:rPr>
              <w:t>ZTE, Intel, Huawei, Hisilicon, Convida Wireless, Deutsche Telecom</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0272</w:t>
            </w:r>
          </w:p>
        </w:tc>
        <w:tc>
          <w:tcPr>
            <w:tcW w:w="567" w:type="dxa"/>
          </w:tcPr>
          <w:p w:rsidR="00EF203E" w:rsidRPr="008F6D61" w:rsidRDefault="00EF203E" w:rsidP="00207915">
            <w:pPr>
              <w:pStyle w:val="TAL"/>
              <w:tabs>
                <w:tab w:val="clear" w:pos="284"/>
                <w:tab w:val="clear" w:pos="567"/>
              </w:tabs>
              <w:rPr>
                <w:sz w:val="16"/>
              </w:rPr>
            </w:pPr>
            <w:r w:rsidRPr="008F6D61">
              <w:rPr>
                <w:sz w:val="16"/>
              </w:rPr>
              <w:t>2</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S2-171368. Revised in parallel session to S2-171400.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171400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171400</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CR0272R3 (Rel-15, 'B'): Northbound APIs for SCEF - SCS/AS Interworking - Clause 4 enhancements</w:t>
            </w:r>
          </w:p>
        </w:tc>
        <w:tc>
          <w:tcPr>
            <w:tcW w:w="1701" w:type="dxa"/>
          </w:tcPr>
          <w:p w:rsidR="00EF203E" w:rsidRPr="008F6D61" w:rsidRDefault="00EF203E" w:rsidP="00207915">
            <w:pPr>
              <w:pStyle w:val="TAL"/>
              <w:tabs>
                <w:tab w:val="clear" w:pos="284"/>
                <w:tab w:val="clear" w:pos="567"/>
              </w:tabs>
              <w:rPr>
                <w:sz w:val="16"/>
              </w:rPr>
            </w:pPr>
            <w:r w:rsidRPr="008F6D61">
              <w:rPr>
                <w:sz w:val="16"/>
              </w:rPr>
              <w:t>ZTE, Intel, Huawei, Hisilicon, Convida Wireless, Deutsche Telecom</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0272</w:t>
            </w:r>
          </w:p>
        </w:tc>
        <w:tc>
          <w:tcPr>
            <w:tcW w:w="567" w:type="dxa"/>
          </w:tcPr>
          <w:p w:rsidR="00EF203E" w:rsidRPr="008F6D61" w:rsidRDefault="00EF203E" w:rsidP="00207915">
            <w:pPr>
              <w:pStyle w:val="TAL"/>
              <w:tabs>
                <w:tab w:val="clear" w:pos="284"/>
                <w:tab w:val="clear" w:pos="567"/>
              </w:tabs>
              <w:rPr>
                <w:sz w:val="16"/>
              </w:rPr>
            </w:pPr>
            <w:r w:rsidRPr="008F6D61">
              <w:rPr>
                <w:sz w:val="16"/>
              </w:rPr>
              <w:t>3</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S2-171393.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170791</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NAPS impacts on SCEF - SCS/AS interactions for Group Message Delivery</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170792</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CR0260 (Rel-15, 'B'): Group Message Delivery Procedure changes due to NAPS</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0260</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S2-171370.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171370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171370</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CR0260R1 (Rel-15, 'B'): Group Message Delivery Procedure changes due to NAPS</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 Samsung</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0260</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S2-170792. Revised in parallel session to S2-171395.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171395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171395</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CR0260R2 (Rel-15, 'B'): Group Message Delivery Procedure changes due to NAPS</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 Samsung</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0260</w:t>
            </w:r>
          </w:p>
        </w:tc>
        <w:tc>
          <w:tcPr>
            <w:tcW w:w="567" w:type="dxa"/>
          </w:tcPr>
          <w:p w:rsidR="00EF203E" w:rsidRPr="008F6D61" w:rsidRDefault="00EF203E" w:rsidP="00207915">
            <w:pPr>
              <w:pStyle w:val="TAL"/>
              <w:tabs>
                <w:tab w:val="clear" w:pos="284"/>
                <w:tab w:val="clear" w:pos="567"/>
              </w:tabs>
              <w:rPr>
                <w:sz w:val="16"/>
              </w:rPr>
            </w:pPr>
            <w:r w:rsidRPr="008F6D61">
              <w:rPr>
                <w:sz w:val="16"/>
              </w:rPr>
              <w:t>2</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S2-171370. Revised in parallel session to S2-171412.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171412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171412</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CR0260R3 (Rel-15, 'B'): Group Message Delivery Procedure changes due to NAPS</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 Samsung</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0260</w:t>
            </w:r>
          </w:p>
        </w:tc>
        <w:tc>
          <w:tcPr>
            <w:tcW w:w="567" w:type="dxa"/>
          </w:tcPr>
          <w:p w:rsidR="00EF203E" w:rsidRPr="008F6D61" w:rsidRDefault="00EF203E" w:rsidP="00207915">
            <w:pPr>
              <w:pStyle w:val="TAL"/>
              <w:tabs>
                <w:tab w:val="clear" w:pos="284"/>
                <w:tab w:val="clear" w:pos="567"/>
              </w:tabs>
              <w:rPr>
                <w:sz w:val="16"/>
              </w:rPr>
            </w:pPr>
            <w:r w:rsidRPr="008F6D61">
              <w:rPr>
                <w:sz w:val="16"/>
              </w:rPr>
              <w:t>3</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S2-171395. This CR was agreed</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170915</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CR0261 (Rel-15, 'D'): Northbound APIs for a co-located SCEF/MTC-IWF - Clause 4 enhancements to describe MTC-IWF deployment cases</w:t>
            </w:r>
          </w:p>
        </w:tc>
        <w:tc>
          <w:tcPr>
            <w:tcW w:w="1701" w:type="dxa"/>
          </w:tcPr>
          <w:p w:rsidR="00EF203E" w:rsidRPr="008F6D61" w:rsidRDefault="00EF203E" w:rsidP="00207915">
            <w:pPr>
              <w:pStyle w:val="TAL"/>
              <w:tabs>
                <w:tab w:val="clear" w:pos="284"/>
                <w:tab w:val="clear" w:pos="567"/>
              </w:tabs>
              <w:rPr>
                <w:sz w:val="16"/>
              </w:rPr>
            </w:pPr>
            <w:r w:rsidRPr="008F6D61">
              <w:rPr>
                <w:sz w:val="16"/>
              </w:rPr>
              <w:t>Verizon UK Ltd.</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0261</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D</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S2-171369.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171369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171369</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CR0261R1 (Rel-15, 'C'): Northbound APIs for a co-located SCEF/MTC-IWF - Clause 4 enhancements to describe MTC-IWF deployment cases</w:t>
            </w:r>
          </w:p>
        </w:tc>
        <w:tc>
          <w:tcPr>
            <w:tcW w:w="1701" w:type="dxa"/>
          </w:tcPr>
          <w:p w:rsidR="00EF203E" w:rsidRPr="008F6D61" w:rsidRDefault="00EF203E" w:rsidP="00207915">
            <w:pPr>
              <w:pStyle w:val="TAL"/>
              <w:tabs>
                <w:tab w:val="clear" w:pos="284"/>
                <w:tab w:val="clear" w:pos="567"/>
              </w:tabs>
              <w:rPr>
                <w:sz w:val="16"/>
              </w:rPr>
            </w:pPr>
            <w:r w:rsidRPr="008F6D61">
              <w:rPr>
                <w:sz w:val="16"/>
              </w:rPr>
              <w:t>Verizon UK Ltd.</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0261</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C</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S2-170915. Revised in parallel session to S2-171389.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171389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171389</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23.682 CR0261R2 (Rel-15, 'C'): Northbound APIs </w:t>
            </w:r>
            <w:r w:rsidRPr="008F6D61">
              <w:rPr>
                <w:sz w:val="16"/>
              </w:rPr>
              <w:lastRenderedPageBreak/>
              <w:t>for a co-located SCEF/MTC-IWF - Clause 4 enhancements to describe MTC-IWF deployment cases</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Verizon UK Ltd., Intel</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0261</w:t>
            </w:r>
          </w:p>
        </w:tc>
        <w:tc>
          <w:tcPr>
            <w:tcW w:w="567" w:type="dxa"/>
          </w:tcPr>
          <w:p w:rsidR="00EF203E" w:rsidRPr="008F6D61" w:rsidRDefault="00EF203E" w:rsidP="00207915">
            <w:pPr>
              <w:pStyle w:val="TAL"/>
              <w:tabs>
                <w:tab w:val="clear" w:pos="284"/>
                <w:tab w:val="clear" w:pos="567"/>
              </w:tabs>
              <w:rPr>
                <w:sz w:val="16"/>
              </w:rPr>
            </w:pPr>
            <w:r w:rsidRPr="008F6D61">
              <w:rPr>
                <w:sz w:val="16"/>
              </w:rPr>
              <w:t>2</w:t>
            </w:r>
          </w:p>
        </w:tc>
        <w:tc>
          <w:tcPr>
            <w:tcW w:w="425" w:type="dxa"/>
          </w:tcPr>
          <w:p w:rsidR="00EF203E" w:rsidRPr="008F6D61" w:rsidRDefault="00EF203E" w:rsidP="00207915">
            <w:pPr>
              <w:pStyle w:val="TAL"/>
              <w:tabs>
                <w:tab w:val="clear" w:pos="284"/>
                <w:tab w:val="clear" w:pos="567"/>
              </w:tabs>
              <w:rPr>
                <w:sz w:val="16"/>
              </w:rPr>
            </w:pPr>
            <w:r w:rsidRPr="008F6D61">
              <w:rPr>
                <w:sz w:val="16"/>
              </w:rPr>
              <w:t>C</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S2-171369. Revised in </w:t>
            </w:r>
            <w:r w:rsidRPr="008F6D61">
              <w:rPr>
                <w:sz w:val="16"/>
              </w:rPr>
              <w:lastRenderedPageBreak/>
              <w:t>parallel session to S2-171394.</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171394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171394</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CR0261R3 (Rel-15, 'C'): Northbound APIs for a co-located SCEF/MTC-IWF - Clause 4 enhancements to describe MTC-IWF deployment cases</w:t>
            </w:r>
          </w:p>
        </w:tc>
        <w:tc>
          <w:tcPr>
            <w:tcW w:w="1701" w:type="dxa"/>
          </w:tcPr>
          <w:p w:rsidR="00EF203E" w:rsidRPr="008F6D61" w:rsidRDefault="00EF203E" w:rsidP="00207915">
            <w:pPr>
              <w:pStyle w:val="TAL"/>
              <w:tabs>
                <w:tab w:val="clear" w:pos="284"/>
                <w:tab w:val="clear" w:pos="567"/>
              </w:tabs>
              <w:rPr>
                <w:sz w:val="16"/>
              </w:rPr>
            </w:pPr>
            <w:r w:rsidRPr="008F6D61">
              <w:rPr>
                <w:sz w:val="16"/>
              </w:rPr>
              <w:t>Verizon UK Ltd., Intel</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0261</w:t>
            </w:r>
          </w:p>
        </w:tc>
        <w:tc>
          <w:tcPr>
            <w:tcW w:w="567" w:type="dxa"/>
          </w:tcPr>
          <w:p w:rsidR="00EF203E" w:rsidRPr="008F6D61" w:rsidRDefault="00EF203E" w:rsidP="00207915">
            <w:pPr>
              <w:pStyle w:val="TAL"/>
              <w:tabs>
                <w:tab w:val="clear" w:pos="284"/>
                <w:tab w:val="clear" w:pos="567"/>
              </w:tabs>
              <w:rPr>
                <w:sz w:val="16"/>
              </w:rPr>
            </w:pPr>
            <w:r w:rsidRPr="008F6D61">
              <w:rPr>
                <w:sz w:val="16"/>
              </w:rPr>
              <w:t>3</w:t>
            </w:r>
          </w:p>
        </w:tc>
        <w:tc>
          <w:tcPr>
            <w:tcW w:w="425" w:type="dxa"/>
          </w:tcPr>
          <w:p w:rsidR="00EF203E" w:rsidRPr="008F6D61" w:rsidRDefault="00EF203E" w:rsidP="00207915">
            <w:pPr>
              <w:pStyle w:val="TAL"/>
              <w:tabs>
                <w:tab w:val="clear" w:pos="284"/>
                <w:tab w:val="clear" w:pos="567"/>
              </w:tabs>
              <w:rPr>
                <w:sz w:val="16"/>
              </w:rPr>
            </w:pPr>
            <w:r w:rsidRPr="008F6D61">
              <w:rPr>
                <w:sz w:val="16"/>
              </w:rPr>
              <w:t>C</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S2-171389. Agreed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170923</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CR0263 (Rel-15, 'B'): Background Data Transfer Policy Activation via the SCEF</w:t>
            </w:r>
          </w:p>
        </w:tc>
        <w:tc>
          <w:tcPr>
            <w:tcW w:w="1701" w:type="dxa"/>
          </w:tcPr>
          <w:p w:rsidR="00EF203E" w:rsidRPr="008F6D61" w:rsidRDefault="00EF203E" w:rsidP="00207915">
            <w:pPr>
              <w:pStyle w:val="TAL"/>
              <w:tabs>
                <w:tab w:val="clear" w:pos="284"/>
                <w:tab w:val="clear" w:pos="567"/>
              </w:tabs>
              <w:rPr>
                <w:sz w:val="16"/>
              </w:rPr>
            </w:pPr>
            <w:r w:rsidRPr="008F6D61">
              <w:rPr>
                <w:sz w:val="16"/>
              </w:rPr>
              <w:t>Convida Wireless, ZTE, Oracle</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0263</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CR shows NAPS WI Code. Revised in parallel session to S2-171385.</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171385</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171385</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CR0263R1 (Rel-15, 'B'): Background Data Transfer Policy Activation via the SCEF</w:t>
            </w:r>
          </w:p>
        </w:tc>
        <w:tc>
          <w:tcPr>
            <w:tcW w:w="1701" w:type="dxa"/>
          </w:tcPr>
          <w:p w:rsidR="00EF203E" w:rsidRPr="008F6D61" w:rsidRDefault="00EF203E" w:rsidP="00207915">
            <w:pPr>
              <w:pStyle w:val="TAL"/>
              <w:tabs>
                <w:tab w:val="clear" w:pos="284"/>
                <w:tab w:val="clear" w:pos="567"/>
              </w:tabs>
              <w:rPr>
                <w:sz w:val="16"/>
              </w:rPr>
            </w:pPr>
            <w:r w:rsidRPr="008F6D61">
              <w:rPr>
                <w:sz w:val="16"/>
              </w:rPr>
              <w:t>Convida Wireless, ZTE, Oracle</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0263</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S2-170923. Revised in parallel session to S2-171396.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171396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171396</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CR0263R2 (Rel-15, 'B'): Background Data Transfer Policy Activation via the SCEF</w:t>
            </w:r>
          </w:p>
        </w:tc>
        <w:tc>
          <w:tcPr>
            <w:tcW w:w="1701" w:type="dxa"/>
          </w:tcPr>
          <w:p w:rsidR="00EF203E" w:rsidRPr="008F6D61" w:rsidRDefault="00EF203E" w:rsidP="00207915">
            <w:pPr>
              <w:pStyle w:val="TAL"/>
              <w:tabs>
                <w:tab w:val="clear" w:pos="284"/>
                <w:tab w:val="clear" w:pos="567"/>
              </w:tabs>
              <w:rPr>
                <w:sz w:val="16"/>
              </w:rPr>
            </w:pPr>
            <w:r w:rsidRPr="008F6D61">
              <w:rPr>
                <w:sz w:val="16"/>
              </w:rPr>
              <w:t>Convida Wireless, ZTE, Oracle</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0263</w:t>
            </w:r>
          </w:p>
        </w:tc>
        <w:tc>
          <w:tcPr>
            <w:tcW w:w="567" w:type="dxa"/>
          </w:tcPr>
          <w:p w:rsidR="00EF203E" w:rsidRPr="008F6D61" w:rsidRDefault="00EF203E" w:rsidP="00207915">
            <w:pPr>
              <w:pStyle w:val="TAL"/>
              <w:tabs>
                <w:tab w:val="clear" w:pos="284"/>
                <w:tab w:val="clear" w:pos="567"/>
              </w:tabs>
              <w:rPr>
                <w:sz w:val="16"/>
              </w:rPr>
            </w:pPr>
            <w:r w:rsidRPr="008F6D61">
              <w:rPr>
                <w:sz w:val="16"/>
              </w:rPr>
              <w:t>2</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S2-171385. This CR was agreed</w:t>
            </w:r>
          </w:p>
        </w:tc>
        <w:tc>
          <w:tcPr>
            <w:tcW w:w="1559" w:type="dxa"/>
          </w:tcPr>
          <w:p w:rsidR="00EF203E" w:rsidRPr="008F6D61" w:rsidRDefault="00EF203E" w:rsidP="00207915">
            <w:pPr>
              <w:pStyle w:val="TAL"/>
              <w:tabs>
                <w:tab w:val="clear" w:pos="284"/>
                <w:tab w:val="clear" w:pos="567"/>
              </w:tabs>
              <w:rPr>
                <w:sz w:val="16"/>
              </w:rPr>
            </w:pPr>
            <w:r w:rsidRPr="008F6D61">
              <w:rPr>
                <w:sz w:val="16"/>
              </w:rPr>
              <w:t>Agreed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170930</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CR0267 (Rel-15, 'B'): SCEF Overload indication</w:t>
            </w:r>
          </w:p>
        </w:tc>
        <w:tc>
          <w:tcPr>
            <w:tcW w:w="1701" w:type="dxa"/>
          </w:tcPr>
          <w:p w:rsidR="00EF203E" w:rsidRPr="008F6D61" w:rsidRDefault="00EF203E" w:rsidP="00207915">
            <w:pPr>
              <w:pStyle w:val="TAL"/>
              <w:tabs>
                <w:tab w:val="clear" w:pos="284"/>
                <w:tab w:val="clear" w:pos="567"/>
              </w:tabs>
              <w:rPr>
                <w:sz w:val="16"/>
              </w:rPr>
            </w:pPr>
            <w:r w:rsidRPr="008F6D61">
              <w:rPr>
                <w:sz w:val="16"/>
              </w:rPr>
              <w:t>NEC</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0267</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170940</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CR0268 (Rel-15, 'B'): SCEF Behavior in the NIDD Configuration and NIDD Authorisation Update Procedures</w:t>
            </w:r>
          </w:p>
        </w:tc>
        <w:tc>
          <w:tcPr>
            <w:tcW w:w="1701" w:type="dxa"/>
          </w:tcPr>
          <w:p w:rsidR="00EF203E" w:rsidRPr="008F6D61" w:rsidRDefault="00EF203E" w:rsidP="00207915">
            <w:pPr>
              <w:pStyle w:val="TAL"/>
              <w:tabs>
                <w:tab w:val="clear" w:pos="284"/>
                <w:tab w:val="clear" w:pos="567"/>
              </w:tabs>
              <w:rPr>
                <w:sz w:val="16"/>
              </w:rPr>
            </w:pPr>
            <w:r w:rsidRPr="008F6D61">
              <w:rPr>
                <w:sz w:val="16"/>
              </w:rPr>
              <w:t>Convida Wireless, Intel</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0268</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CR shows NAPS WI Code. Revised in parallel session to S2-171386.</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171386</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171386</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23.682 CR0268R1 (Rel-15, 'B'): </w:t>
            </w:r>
            <w:r w:rsidRPr="008F6D61">
              <w:rPr>
                <w:sz w:val="16"/>
              </w:rPr>
              <w:lastRenderedPageBreak/>
              <w:t>SCEF Behavior in the NIDD Configuration and NIDD Authorisation Update Procedures</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Convida Wireless, Intel</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0268</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S2-170940. </w:t>
            </w:r>
            <w:r w:rsidRPr="008F6D61">
              <w:rPr>
                <w:sz w:val="16"/>
              </w:rPr>
              <w:lastRenderedPageBreak/>
              <w:t>Revised in parallel session to S2-171397.</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171397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171397</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CR0268R2 (Rel-15, 'B'): SCEF Behavior in the NIDD Configuration and NIDD Authorisation Update Procedures</w:t>
            </w:r>
          </w:p>
        </w:tc>
        <w:tc>
          <w:tcPr>
            <w:tcW w:w="1701" w:type="dxa"/>
          </w:tcPr>
          <w:p w:rsidR="00EF203E" w:rsidRPr="008F6D61" w:rsidRDefault="00EF203E" w:rsidP="00207915">
            <w:pPr>
              <w:pStyle w:val="TAL"/>
              <w:tabs>
                <w:tab w:val="clear" w:pos="284"/>
                <w:tab w:val="clear" w:pos="567"/>
              </w:tabs>
              <w:rPr>
                <w:sz w:val="16"/>
              </w:rPr>
            </w:pPr>
            <w:r w:rsidRPr="008F6D61">
              <w:rPr>
                <w:sz w:val="16"/>
              </w:rPr>
              <w:t>Convida Wireless, Intel</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0268</w:t>
            </w:r>
          </w:p>
        </w:tc>
        <w:tc>
          <w:tcPr>
            <w:tcW w:w="567" w:type="dxa"/>
          </w:tcPr>
          <w:p w:rsidR="00EF203E" w:rsidRPr="008F6D61" w:rsidRDefault="00EF203E" w:rsidP="00207915">
            <w:pPr>
              <w:pStyle w:val="TAL"/>
              <w:tabs>
                <w:tab w:val="clear" w:pos="284"/>
                <w:tab w:val="clear" w:pos="567"/>
              </w:tabs>
              <w:rPr>
                <w:sz w:val="16"/>
              </w:rPr>
            </w:pPr>
            <w:r w:rsidRPr="008F6D61">
              <w:rPr>
                <w:sz w:val="16"/>
              </w:rPr>
              <w:t>2</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S2-171386. Endorsed as a basis for update at the next meeting</w:t>
            </w:r>
          </w:p>
        </w:tc>
        <w:tc>
          <w:tcPr>
            <w:tcW w:w="1559" w:type="dxa"/>
          </w:tcPr>
          <w:p w:rsidR="00EF203E" w:rsidRPr="008F6D61" w:rsidRDefault="00EF203E" w:rsidP="00207915">
            <w:pPr>
              <w:pStyle w:val="TAL"/>
              <w:tabs>
                <w:tab w:val="clear" w:pos="284"/>
                <w:tab w:val="clear" w:pos="567"/>
              </w:tabs>
              <w:rPr>
                <w:sz w:val="16"/>
              </w:rPr>
            </w:pPr>
            <w:r w:rsidRPr="008F6D61">
              <w:rPr>
                <w:sz w:val="16"/>
              </w:rPr>
              <w:t>Endorsed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170941</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CR0269 (Rel-15, 'B'): SCEF Behavior in the Mobile Terminated NIDD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Convida Wireless, Intel</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0269</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CR shows NAPS WI Code. Revised in parallel session to S2-171387.</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171387</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171387</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CR0269R1 (Rel-15, 'B'): SCEF Behavior in the Mobile Terminated NIDD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Convida Wireless, Intel, KPN</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0269</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S2-170941. Revised in parallel session to S2-171398.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171398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171398</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CR0269R2 (Rel-15, 'B'): SCEF Behavior in the Mobile Terminated NIDD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Convida Wireless, Intel, KPN</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0269</w:t>
            </w:r>
          </w:p>
        </w:tc>
        <w:tc>
          <w:tcPr>
            <w:tcW w:w="567" w:type="dxa"/>
          </w:tcPr>
          <w:p w:rsidR="00EF203E" w:rsidRPr="008F6D61" w:rsidRDefault="00EF203E" w:rsidP="00207915">
            <w:pPr>
              <w:pStyle w:val="TAL"/>
              <w:tabs>
                <w:tab w:val="clear" w:pos="284"/>
                <w:tab w:val="clear" w:pos="567"/>
              </w:tabs>
              <w:rPr>
                <w:sz w:val="16"/>
              </w:rPr>
            </w:pPr>
            <w:r w:rsidRPr="008F6D61">
              <w:rPr>
                <w:sz w:val="16"/>
              </w:rPr>
              <w:t>2</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S2-171387. Endorsed as a basis for update at the next meeting</w:t>
            </w:r>
          </w:p>
        </w:tc>
        <w:tc>
          <w:tcPr>
            <w:tcW w:w="1559" w:type="dxa"/>
          </w:tcPr>
          <w:p w:rsidR="00EF203E" w:rsidRPr="008F6D61" w:rsidRDefault="00EF203E" w:rsidP="00207915">
            <w:pPr>
              <w:pStyle w:val="TAL"/>
              <w:tabs>
                <w:tab w:val="clear" w:pos="284"/>
                <w:tab w:val="clear" w:pos="567"/>
              </w:tabs>
              <w:rPr>
                <w:sz w:val="16"/>
              </w:rPr>
            </w:pPr>
            <w:r w:rsidRPr="008F6D61">
              <w:rPr>
                <w:sz w:val="16"/>
              </w:rPr>
              <w:t>Endorsed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170942</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CR0270 (Rel-15, 'B'): SCEF Behavior in the Mobile Originated NIDD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Convida Wireless, Intel</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0270</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CR shows NAPS WI Code. Revised in parallel session to S2-171388.</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171388</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171388</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CR0270R1 (Rel-15, 'B'): SCEF Behavior in the Mobile Originated NIDD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Convida Wireless, Intel, KPN</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0270</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S2-170942. Revised in parallel session to S2-171399.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171399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6.11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171399</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23.682 CR0270R2 (Rel-15, 'B'): SCEF Behavior in the Mobile Originated NIDD Procedure</w:t>
            </w:r>
          </w:p>
        </w:tc>
        <w:tc>
          <w:tcPr>
            <w:tcW w:w="1701" w:type="dxa"/>
          </w:tcPr>
          <w:p w:rsidR="00EF203E" w:rsidRPr="008F6D61" w:rsidRDefault="00EF203E" w:rsidP="00207915">
            <w:pPr>
              <w:pStyle w:val="TAL"/>
              <w:tabs>
                <w:tab w:val="clear" w:pos="284"/>
                <w:tab w:val="clear" w:pos="567"/>
              </w:tabs>
              <w:rPr>
                <w:sz w:val="16"/>
              </w:rPr>
            </w:pPr>
            <w:r w:rsidRPr="008F6D61">
              <w:rPr>
                <w:sz w:val="16"/>
              </w:rPr>
              <w:t>Convida Wireless, Intel, KPN</w:t>
            </w:r>
          </w:p>
        </w:tc>
        <w:tc>
          <w:tcPr>
            <w:tcW w:w="851" w:type="dxa"/>
          </w:tcPr>
          <w:p w:rsidR="00EF203E" w:rsidRPr="008F6D61" w:rsidRDefault="00EF203E" w:rsidP="00207915">
            <w:pPr>
              <w:pStyle w:val="TAL"/>
              <w:tabs>
                <w:tab w:val="clear" w:pos="284"/>
                <w:tab w:val="clear" w:pos="567"/>
              </w:tabs>
              <w:rPr>
                <w:sz w:val="16"/>
              </w:rPr>
            </w:pPr>
            <w:r w:rsidRPr="008F6D61">
              <w:rPr>
                <w:sz w:val="16"/>
              </w:rPr>
              <w:t>23.682</w:t>
            </w:r>
          </w:p>
        </w:tc>
        <w:tc>
          <w:tcPr>
            <w:tcW w:w="709" w:type="dxa"/>
          </w:tcPr>
          <w:p w:rsidR="00EF203E" w:rsidRPr="008F6D61" w:rsidRDefault="00EF203E" w:rsidP="00207915">
            <w:pPr>
              <w:pStyle w:val="TAL"/>
              <w:tabs>
                <w:tab w:val="clear" w:pos="284"/>
                <w:tab w:val="clear" w:pos="567"/>
              </w:tabs>
              <w:rPr>
                <w:sz w:val="16"/>
              </w:rPr>
            </w:pPr>
            <w:r w:rsidRPr="008F6D61">
              <w:rPr>
                <w:sz w:val="16"/>
              </w:rPr>
              <w:t>0270</w:t>
            </w:r>
          </w:p>
        </w:tc>
        <w:tc>
          <w:tcPr>
            <w:tcW w:w="567" w:type="dxa"/>
          </w:tcPr>
          <w:p w:rsidR="00EF203E" w:rsidRPr="008F6D61" w:rsidRDefault="00EF203E" w:rsidP="00207915">
            <w:pPr>
              <w:pStyle w:val="TAL"/>
              <w:tabs>
                <w:tab w:val="clear" w:pos="284"/>
                <w:tab w:val="clear" w:pos="567"/>
              </w:tabs>
              <w:rPr>
                <w:sz w:val="16"/>
              </w:rPr>
            </w:pPr>
            <w:r w:rsidRPr="008F6D61">
              <w:rPr>
                <w:sz w:val="16"/>
              </w:rPr>
              <w:t>2</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14.2.0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S2-171388. Endorsed as a basis for update at the next meeting</w:t>
            </w:r>
          </w:p>
        </w:tc>
        <w:tc>
          <w:tcPr>
            <w:tcW w:w="1559" w:type="dxa"/>
          </w:tcPr>
          <w:p w:rsidR="00EF203E" w:rsidRPr="008F6D61" w:rsidRDefault="00EF203E" w:rsidP="00207915">
            <w:pPr>
              <w:pStyle w:val="TAL"/>
              <w:tabs>
                <w:tab w:val="clear" w:pos="284"/>
                <w:tab w:val="clear" w:pos="567"/>
              </w:tabs>
              <w:rPr>
                <w:sz w:val="16"/>
              </w:rPr>
            </w:pPr>
            <w:r w:rsidRPr="008F6D61">
              <w:rPr>
                <w:sz w:val="16"/>
              </w:rPr>
              <w:t>Endorsed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170816</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23.303 CR0324 (Rel-15, 'B'): Inclusion of WLAN direct discovery technologies as an alternative for ProSe Direct Discovery: WLAN technology agnostic part</w:t>
            </w:r>
          </w:p>
        </w:tc>
        <w:tc>
          <w:tcPr>
            <w:tcW w:w="1701" w:type="dxa"/>
          </w:tcPr>
          <w:p w:rsidR="00EF203E" w:rsidRPr="008F6D61" w:rsidRDefault="00EF203E" w:rsidP="00207915">
            <w:pPr>
              <w:pStyle w:val="TAL"/>
              <w:tabs>
                <w:tab w:val="clear" w:pos="284"/>
                <w:tab w:val="clear" w:pos="567"/>
              </w:tabs>
              <w:rPr>
                <w:sz w:val="16"/>
              </w:rPr>
            </w:pPr>
            <w:r w:rsidRPr="008F6D61">
              <w:rPr>
                <w:sz w:val="16"/>
              </w:rPr>
              <w:t>Intel, Deutsche Telekom, KPN</w:t>
            </w:r>
          </w:p>
        </w:tc>
        <w:tc>
          <w:tcPr>
            <w:tcW w:w="851" w:type="dxa"/>
          </w:tcPr>
          <w:p w:rsidR="00EF203E" w:rsidRPr="008F6D61" w:rsidRDefault="00EF203E" w:rsidP="00207915">
            <w:pPr>
              <w:pStyle w:val="TAL"/>
              <w:tabs>
                <w:tab w:val="clear" w:pos="284"/>
                <w:tab w:val="clear" w:pos="567"/>
              </w:tabs>
              <w:rPr>
                <w:sz w:val="16"/>
              </w:rPr>
            </w:pPr>
            <w:r w:rsidRPr="008F6D61">
              <w:rPr>
                <w:sz w:val="16"/>
              </w:rPr>
              <w:t>23.303</w:t>
            </w:r>
          </w:p>
        </w:tc>
        <w:tc>
          <w:tcPr>
            <w:tcW w:w="709" w:type="dxa"/>
          </w:tcPr>
          <w:p w:rsidR="00EF203E" w:rsidRPr="008F6D61" w:rsidRDefault="00EF203E" w:rsidP="00207915">
            <w:pPr>
              <w:pStyle w:val="TAL"/>
              <w:tabs>
                <w:tab w:val="clear" w:pos="284"/>
                <w:tab w:val="clear" w:pos="567"/>
              </w:tabs>
              <w:rPr>
                <w:sz w:val="16"/>
              </w:rPr>
            </w:pPr>
            <w:r w:rsidRPr="008F6D61">
              <w:rPr>
                <w:sz w:val="16"/>
              </w:rPr>
              <w:t>0324</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14.1.0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S2-171272.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171272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171272</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23.303 CR0324R1 (Rel-15, 'B'): Inclusion of WLAN direct discovery technologies as an alternative for ProSe Direct Discovery: WLAN technology agnostic part</w:t>
            </w:r>
          </w:p>
        </w:tc>
        <w:tc>
          <w:tcPr>
            <w:tcW w:w="1701" w:type="dxa"/>
          </w:tcPr>
          <w:p w:rsidR="00EF203E" w:rsidRPr="008F6D61" w:rsidRDefault="00EF203E" w:rsidP="00207915">
            <w:pPr>
              <w:pStyle w:val="TAL"/>
              <w:tabs>
                <w:tab w:val="clear" w:pos="284"/>
                <w:tab w:val="clear" w:pos="567"/>
              </w:tabs>
              <w:rPr>
                <w:sz w:val="16"/>
              </w:rPr>
            </w:pPr>
            <w:r w:rsidRPr="008F6D61">
              <w:rPr>
                <w:sz w:val="16"/>
              </w:rPr>
              <w:t>Intel, Deutsche Telekom, KPN</w:t>
            </w:r>
          </w:p>
        </w:tc>
        <w:tc>
          <w:tcPr>
            <w:tcW w:w="851" w:type="dxa"/>
          </w:tcPr>
          <w:p w:rsidR="00EF203E" w:rsidRPr="008F6D61" w:rsidRDefault="00EF203E" w:rsidP="00207915">
            <w:pPr>
              <w:pStyle w:val="TAL"/>
              <w:tabs>
                <w:tab w:val="clear" w:pos="284"/>
                <w:tab w:val="clear" w:pos="567"/>
              </w:tabs>
              <w:rPr>
                <w:sz w:val="16"/>
              </w:rPr>
            </w:pPr>
            <w:r w:rsidRPr="008F6D61">
              <w:rPr>
                <w:sz w:val="16"/>
              </w:rPr>
              <w:t>23.303</w:t>
            </w:r>
          </w:p>
        </w:tc>
        <w:tc>
          <w:tcPr>
            <w:tcW w:w="709" w:type="dxa"/>
          </w:tcPr>
          <w:p w:rsidR="00EF203E" w:rsidRPr="008F6D61" w:rsidRDefault="00EF203E" w:rsidP="00207915">
            <w:pPr>
              <w:pStyle w:val="TAL"/>
              <w:tabs>
                <w:tab w:val="clear" w:pos="284"/>
                <w:tab w:val="clear" w:pos="567"/>
              </w:tabs>
              <w:rPr>
                <w:sz w:val="16"/>
              </w:rPr>
            </w:pPr>
            <w:r w:rsidRPr="008F6D61">
              <w:rPr>
                <w:sz w:val="16"/>
              </w:rPr>
              <w:t>0324</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14.1.0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S2-170816. Revised in parallel session to S2-171302.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171302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171302</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23.303 CR0324R2 (Rel-15, 'B'): Inclusion of WLAN direct discovery technologies as an alternative for ProSe Direct Discovery: WLAN technology agnostic part</w:t>
            </w:r>
          </w:p>
        </w:tc>
        <w:tc>
          <w:tcPr>
            <w:tcW w:w="1701" w:type="dxa"/>
          </w:tcPr>
          <w:p w:rsidR="00EF203E" w:rsidRPr="008F6D61" w:rsidRDefault="00EF203E" w:rsidP="00207915">
            <w:pPr>
              <w:pStyle w:val="TAL"/>
              <w:tabs>
                <w:tab w:val="clear" w:pos="284"/>
                <w:tab w:val="clear" w:pos="567"/>
              </w:tabs>
              <w:rPr>
                <w:sz w:val="16"/>
              </w:rPr>
            </w:pPr>
            <w:r w:rsidRPr="008F6D61">
              <w:rPr>
                <w:sz w:val="16"/>
              </w:rPr>
              <w:t>Intel, Deutsche Telekom, KPN</w:t>
            </w:r>
          </w:p>
        </w:tc>
        <w:tc>
          <w:tcPr>
            <w:tcW w:w="851" w:type="dxa"/>
          </w:tcPr>
          <w:p w:rsidR="00EF203E" w:rsidRPr="008F6D61" w:rsidRDefault="00EF203E" w:rsidP="00207915">
            <w:pPr>
              <w:pStyle w:val="TAL"/>
              <w:tabs>
                <w:tab w:val="clear" w:pos="284"/>
                <w:tab w:val="clear" w:pos="567"/>
              </w:tabs>
              <w:rPr>
                <w:sz w:val="16"/>
              </w:rPr>
            </w:pPr>
            <w:r w:rsidRPr="008F6D61">
              <w:rPr>
                <w:sz w:val="16"/>
              </w:rPr>
              <w:t>23.303</w:t>
            </w:r>
          </w:p>
        </w:tc>
        <w:tc>
          <w:tcPr>
            <w:tcW w:w="709" w:type="dxa"/>
          </w:tcPr>
          <w:p w:rsidR="00EF203E" w:rsidRPr="008F6D61" w:rsidRDefault="00EF203E" w:rsidP="00207915">
            <w:pPr>
              <w:pStyle w:val="TAL"/>
              <w:tabs>
                <w:tab w:val="clear" w:pos="284"/>
                <w:tab w:val="clear" w:pos="567"/>
              </w:tabs>
              <w:rPr>
                <w:sz w:val="16"/>
              </w:rPr>
            </w:pPr>
            <w:r w:rsidRPr="008F6D61">
              <w:rPr>
                <w:sz w:val="16"/>
              </w:rPr>
              <w:t>0324</w:t>
            </w:r>
          </w:p>
        </w:tc>
        <w:tc>
          <w:tcPr>
            <w:tcW w:w="567" w:type="dxa"/>
          </w:tcPr>
          <w:p w:rsidR="00EF203E" w:rsidRPr="008F6D61" w:rsidRDefault="00EF203E" w:rsidP="00207915">
            <w:pPr>
              <w:pStyle w:val="TAL"/>
              <w:tabs>
                <w:tab w:val="clear" w:pos="284"/>
                <w:tab w:val="clear" w:pos="567"/>
              </w:tabs>
              <w:rPr>
                <w:sz w:val="16"/>
              </w:rPr>
            </w:pPr>
            <w:r w:rsidRPr="008F6D61">
              <w:rPr>
                <w:sz w:val="16"/>
              </w:rPr>
              <w:t>2</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14.1.0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S2-171272. Endorsed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Endorsed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170817</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23.303 CR0325 (Rel-15, 'B'): Inclusion of WLAN direct discovery technologies as an alternative for ProSe Direct Discovery: NAN specific part</w:t>
            </w:r>
          </w:p>
        </w:tc>
        <w:tc>
          <w:tcPr>
            <w:tcW w:w="1701" w:type="dxa"/>
          </w:tcPr>
          <w:p w:rsidR="00EF203E" w:rsidRPr="008F6D61" w:rsidRDefault="00EF203E" w:rsidP="00207915">
            <w:pPr>
              <w:pStyle w:val="TAL"/>
              <w:tabs>
                <w:tab w:val="clear" w:pos="284"/>
                <w:tab w:val="clear" w:pos="567"/>
              </w:tabs>
              <w:rPr>
                <w:sz w:val="16"/>
              </w:rPr>
            </w:pPr>
            <w:r w:rsidRPr="008F6D61">
              <w:rPr>
                <w:sz w:val="16"/>
              </w:rPr>
              <w:t>Intel, Telecom Italia, Deutsche Telekom, KPN</w:t>
            </w:r>
          </w:p>
        </w:tc>
        <w:tc>
          <w:tcPr>
            <w:tcW w:w="851" w:type="dxa"/>
          </w:tcPr>
          <w:p w:rsidR="00EF203E" w:rsidRPr="008F6D61" w:rsidRDefault="00EF203E" w:rsidP="00207915">
            <w:pPr>
              <w:pStyle w:val="TAL"/>
              <w:tabs>
                <w:tab w:val="clear" w:pos="284"/>
                <w:tab w:val="clear" w:pos="567"/>
              </w:tabs>
              <w:rPr>
                <w:sz w:val="16"/>
              </w:rPr>
            </w:pPr>
            <w:r w:rsidRPr="008F6D61">
              <w:rPr>
                <w:sz w:val="16"/>
              </w:rPr>
              <w:t>23.303</w:t>
            </w:r>
          </w:p>
        </w:tc>
        <w:tc>
          <w:tcPr>
            <w:tcW w:w="709" w:type="dxa"/>
          </w:tcPr>
          <w:p w:rsidR="00EF203E" w:rsidRPr="008F6D61" w:rsidRDefault="00EF203E" w:rsidP="00207915">
            <w:pPr>
              <w:pStyle w:val="TAL"/>
              <w:tabs>
                <w:tab w:val="clear" w:pos="284"/>
                <w:tab w:val="clear" w:pos="567"/>
              </w:tabs>
              <w:rPr>
                <w:sz w:val="16"/>
              </w:rPr>
            </w:pPr>
            <w:r w:rsidRPr="008F6D61">
              <w:rPr>
                <w:sz w:val="16"/>
              </w:rPr>
              <w:t>0325</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14.1.0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Revised in parallel session to S2-171271.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171271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171271</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23.303 CR0325R1 (Rel-15, 'B'): Inclusion of WLAN </w:t>
            </w:r>
            <w:r w:rsidRPr="008F6D61">
              <w:rPr>
                <w:sz w:val="16"/>
              </w:rPr>
              <w:lastRenderedPageBreak/>
              <w:t>direct discovery technologies as an alternative for ProSe Direct Discovery: NAN specific part</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Intel, Telecom Italia, Deutsche Telekom, KPN</w:t>
            </w:r>
          </w:p>
        </w:tc>
        <w:tc>
          <w:tcPr>
            <w:tcW w:w="851" w:type="dxa"/>
          </w:tcPr>
          <w:p w:rsidR="00EF203E" w:rsidRPr="008F6D61" w:rsidRDefault="00EF203E" w:rsidP="00207915">
            <w:pPr>
              <w:pStyle w:val="TAL"/>
              <w:tabs>
                <w:tab w:val="clear" w:pos="284"/>
                <w:tab w:val="clear" w:pos="567"/>
              </w:tabs>
              <w:rPr>
                <w:sz w:val="16"/>
              </w:rPr>
            </w:pPr>
            <w:r w:rsidRPr="008F6D61">
              <w:rPr>
                <w:sz w:val="16"/>
              </w:rPr>
              <w:t>23.303</w:t>
            </w:r>
          </w:p>
        </w:tc>
        <w:tc>
          <w:tcPr>
            <w:tcW w:w="709" w:type="dxa"/>
          </w:tcPr>
          <w:p w:rsidR="00EF203E" w:rsidRPr="008F6D61" w:rsidRDefault="00EF203E" w:rsidP="00207915">
            <w:pPr>
              <w:pStyle w:val="TAL"/>
              <w:tabs>
                <w:tab w:val="clear" w:pos="284"/>
                <w:tab w:val="clear" w:pos="567"/>
              </w:tabs>
              <w:rPr>
                <w:sz w:val="16"/>
              </w:rPr>
            </w:pPr>
            <w:r w:rsidRPr="008F6D61">
              <w:rPr>
                <w:sz w:val="16"/>
              </w:rPr>
              <w:t>0325</w:t>
            </w:r>
          </w:p>
        </w:tc>
        <w:tc>
          <w:tcPr>
            <w:tcW w:w="567" w:type="dxa"/>
          </w:tcPr>
          <w:p w:rsidR="00EF203E" w:rsidRPr="008F6D61" w:rsidRDefault="00EF203E" w:rsidP="00207915">
            <w:pPr>
              <w:pStyle w:val="TAL"/>
              <w:tabs>
                <w:tab w:val="clear" w:pos="284"/>
                <w:tab w:val="clear" w:pos="567"/>
              </w:tabs>
              <w:rPr>
                <w:sz w:val="16"/>
              </w:rPr>
            </w:pPr>
            <w:r w:rsidRPr="008F6D61">
              <w:rPr>
                <w:sz w:val="16"/>
              </w:rPr>
              <w:t>1</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14.1.0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S2-170817. Revised in </w:t>
            </w:r>
            <w:r w:rsidRPr="008F6D61">
              <w:rPr>
                <w:sz w:val="16"/>
              </w:rPr>
              <w:lastRenderedPageBreak/>
              <w:t>parallel session to S2-171273.</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171273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6.12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171273</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23.303 CR0325R2 (Rel-15, 'B'): Inclusion of WLAN direct discovery technologies as an alternative for ProSe Direct Discovery: NAN specific part</w:t>
            </w:r>
          </w:p>
        </w:tc>
        <w:tc>
          <w:tcPr>
            <w:tcW w:w="1701" w:type="dxa"/>
          </w:tcPr>
          <w:p w:rsidR="00EF203E" w:rsidRPr="008F6D61" w:rsidRDefault="00EF203E" w:rsidP="00207915">
            <w:pPr>
              <w:pStyle w:val="TAL"/>
              <w:tabs>
                <w:tab w:val="clear" w:pos="284"/>
                <w:tab w:val="clear" w:pos="567"/>
              </w:tabs>
              <w:rPr>
                <w:sz w:val="16"/>
              </w:rPr>
            </w:pPr>
            <w:r w:rsidRPr="008F6D61">
              <w:rPr>
                <w:sz w:val="16"/>
              </w:rPr>
              <w:t>Intel, Telecom Italia, Deutsche Telekom, KPN</w:t>
            </w:r>
          </w:p>
        </w:tc>
        <w:tc>
          <w:tcPr>
            <w:tcW w:w="851" w:type="dxa"/>
          </w:tcPr>
          <w:p w:rsidR="00EF203E" w:rsidRPr="008F6D61" w:rsidRDefault="00EF203E" w:rsidP="00207915">
            <w:pPr>
              <w:pStyle w:val="TAL"/>
              <w:tabs>
                <w:tab w:val="clear" w:pos="284"/>
                <w:tab w:val="clear" w:pos="567"/>
              </w:tabs>
              <w:rPr>
                <w:sz w:val="16"/>
              </w:rPr>
            </w:pPr>
            <w:r w:rsidRPr="008F6D61">
              <w:rPr>
                <w:sz w:val="16"/>
              </w:rPr>
              <w:t>23.303</w:t>
            </w:r>
          </w:p>
        </w:tc>
        <w:tc>
          <w:tcPr>
            <w:tcW w:w="709" w:type="dxa"/>
          </w:tcPr>
          <w:p w:rsidR="00EF203E" w:rsidRPr="008F6D61" w:rsidRDefault="00EF203E" w:rsidP="00207915">
            <w:pPr>
              <w:pStyle w:val="TAL"/>
              <w:tabs>
                <w:tab w:val="clear" w:pos="284"/>
                <w:tab w:val="clear" w:pos="567"/>
              </w:tabs>
              <w:rPr>
                <w:sz w:val="16"/>
              </w:rPr>
            </w:pPr>
            <w:r w:rsidRPr="008F6D61">
              <w:rPr>
                <w:sz w:val="16"/>
              </w:rPr>
              <w:t>0325</w:t>
            </w:r>
          </w:p>
        </w:tc>
        <w:tc>
          <w:tcPr>
            <w:tcW w:w="567" w:type="dxa"/>
          </w:tcPr>
          <w:p w:rsidR="00EF203E" w:rsidRPr="008F6D61" w:rsidRDefault="00EF203E" w:rsidP="00207915">
            <w:pPr>
              <w:pStyle w:val="TAL"/>
              <w:tabs>
                <w:tab w:val="clear" w:pos="284"/>
                <w:tab w:val="clear" w:pos="567"/>
              </w:tabs>
              <w:rPr>
                <w:sz w:val="16"/>
              </w:rPr>
            </w:pPr>
            <w:r w:rsidRPr="008F6D61">
              <w:rPr>
                <w:sz w:val="16"/>
              </w:rPr>
              <w:t>2</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14.1.0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S2-171271. Endorsed in parallel session Block approved</w:t>
            </w:r>
          </w:p>
        </w:tc>
        <w:tc>
          <w:tcPr>
            <w:tcW w:w="1559" w:type="dxa"/>
          </w:tcPr>
          <w:p w:rsidR="00EF203E" w:rsidRPr="008F6D61" w:rsidRDefault="00EF203E" w:rsidP="00207915">
            <w:pPr>
              <w:pStyle w:val="TAL"/>
              <w:tabs>
                <w:tab w:val="clear" w:pos="284"/>
                <w:tab w:val="clear" w:pos="567"/>
              </w:tabs>
              <w:rPr>
                <w:sz w:val="16"/>
              </w:rPr>
            </w:pPr>
            <w:r w:rsidRPr="008F6D61">
              <w:rPr>
                <w:sz w:val="16"/>
              </w:rPr>
              <w:t>Endorsed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6.12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171051</w:t>
            </w:r>
          </w:p>
        </w:tc>
        <w:tc>
          <w:tcPr>
            <w:tcW w:w="850" w:type="dxa"/>
          </w:tcPr>
          <w:p w:rsidR="00EF203E" w:rsidRPr="008F6D61" w:rsidRDefault="00EF203E" w:rsidP="00207915">
            <w:pPr>
              <w:pStyle w:val="TAL"/>
              <w:tabs>
                <w:tab w:val="clear" w:pos="284"/>
                <w:tab w:val="clear" w:pos="567"/>
              </w:tabs>
              <w:rPr>
                <w:sz w:val="16"/>
              </w:rPr>
            </w:pPr>
            <w:r w:rsidRPr="008F6D61">
              <w:rPr>
                <w:sz w:val="16"/>
              </w:rPr>
              <w:t>CR</w:t>
            </w:r>
          </w:p>
        </w:tc>
        <w:tc>
          <w:tcPr>
            <w:tcW w:w="1559" w:type="dxa"/>
          </w:tcPr>
          <w:p w:rsidR="00EF203E" w:rsidRPr="008F6D61" w:rsidRDefault="00EF203E" w:rsidP="00207915">
            <w:pPr>
              <w:pStyle w:val="TAL"/>
              <w:tabs>
                <w:tab w:val="clear" w:pos="284"/>
                <w:tab w:val="clear" w:pos="567"/>
              </w:tabs>
              <w:rPr>
                <w:sz w:val="16"/>
              </w:rPr>
            </w:pPr>
            <w:r w:rsidRPr="008F6D61">
              <w:rPr>
                <w:sz w:val="16"/>
              </w:rPr>
              <w:t>23.303 CR0326 (Rel-15, 'B'): Inclusion of WLAN direct discovery technologies as an alternative for ProSe Direct Discovery: P2P specific part</w:t>
            </w:r>
          </w:p>
        </w:tc>
        <w:tc>
          <w:tcPr>
            <w:tcW w:w="1701" w:type="dxa"/>
          </w:tcPr>
          <w:p w:rsidR="00EF203E" w:rsidRPr="008F6D61" w:rsidRDefault="00EF203E" w:rsidP="00207915">
            <w:pPr>
              <w:pStyle w:val="TAL"/>
              <w:tabs>
                <w:tab w:val="clear" w:pos="284"/>
                <w:tab w:val="clear" w:pos="567"/>
              </w:tabs>
              <w:rPr>
                <w:sz w:val="16"/>
              </w:rPr>
            </w:pPr>
            <w:r w:rsidRPr="008F6D61">
              <w:rPr>
                <w:sz w:val="16"/>
              </w:rPr>
              <w:t>Motorola Mobility, Lenovo</w:t>
            </w:r>
          </w:p>
        </w:tc>
        <w:tc>
          <w:tcPr>
            <w:tcW w:w="851" w:type="dxa"/>
          </w:tcPr>
          <w:p w:rsidR="00EF203E" w:rsidRPr="008F6D61" w:rsidRDefault="00EF203E" w:rsidP="00207915">
            <w:pPr>
              <w:pStyle w:val="TAL"/>
              <w:tabs>
                <w:tab w:val="clear" w:pos="284"/>
                <w:tab w:val="clear" w:pos="567"/>
              </w:tabs>
              <w:rPr>
                <w:sz w:val="16"/>
              </w:rPr>
            </w:pPr>
            <w:r w:rsidRPr="008F6D61">
              <w:rPr>
                <w:sz w:val="16"/>
              </w:rPr>
              <w:t>23.303</w:t>
            </w:r>
          </w:p>
        </w:tc>
        <w:tc>
          <w:tcPr>
            <w:tcW w:w="709" w:type="dxa"/>
          </w:tcPr>
          <w:p w:rsidR="00EF203E" w:rsidRPr="008F6D61" w:rsidRDefault="00EF203E" w:rsidP="00207915">
            <w:pPr>
              <w:pStyle w:val="TAL"/>
              <w:tabs>
                <w:tab w:val="clear" w:pos="284"/>
                <w:tab w:val="clear" w:pos="567"/>
              </w:tabs>
              <w:rPr>
                <w:sz w:val="16"/>
              </w:rPr>
            </w:pPr>
            <w:r w:rsidRPr="008F6D61">
              <w:rPr>
                <w:sz w:val="16"/>
              </w:rPr>
              <w:t>0326</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B</w:t>
            </w:r>
          </w:p>
        </w:tc>
        <w:tc>
          <w:tcPr>
            <w:tcW w:w="709" w:type="dxa"/>
          </w:tcPr>
          <w:p w:rsidR="00EF203E" w:rsidRPr="008F6D61" w:rsidRDefault="00EF203E" w:rsidP="00207915">
            <w:pPr>
              <w:pStyle w:val="TAL"/>
              <w:tabs>
                <w:tab w:val="clear" w:pos="284"/>
                <w:tab w:val="clear" w:pos="567"/>
              </w:tabs>
              <w:rPr>
                <w:sz w:val="16"/>
              </w:rPr>
            </w:pPr>
            <w:r w:rsidRPr="008F6D61">
              <w:rPr>
                <w:sz w:val="16"/>
              </w:rPr>
              <w:t>14.1.0</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r w:rsidRPr="008F6D61">
              <w:rPr>
                <w:sz w:val="16"/>
              </w:rPr>
              <w:t>DUMMY</w:t>
            </w:r>
          </w:p>
        </w:tc>
        <w:tc>
          <w:tcPr>
            <w:tcW w:w="1134" w:type="dxa"/>
          </w:tcPr>
          <w:p w:rsidR="00EF203E" w:rsidRPr="008F6D61" w:rsidRDefault="00EF203E" w:rsidP="00207915">
            <w:pPr>
              <w:pStyle w:val="TAL"/>
              <w:tabs>
                <w:tab w:val="clear" w:pos="284"/>
                <w:tab w:val="clear" w:pos="567"/>
              </w:tabs>
              <w:rPr>
                <w:sz w:val="16"/>
              </w:rPr>
            </w:pPr>
            <w:r w:rsidRPr="008F6D61">
              <w:rPr>
                <w:sz w:val="16"/>
              </w:rPr>
              <w:t>LATE DOC: Rx 14/02 14.40. Noted in parallel session</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7.1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170779</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Introduction of ATCF in DRVCC</w:t>
            </w:r>
          </w:p>
        </w:tc>
        <w:tc>
          <w:tcPr>
            <w:tcW w:w="1701" w:type="dxa"/>
          </w:tcPr>
          <w:p w:rsidR="00EF203E" w:rsidRPr="008F6D61" w:rsidRDefault="00EF203E" w:rsidP="00207915">
            <w:pPr>
              <w:pStyle w:val="TAL"/>
              <w:tabs>
                <w:tab w:val="clear" w:pos="284"/>
                <w:tab w:val="clear" w:pos="567"/>
              </w:tabs>
              <w:rPr>
                <w:sz w:val="16"/>
              </w:rPr>
            </w:pPr>
            <w:r w:rsidRPr="008F6D61">
              <w:rPr>
                <w:sz w:val="16"/>
              </w:rPr>
              <w:t>Ericsson</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Noted</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7.1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170898</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System Architecture impacts due to Light Connection</w:t>
            </w:r>
          </w:p>
        </w:tc>
        <w:tc>
          <w:tcPr>
            <w:tcW w:w="1701" w:type="dxa"/>
          </w:tcPr>
          <w:p w:rsidR="00EF203E" w:rsidRPr="008F6D61" w:rsidRDefault="00EF203E" w:rsidP="00207915">
            <w:pPr>
              <w:pStyle w:val="TAL"/>
              <w:tabs>
                <w:tab w:val="clear" w:pos="284"/>
                <w:tab w:val="clear" w:pos="567"/>
              </w:tabs>
              <w:rPr>
                <w:sz w:val="16"/>
              </w:rPr>
            </w:pPr>
            <w:r w:rsidRPr="008F6D61">
              <w:rPr>
                <w:sz w:val="16"/>
              </w:rPr>
              <w:t>Ericsson, Nokia, Sony, AT&amp;T, LG Electronics, MediaTek</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Noted. Study WID provided in S2-171228</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7.1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171228</w:t>
            </w:r>
          </w:p>
        </w:tc>
        <w:tc>
          <w:tcPr>
            <w:tcW w:w="850" w:type="dxa"/>
          </w:tcPr>
          <w:p w:rsidR="00EF203E" w:rsidRPr="008F6D61" w:rsidRDefault="00EF203E" w:rsidP="00207915">
            <w:pPr>
              <w:pStyle w:val="TAL"/>
              <w:tabs>
                <w:tab w:val="clear" w:pos="284"/>
                <w:tab w:val="clear" w:pos="567"/>
              </w:tabs>
              <w:rPr>
                <w:sz w:val="16"/>
              </w:rPr>
            </w:pPr>
            <w:r w:rsidRPr="008F6D61">
              <w:rPr>
                <w:sz w:val="16"/>
              </w:rPr>
              <w:t>SID NEW</w:t>
            </w:r>
          </w:p>
        </w:tc>
        <w:tc>
          <w:tcPr>
            <w:tcW w:w="1559" w:type="dxa"/>
          </w:tcPr>
          <w:p w:rsidR="00EF203E" w:rsidRPr="008F6D61" w:rsidRDefault="00EF203E" w:rsidP="00207915">
            <w:pPr>
              <w:pStyle w:val="TAL"/>
              <w:tabs>
                <w:tab w:val="clear" w:pos="284"/>
                <w:tab w:val="clear" w:pos="567"/>
              </w:tabs>
              <w:rPr>
                <w:sz w:val="16"/>
              </w:rPr>
            </w:pPr>
            <w:r w:rsidRPr="008F6D61">
              <w:rPr>
                <w:sz w:val="16"/>
              </w:rPr>
              <w:t>New Study WID on System Architecture impacts due to Light Connection</w:t>
            </w:r>
          </w:p>
        </w:tc>
        <w:tc>
          <w:tcPr>
            <w:tcW w:w="1701" w:type="dxa"/>
          </w:tcPr>
          <w:p w:rsidR="00EF203E" w:rsidRPr="008F6D61" w:rsidRDefault="00EF203E" w:rsidP="00207915">
            <w:pPr>
              <w:pStyle w:val="TAL"/>
              <w:tabs>
                <w:tab w:val="clear" w:pos="284"/>
                <w:tab w:val="clear" w:pos="567"/>
              </w:tabs>
              <w:rPr>
                <w:sz w:val="16"/>
              </w:rPr>
            </w:pPr>
            <w:r w:rsidRPr="008F6D61">
              <w:rPr>
                <w:sz w:val="16"/>
              </w:rPr>
              <w:t>Ericsson, Nokia, ZTE, AT&amp;T, Sony, LG Electronics, MediaTek</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Noted</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7.1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170970</w:t>
            </w:r>
          </w:p>
        </w:tc>
        <w:tc>
          <w:tcPr>
            <w:tcW w:w="850" w:type="dxa"/>
          </w:tcPr>
          <w:p w:rsidR="00EF203E" w:rsidRPr="008F6D61" w:rsidRDefault="00EF203E" w:rsidP="00207915">
            <w:pPr>
              <w:pStyle w:val="TAL"/>
              <w:tabs>
                <w:tab w:val="clear" w:pos="284"/>
                <w:tab w:val="clear" w:pos="567"/>
              </w:tabs>
              <w:rPr>
                <w:sz w:val="16"/>
              </w:rPr>
            </w:pPr>
            <w:r w:rsidRPr="008F6D61">
              <w:rPr>
                <w:sz w:val="16"/>
              </w:rPr>
              <w:t>WID NEW</w:t>
            </w:r>
          </w:p>
        </w:tc>
        <w:tc>
          <w:tcPr>
            <w:tcW w:w="1559" w:type="dxa"/>
          </w:tcPr>
          <w:p w:rsidR="00EF203E" w:rsidRPr="008F6D61" w:rsidRDefault="00EF203E" w:rsidP="00207915">
            <w:pPr>
              <w:pStyle w:val="TAL"/>
              <w:tabs>
                <w:tab w:val="clear" w:pos="284"/>
                <w:tab w:val="clear" w:pos="567"/>
              </w:tabs>
              <w:rPr>
                <w:sz w:val="16"/>
              </w:rPr>
            </w:pPr>
            <w:r w:rsidRPr="008F6D61">
              <w:rPr>
                <w:sz w:val="16"/>
              </w:rPr>
              <w:t>New WID on core network aspects of signalling reduction to enable light connection for LTE</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 Intel, Qualcomm Inc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S2-171229.</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171229</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7.1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171229</w:t>
            </w:r>
          </w:p>
        </w:tc>
        <w:tc>
          <w:tcPr>
            <w:tcW w:w="850" w:type="dxa"/>
          </w:tcPr>
          <w:p w:rsidR="00EF203E" w:rsidRPr="008F6D61" w:rsidRDefault="00EF203E" w:rsidP="00207915">
            <w:pPr>
              <w:pStyle w:val="TAL"/>
              <w:tabs>
                <w:tab w:val="clear" w:pos="284"/>
                <w:tab w:val="clear" w:pos="567"/>
              </w:tabs>
              <w:rPr>
                <w:sz w:val="16"/>
              </w:rPr>
            </w:pPr>
            <w:r w:rsidRPr="008F6D61">
              <w:rPr>
                <w:sz w:val="16"/>
              </w:rPr>
              <w:t>WID NEW</w:t>
            </w:r>
          </w:p>
        </w:tc>
        <w:tc>
          <w:tcPr>
            <w:tcW w:w="1559" w:type="dxa"/>
          </w:tcPr>
          <w:p w:rsidR="00EF203E" w:rsidRPr="008F6D61" w:rsidRDefault="00EF203E" w:rsidP="00207915">
            <w:pPr>
              <w:pStyle w:val="TAL"/>
              <w:tabs>
                <w:tab w:val="clear" w:pos="284"/>
                <w:tab w:val="clear" w:pos="567"/>
              </w:tabs>
              <w:rPr>
                <w:sz w:val="16"/>
              </w:rPr>
            </w:pPr>
            <w:r w:rsidRPr="008F6D61">
              <w:rPr>
                <w:sz w:val="16"/>
              </w:rPr>
              <w:t>New WID on core network aspects of signalling reduction to enable light connection for LTE</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 Intel, Qualcomm Inc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Rel-14</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S2-170970. Noted</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7.1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171110</w:t>
            </w:r>
          </w:p>
        </w:tc>
        <w:tc>
          <w:tcPr>
            <w:tcW w:w="850" w:type="dxa"/>
          </w:tcPr>
          <w:p w:rsidR="00EF203E" w:rsidRPr="008F6D61" w:rsidRDefault="00EF203E" w:rsidP="00207915">
            <w:pPr>
              <w:pStyle w:val="TAL"/>
              <w:tabs>
                <w:tab w:val="clear" w:pos="284"/>
                <w:tab w:val="clear" w:pos="567"/>
              </w:tabs>
              <w:rPr>
                <w:sz w:val="16"/>
              </w:rPr>
            </w:pPr>
            <w:r w:rsidRPr="008F6D61">
              <w:rPr>
                <w:sz w:val="16"/>
              </w:rPr>
              <w:t>SID NEW</w:t>
            </w:r>
          </w:p>
        </w:tc>
        <w:tc>
          <w:tcPr>
            <w:tcW w:w="1559" w:type="dxa"/>
          </w:tcPr>
          <w:p w:rsidR="00EF203E" w:rsidRPr="008F6D61" w:rsidRDefault="00EF203E" w:rsidP="00207915">
            <w:pPr>
              <w:pStyle w:val="TAL"/>
              <w:tabs>
                <w:tab w:val="clear" w:pos="284"/>
                <w:tab w:val="clear" w:pos="567"/>
              </w:tabs>
              <w:rPr>
                <w:sz w:val="16"/>
              </w:rPr>
            </w:pPr>
            <w:r w:rsidRPr="008F6D61">
              <w:rPr>
                <w:sz w:val="16"/>
              </w:rPr>
              <w:t xml:space="preserve">New SID on extended </w:t>
            </w:r>
            <w:r w:rsidRPr="008F6D61">
              <w:rPr>
                <w:sz w:val="16"/>
              </w:rPr>
              <w:lastRenderedPageBreak/>
              <w:t>architecture enhancements for LTE support of V2X services</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Huawei, HiSilicon, AT&amp;T</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S2-171230.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171230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7.1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171230</w:t>
            </w:r>
          </w:p>
        </w:tc>
        <w:tc>
          <w:tcPr>
            <w:tcW w:w="850" w:type="dxa"/>
          </w:tcPr>
          <w:p w:rsidR="00EF203E" w:rsidRPr="008F6D61" w:rsidRDefault="00EF203E" w:rsidP="00207915">
            <w:pPr>
              <w:pStyle w:val="TAL"/>
              <w:tabs>
                <w:tab w:val="clear" w:pos="284"/>
                <w:tab w:val="clear" w:pos="567"/>
              </w:tabs>
              <w:rPr>
                <w:sz w:val="16"/>
              </w:rPr>
            </w:pPr>
            <w:r w:rsidRPr="008F6D61">
              <w:rPr>
                <w:sz w:val="16"/>
              </w:rPr>
              <w:t>SID NEW</w:t>
            </w:r>
          </w:p>
        </w:tc>
        <w:tc>
          <w:tcPr>
            <w:tcW w:w="1559" w:type="dxa"/>
          </w:tcPr>
          <w:p w:rsidR="00EF203E" w:rsidRPr="008F6D61" w:rsidRDefault="00EF203E" w:rsidP="00207915">
            <w:pPr>
              <w:pStyle w:val="TAL"/>
              <w:tabs>
                <w:tab w:val="clear" w:pos="284"/>
                <w:tab w:val="clear" w:pos="567"/>
              </w:tabs>
              <w:rPr>
                <w:sz w:val="16"/>
              </w:rPr>
            </w:pPr>
            <w:r w:rsidRPr="008F6D61">
              <w:rPr>
                <w:sz w:val="16"/>
              </w:rPr>
              <w:t>New SID on extended architecture enhancements for LTE support of V2X services</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 AT&amp;T</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S2-171110. Noted</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7.1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171130</w:t>
            </w:r>
          </w:p>
        </w:tc>
        <w:tc>
          <w:tcPr>
            <w:tcW w:w="850" w:type="dxa"/>
          </w:tcPr>
          <w:p w:rsidR="00EF203E" w:rsidRPr="008F6D61" w:rsidRDefault="00EF203E" w:rsidP="00207915">
            <w:pPr>
              <w:pStyle w:val="TAL"/>
              <w:tabs>
                <w:tab w:val="clear" w:pos="284"/>
                <w:tab w:val="clear" w:pos="567"/>
              </w:tabs>
              <w:rPr>
                <w:sz w:val="16"/>
              </w:rPr>
            </w:pPr>
            <w:r w:rsidRPr="008F6D61">
              <w:rPr>
                <w:sz w:val="16"/>
              </w:rPr>
              <w:t>SID NEW</w:t>
            </w:r>
          </w:p>
        </w:tc>
        <w:tc>
          <w:tcPr>
            <w:tcW w:w="1559" w:type="dxa"/>
          </w:tcPr>
          <w:p w:rsidR="00EF203E" w:rsidRPr="008F6D61" w:rsidRDefault="00EF203E" w:rsidP="00207915">
            <w:pPr>
              <w:pStyle w:val="TAL"/>
              <w:tabs>
                <w:tab w:val="clear" w:pos="284"/>
                <w:tab w:val="clear" w:pos="567"/>
              </w:tabs>
              <w:rPr>
                <w:sz w:val="16"/>
              </w:rPr>
            </w:pPr>
            <w:r w:rsidRPr="008F6D61">
              <w:rPr>
                <w:sz w:val="16"/>
              </w:rPr>
              <w:t>New SID on architecture enhancements for 3GPP support of advanced V2X services (FS_eV2XARC)</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S2-171231.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171231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7.1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171231</w:t>
            </w:r>
          </w:p>
        </w:tc>
        <w:tc>
          <w:tcPr>
            <w:tcW w:w="850" w:type="dxa"/>
          </w:tcPr>
          <w:p w:rsidR="00EF203E" w:rsidRPr="008F6D61" w:rsidRDefault="00EF203E" w:rsidP="00207915">
            <w:pPr>
              <w:pStyle w:val="TAL"/>
              <w:tabs>
                <w:tab w:val="clear" w:pos="284"/>
                <w:tab w:val="clear" w:pos="567"/>
              </w:tabs>
              <w:rPr>
                <w:sz w:val="16"/>
              </w:rPr>
            </w:pPr>
            <w:r w:rsidRPr="008F6D61">
              <w:rPr>
                <w:sz w:val="16"/>
              </w:rPr>
              <w:t>SID NEW</w:t>
            </w:r>
          </w:p>
        </w:tc>
        <w:tc>
          <w:tcPr>
            <w:tcW w:w="1559" w:type="dxa"/>
          </w:tcPr>
          <w:p w:rsidR="00EF203E" w:rsidRPr="008F6D61" w:rsidRDefault="00EF203E" w:rsidP="00207915">
            <w:pPr>
              <w:pStyle w:val="TAL"/>
              <w:tabs>
                <w:tab w:val="clear" w:pos="284"/>
                <w:tab w:val="clear" w:pos="567"/>
              </w:tabs>
              <w:rPr>
                <w:sz w:val="16"/>
              </w:rPr>
            </w:pPr>
            <w:r w:rsidRPr="008F6D61">
              <w:rPr>
                <w:sz w:val="16"/>
              </w:rPr>
              <w:t>New SID on architecture enhancements for 3GPP support of advanced V2X services (FS_eV2XARC)</w:t>
            </w:r>
          </w:p>
        </w:tc>
        <w:tc>
          <w:tcPr>
            <w:tcW w:w="1701" w:type="dxa"/>
          </w:tcPr>
          <w:p w:rsidR="00EF203E" w:rsidRPr="008F6D61" w:rsidRDefault="00EF203E" w:rsidP="00207915">
            <w:pPr>
              <w:pStyle w:val="TAL"/>
              <w:tabs>
                <w:tab w:val="clear" w:pos="284"/>
                <w:tab w:val="clear" w:pos="567"/>
              </w:tabs>
              <w:rPr>
                <w:sz w:val="16"/>
              </w:rPr>
            </w:pPr>
            <w:r w:rsidRPr="008F6D61">
              <w:rPr>
                <w:sz w:val="16"/>
              </w:rPr>
              <w:t>LG Electronics</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S2-171130. This was postponed.</w:t>
            </w:r>
          </w:p>
        </w:tc>
        <w:tc>
          <w:tcPr>
            <w:tcW w:w="1559" w:type="dxa"/>
          </w:tcPr>
          <w:p w:rsidR="00EF203E" w:rsidRPr="008F6D61" w:rsidRDefault="00EF203E" w:rsidP="00207915">
            <w:pPr>
              <w:pStyle w:val="TAL"/>
              <w:tabs>
                <w:tab w:val="clear" w:pos="284"/>
                <w:tab w:val="clear" w:pos="567"/>
              </w:tabs>
              <w:rPr>
                <w:sz w:val="16"/>
              </w:rPr>
            </w:pPr>
            <w:r w:rsidRPr="008F6D61">
              <w:rPr>
                <w:sz w:val="16"/>
              </w:rPr>
              <w:t>Postponed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7.1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171158</w:t>
            </w:r>
          </w:p>
        </w:tc>
        <w:tc>
          <w:tcPr>
            <w:tcW w:w="850" w:type="dxa"/>
          </w:tcPr>
          <w:p w:rsidR="00EF203E" w:rsidRPr="008F6D61" w:rsidRDefault="00EF203E" w:rsidP="00207915">
            <w:pPr>
              <w:pStyle w:val="TAL"/>
              <w:tabs>
                <w:tab w:val="clear" w:pos="284"/>
                <w:tab w:val="clear" w:pos="567"/>
              </w:tabs>
              <w:rPr>
                <w:sz w:val="16"/>
              </w:rPr>
            </w:pPr>
            <w:r w:rsidRPr="008F6D61">
              <w:rPr>
                <w:sz w:val="16"/>
              </w:rPr>
              <w:t>WID NEW</w:t>
            </w:r>
          </w:p>
        </w:tc>
        <w:tc>
          <w:tcPr>
            <w:tcW w:w="1559" w:type="dxa"/>
          </w:tcPr>
          <w:p w:rsidR="00EF203E" w:rsidRPr="008F6D61" w:rsidRDefault="00EF203E" w:rsidP="00207915">
            <w:pPr>
              <w:pStyle w:val="TAL"/>
              <w:tabs>
                <w:tab w:val="clear" w:pos="284"/>
                <w:tab w:val="clear" w:pos="567"/>
              </w:tabs>
              <w:rPr>
                <w:sz w:val="16"/>
              </w:rPr>
            </w:pPr>
            <w:r w:rsidRPr="008F6D61">
              <w:rPr>
                <w:sz w:val="16"/>
              </w:rPr>
              <w:t>New WID on PS Data Off Feature Phase 2</w:t>
            </w:r>
          </w:p>
        </w:tc>
        <w:tc>
          <w:tcPr>
            <w:tcW w:w="1701" w:type="dxa"/>
          </w:tcPr>
          <w:p w:rsidR="00EF203E" w:rsidRPr="008F6D61" w:rsidRDefault="00EF203E" w:rsidP="00207915">
            <w:pPr>
              <w:pStyle w:val="TAL"/>
              <w:tabs>
                <w:tab w:val="clear" w:pos="284"/>
                <w:tab w:val="clear" w:pos="567"/>
              </w:tabs>
              <w:rPr>
                <w:sz w:val="16"/>
              </w:rPr>
            </w:pPr>
            <w:r w:rsidRPr="008F6D61">
              <w:rPr>
                <w:sz w:val="16"/>
              </w:rPr>
              <w:t>Deutsche Telekom AG</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S2-171232.</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171232</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7.1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171232</w:t>
            </w:r>
          </w:p>
        </w:tc>
        <w:tc>
          <w:tcPr>
            <w:tcW w:w="850" w:type="dxa"/>
          </w:tcPr>
          <w:p w:rsidR="00EF203E" w:rsidRPr="008F6D61" w:rsidRDefault="00EF203E" w:rsidP="00207915">
            <w:pPr>
              <w:pStyle w:val="TAL"/>
              <w:tabs>
                <w:tab w:val="clear" w:pos="284"/>
                <w:tab w:val="clear" w:pos="567"/>
              </w:tabs>
              <w:rPr>
                <w:sz w:val="16"/>
              </w:rPr>
            </w:pPr>
            <w:r w:rsidRPr="008F6D61">
              <w:rPr>
                <w:sz w:val="16"/>
              </w:rPr>
              <w:t>WID NEW</w:t>
            </w:r>
          </w:p>
        </w:tc>
        <w:tc>
          <w:tcPr>
            <w:tcW w:w="1559" w:type="dxa"/>
          </w:tcPr>
          <w:p w:rsidR="00EF203E" w:rsidRPr="008F6D61" w:rsidRDefault="00EF203E" w:rsidP="00207915">
            <w:pPr>
              <w:pStyle w:val="TAL"/>
              <w:tabs>
                <w:tab w:val="clear" w:pos="284"/>
                <w:tab w:val="clear" w:pos="567"/>
              </w:tabs>
              <w:rPr>
                <w:sz w:val="16"/>
              </w:rPr>
            </w:pPr>
            <w:r w:rsidRPr="008F6D61">
              <w:rPr>
                <w:sz w:val="16"/>
              </w:rPr>
              <w:t>New WID on PS Data Off Feature Phase 2</w:t>
            </w:r>
          </w:p>
        </w:tc>
        <w:tc>
          <w:tcPr>
            <w:tcW w:w="1701" w:type="dxa"/>
          </w:tcPr>
          <w:p w:rsidR="00EF203E" w:rsidRPr="008F6D61" w:rsidRDefault="00EF203E" w:rsidP="00207915">
            <w:pPr>
              <w:pStyle w:val="TAL"/>
              <w:tabs>
                <w:tab w:val="clear" w:pos="284"/>
                <w:tab w:val="clear" w:pos="567"/>
              </w:tabs>
              <w:rPr>
                <w:sz w:val="16"/>
              </w:rPr>
            </w:pPr>
            <w:r w:rsidRPr="008F6D61">
              <w:rPr>
                <w:sz w:val="16"/>
              </w:rPr>
              <w:t>Deutsche Telekom AG</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S2-171158.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7.1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171062</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Proposed timeline and organisation for the SID phase 2</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Noted</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7.1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171207</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How to structure 5GS work beyond phase 1</w:t>
            </w:r>
          </w:p>
        </w:tc>
        <w:tc>
          <w:tcPr>
            <w:tcW w:w="1701" w:type="dxa"/>
          </w:tcPr>
          <w:p w:rsidR="00EF203E" w:rsidRPr="008F6D61" w:rsidRDefault="00EF203E" w:rsidP="00207915">
            <w:pPr>
              <w:pStyle w:val="TAL"/>
              <w:tabs>
                <w:tab w:val="clear" w:pos="284"/>
                <w:tab w:val="clear" w:pos="567"/>
              </w:tabs>
              <w:rPr>
                <w:sz w:val="16"/>
              </w:rPr>
            </w:pPr>
            <w:r w:rsidRPr="008F6D61">
              <w:rPr>
                <w:sz w:val="16"/>
              </w:rPr>
              <w:t>Qualcomm Incorporated, LG Electronics, Ericsson</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LATE REQ: LATE DOC: Rx 11/02 14:10. Noted</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7.1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171063</w:t>
            </w:r>
          </w:p>
        </w:tc>
        <w:tc>
          <w:tcPr>
            <w:tcW w:w="850" w:type="dxa"/>
          </w:tcPr>
          <w:p w:rsidR="00EF203E" w:rsidRPr="008F6D61" w:rsidRDefault="00EF203E" w:rsidP="00207915">
            <w:pPr>
              <w:pStyle w:val="TAL"/>
              <w:tabs>
                <w:tab w:val="clear" w:pos="284"/>
                <w:tab w:val="clear" w:pos="567"/>
              </w:tabs>
              <w:rPr>
                <w:sz w:val="16"/>
              </w:rPr>
            </w:pPr>
            <w:r w:rsidRPr="008F6D61">
              <w:rPr>
                <w:sz w:val="16"/>
              </w:rPr>
              <w:t>DISCUSSION</w:t>
            </w:r>
          </w:p>
        </w:tc>
        <w:tc>
          <w:tcPr>
            <w:tcW w:w="1559" w:type="dxa"/>
          </w:tcPr>
          <w:p w:rsidR="00EF203E" w:rsidRPr="008F6D61" w:rsidRDefault="00EF203E" w:rsidP="00207915">
            <w:pPr>
              <w:pStyle w:val="TAL"/>
              <w:tabs>
                <w:tab w:val="clear" w:pos="284"/>
                <w:tab w:val="clear" w:pos="567"/>
              </w:tabs>
              <w:rPr>
                <w:sz w:val="16"/>
              </w:rPr>
            </w:pPr>
            <w:r w:rsidRPr="008F6D61">
              <w:rPr>
                <w:sz w:val="16"/>
              </w:rPr>
              <w:t>Proposed initial content for a phase 2 5G TR</w:t>
            </w:r>
          </w:p>
        </w:tc>
        <w:tc>
          <w:tcPr>
            <w:tcW w:w="1701" w:type="dxa"/>
          </w:tcPr>
          <w:p w:rsidR="00EF203E" w:rsidRPr="008F6D61" w:rsidRDefault="00EF203E" w:rsidP="00207915">
            <w:pPr>
              <w:pStyle w:val="TAL"/>
              <w:tabs>
                <w:tab w:val="clear" w:pos="284"/>
                <w:tab w:val="clear" w:pos="567"/>
              </w:tabs>
              <w:rPr>
                <w:sz w:val="16"/>
              </w:rPr>
            </w:pPr>
            <w:r w:rsidRPr="008F6D61">
              <w:rPr>
                <w:sz w:val="16"/>
              </w:rPr>
              <w:t>Huawei, HiSilicon</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LATE DOC: This was withdrawn (not provided).</w:t>
            </w:r>
          </w:p>
        </w:tc>
        <w:tc>
          <w:tcPr>
            <w:tcW w:w="1559" w:type="dxa"/>
          </w:tcPr>
          <w:p w:rsidR="00EF203E" w:rsidRPr="008F6D61" w:rsidRDefault="00EF203E" w:rsidP="00207915">
            <w:pPr>
              <w:pStyle w:val="TAL"/>
              <w:tabs>
                <w:tab w:val="clear" w:pos="284"/>
                <w:tab w:val="clear" w:pos="567"/>
              </w:tabs>
              <w:rPr>
                <w:sz w:val="16"/>
              </w:rPr>
            </w:pPr>
            <w:r w:rsidRPr="008F6D61">
              <w:rPr>
                <w:sz w:val="16"/>
              </w:rPr>
              <w:t>Withdrawn</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7.1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171195</w:t>
            </w:r>
          </w:p>
        </w:tc>
        <w:tc>
          <w:tcPr>
            <w:tcW w:w="850" w:type="dxa"/>
          </w:tcPr>
          <w:p w:rsidR="00EF203E" w:rsidRPr="008F6D61" w:rsidRDefault="00EF203E" w:rsidP="00207915">
            <w:pPr>
              <w:pStyle w:val="TAL"/>
              <w:tabs>
                <w:tab w:val="clear" w:pos="284"/>
                <w:tab w:val="clear" w:pos="567"/>
              </w:tabs>
              <w:rPr>
                <w:sz w:val="16"/>
              </w:rPr>
            </w:pPr>
            <w:r w:rsidRPr="008F6D61">
              <w:rPr>
                <w:sz w:val="16"/>
              </w:rPr>
              <w:t>SID NEW</w:t>
            </w:r>
          </w:p>
        </w:tc>
        <w:tc>
          <w:tcPr>
            <w:tcW w:w="1559" w:type="dxa"/>
          </w:tcPr>
          <w:p w:rsidR="00EF203E" w:rsidRPr="008F6D61" w:rsidRDefault="00EF203E" w:rsidP="00207915">
            <w:pPr>
              <w:pStyle w:val="TAL"/>
              <w:tabs>
                <w:tab w:val="clear" w:pos="284"/>
                <w:tab w:val="clear" w:pos="567"/>
              </w:tabs>
              <w:rPr>
                <w:sz w:val="16"/>
              </w:rPr>
            </w:pPr>
            <w:r w:rsidRPr="008F6D61">
              <w:rPr>
                <w:sz w:val="16"/>
              </w:rPr>
              <w:t>Study on the phase 2 work for the 5G system architecture</w:t>
            </w:r>
          </w:p>
        </w:tc>
        <w:tc>
          <w:tcPr>
            <w:tcW w:w="1701" w:type="dxa"/>
          </w:tcPr>
          <w:p w:rsidR="00EF203E" w:rsidRPr="008F6D61" w:rsidRDefault="00EF203E" w:rsidP="00207915">
            <w:pPr>
              <w:pStyle w:val="TAL"/>
              <w:tabs>
                <w:tab w:val="clear" w:pos="284"/>
                <w:tab w:val="clear" w:pos="567"/>
              </w:tabs>
              <w:rPr>
                <w:sz w:val="16"/>
              </w:rPr>
            </w:pPr>
            <w:r w:rsidRPr="008F6D61">
              <w:rPr>
                <w:sz w:val="16"/>
              </w:rPr>
              <w:t>Huawei, China Unicom, China Telecom, CATT, HiSilicon, Telecom Italia, Intel, ETRI</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Rel-15</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Revised to S2-171234.</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171234</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7.1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171234</w:t>
            </w:r>
          </w:p>
        </w:tc>
        <w:tc>
          <w:tcPr>
            <w:tcW w:w="850" w:type="dxa"/>
          </w:tcPr>
          <w:p w:rsidR="00EF203E" w:rsidRPr="008F6D61" w:rsidRDefault="00EF203E" w:rsidP="00207915">
            <w:pPr>
              <w:pStyle w:val="TAL"/>
              <w:tabs>
                <w:tab w:val="clear" w:pos="284"/>
                <w:tab w:val="clear" w:pos="567"/>
              </w:tabs>
              <w:rPr>
                <w:sz w:val="16"/>
              </w:rPr>
            </w:pPr>
            <w:r w:rsidRPr="008F6D61">
              <w:rPr>
                <w:sz w:val="16"/>
              </w:rPr>
              <w:t xml:space="preserve">SID </w:t>
            </w:r>
            <w:r w:rsidRPr="008F6D61">
              <w:rPr>
                <w:sz w:val="16"/>
              </w:rPr>
              <w:lastRenderedPageBreak/>
              <w:t>NEW</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 xml:space="preserve">New SID on </w:t>
            </w:r>
            <w:r w:rsidRPr="008F6D61">
              <w:rPr>
                <w:sz w:val="16"/>
              </w:rPr>
              <w:lastRenderedPageBreak/>
              <w:t>continuation of the work for the 5G system architecture</w:t>
            </w:r>
          </w:p>
        </w:tc>
        <w:tc>
          <w:tcPr>
            <w:tcW w:w="1701" w:type="dxa"/>
          </w:tcPr>
          <w:p w:rsidR="00EF203E" w:rsidRPr="008F6D61" w:rsidRDefault="00EF203E" w:rsidP="00207915">
            <w:pPr>
              <w:pStyle w:val="TAL"/>
              <w:tabs>
                <w:tab w:val="clear" w:pos="284"/>
                <w:tab w:val="clear" w:pos="567"/>
              </w:tabs>
              <w:rPr>
                <w:sz w:val="16"/>
              </w:rPr>
            </w:pPr>
            <w:r w:rsidRPr="008F6D61">
              <w:rPr>
                <w:sz w:val="16"/>
              </w:rPr>
              <w:lastRenderedPageBreak/>
              <w:t xml:space="preserve">Huawei, China </w:t>
            </w:r>
            <w:r w:rsidRPr="008F6D61">
              <w:rPr>
                <w:sz w:val="16"/>
              </w:rPr>
              <w:lastRenderedPageBreak/>
              <w:t>Unicom?, China Telecom?, China Mobile?, KDDI?, CATT?, HiSilicon?, Telecom Italia?, Intel?, ETRI?</w:t>
            </w:r>
          </w:p>
        </w:tc>
        <w:tc>
          <w:tcPr>
            <w:tcW w:w="851" w:type="dxa"/>
          </w:tcPr>
          <w:p w:rsidR="00EF203E" w:rsidRPr="008F6D61" w:rsidRDefault="00EF203E" w:rsidP="00207915">
            <w:pPr>
              <w:pStyle w:val="TAL"/>
              <w:tabs>
                <w:tab w:val="clear" w:pos="284"/>
                <w:tab w:val="clear" w:pos="567"/>
              </w:tabs>
              <w:rPr>
                <w:sz w:val="16"/>
              </w:rPr>
            </w:pPr>
            <w:r w:rsidRPr="008F6D61">
              <w:rPr>
                <w:sz w:val="16"/>
              </w:rPr>
              <w:lastRenderedPageBreak/>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Rel-</w:t>
            </w:r>
            <w:r w:rsidRPr="008F6D61">
              <w:rPr>
                <w:sz w:val="16"/>
              </w:rPr>
              <w:lastRenderedPageBreak/>
              <w:t>15</w:t>
            </w: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 xml:space="preserve">Revision of </w:t>
            </w:r>
            <w:r w:rsidRPr="008F6D61">
              <w:rPr>
                <w:sz w:val="16"/>
              </w:rPr>
              <w:lastRenderedPageBreak/>
              <w:t>S2-171195. Noted</w:t>
            </w:r>
          </w:p>
        </w:tc>
        <w:tc>
          <w:tcPr>
            <w:tcW w:w="1559" w:type="dxa"/>
          </w:tcPr>
          <w:p w:rsidR="00EF203E" w:rsidRPr="008F6D61" w:rsidRDefault="00EF203E" w:rsidP="00207915">
            <w:pPr>
              <w:pStyle w:val="TAL"/>
              <w:tabs>
                <w:tab w:val="clear" w:pos="284"/>
                <w:tab w:val="clear" w:pos="567"/>
              </w:tabs>
              <w:rPr>
                <w:sz w:val="16"/>
              </w:rPr>
            </w:pPr>
            <w:r w:rsidRPr="008F6D61">
              <w:rPr>
                <w:sz w:val="16"/>
              </w:rPr>
              <w:lastRenderedPageBreak/>
              <w:t>Noted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lastRenderedPageBreak/>
              <w:t>7.1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171211</w:t>
            </w:r>
          </w:p>
        </w:tc>
        <w:tc>
          <w:tcPr>
            <w:tcW w:w="850" w:type="dxa"/>
          </w:tcPr>
          <w:p w:rsidR="00EF203E" w:rsidRPr="008F6D61" w:rsidRDefault="00EF203E" w:rsidP="00207915">
            <w:pPr>
              <w:pStyle w:val="TAL"/>
              <w:tabs>
                <w:tab w:val="clear" w:pos="284"/>
                <w:tab w:val="clear" w:pos="567"/>
              </w:tabs>
              <w:rPr>
                <w:sz w:val="16"/>
              </w:rPr>
            </w:pPr>
            <w:r w:rsidRPr="008F6D61">
              <w:rPr>
                <w:sz w:val="16"/>
              </w:rPr>
              <w:t>WID NEW</w:t>
            </w:r>
          </w:p>
        </w:tc>
        <w:tc>
          <w:tcPr>
            <w:tcW w:w="1559" w:type="dxa"/>
          </w:tcPr>
          <w:p w:rsidR="00EF203E" w:rsidRPr="008F6D61" w:rsidRDefault="00EF203E" w:rsidP="00207915">
            <w:pPr>
              <w:pStyle w:val="TAL"/>
              <w:tabs>
                <w:tab w:val="clear" w:pos="284"/>
                <w:tab w:val="clear" w:pos="567"/>
              </w:tabs>
              <w:rPr>
                <w:sz w:val="16"/>
              </w:rPr>
            </w:pPr>
            <w:r w:rsidRPr="008F6D61">
              <w:rPr>
                <w:sz w:val="16"/>
              </w:rPr>
              <w:t>EPC support for Option 3/3a/3x Dual Connectivity with New Radio</w:t>
            </w:r>
          </w:p>
        </w:tc>
        <w:tc>
          <w:tcPr>
            <w:tcW w:w="1701" w:type="dxa"/>
          </w:tcPr>
          <w:p w:rsidR="00EF203E" w:rsidRPr="008F6D61" w:rsidRDefault="00EF203E" w:rsidP="00207915">
            <w:pPr>
              <w:pStyle w:val="TAL"/>
              <w:tabs>
                <w:tab w:val="clear" w:pos="284"/>
                <w:tab w:val="clear" w:pos="567"/>
              </w:tabs>
              <w:rPr>
                <w:sz w:val="16"/>
              </w:rPr>
            </w:pPr>
            <w:r w:rsidRPr="008F6D61">
              <w:rPr>
                <w:sz w:val="16"/>
              </w:rPr>
              <w:t>Vodafone, AT&amp;T, NTT DOCOMO, Ericsson, Qualcomm Inc.</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LATE REQ: LATE DOC: Rx 10/02 18:40. Revised to S2-171233.</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171233</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7.1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171233</w:t>
            </w:r>
          </w:p>
        </w:tc>
        <w:tc>
          <w:tcPr>
            <w:tcW w:w="850" w:type="dxa"/>
          </w:tcPr>
          <w:p w:rsidR="00EF203E" w:rsidRPr="008F6D61" w:rsidRDefault="00EF203E" w:rsidP="00207915">
            <w:pPr>
              <w:pStyle w:val="TAL"/>
              <w:tabs>
                <w:tab w:val="clear" w:pos="284"/>
                <w:tab w:val="clear" w:pos="567"/>
              </w:tabs>
              <w:rPr>
                <w:sz w:val="16"/>
              </w:rPr>
            </w:pPr>
            <w:r w:rsidRPr="008F6D61">
              <w:rPr>
                <w:sz w:val="16"/>
              </w:rPr>
              <w:t>WID NEW</w:t>
            </w:r>
          </w:p>
        </w:tc>
        <w:tc>
          <w:tcPr>
            <w:tcW w:w="1559" w:type="dxa"/>
          </w:tcPr>
          <w:p w:rsidR="00EF203E" w:rsidRPr="008F6D61" w:rsidRDefault="00EF203E" w:rsidP="00207915">
            <w:pPr>
              <w:pStyle w:val="TAL"/>
              <w:tabs>
                <w:tab w:val="clear" w:pos="284"/>
                <w:tab w:val="clear" w:pos="567"/>
              </w:tabs>
              <w:rPr>
                <w:sz w:val="16"/>
              </w:rPr>
            </w:pPr>
            <w:r w:rsidRPr="008F6D61">
              <w:rPr>
                <w:sz w:val="16"/>
              </w:rPr>
              <w:t>EPC support for Option 3/3a/3x Dual Connectivity with New Radio</w:t>
            </w:r>
          </w:p>
        </w:tc>
        <w:tc>
          <w:tcPr>
            <w:tcW w:w="1701" w:type="dxa"/>
          </w:tcPr>
          <w:p w:rsidR="00EF203E" w:rsidRPr="008F6D61" w:rsidRDefault="00EF203E" w:rsidP="00207915">
            <w:pPr>
              <w:pStyle w:val="TAL"/>
              <w:tabs>
                <w:tab w:val="clear" w:pos="284"/>
                <w:tab w:val="clear" w:pos="567"/>
              </w:tabs>
              <w:rPr>
                <w:sz w:val="16"/>
              </w:rPr>
            </w:pPr>
            <w:r w:rsidRPr="008F6D61">
              <w:rPr>
                <w:sz w:val="16"/>
              </w:rPr>
              <w:t>Vodafone, AT&amp;T, NTT DOCOMO, Ericsson, Qualcomm Inc., Sprint</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S2-171211. Revised to S2-171551.</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171551</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7.1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171551</w:t>
            </w:r>
          </w:p>
        </w:tc>
        <w:tc>
          <w:tcPr>
            <w:tcW w:w="850" w:type="dxa"/>
          </w:tcPr>
          <w:p w:rsidR="00EF203E" w:rsidRPr="008F6D61" w:rsidRDefault="00EF203E" w:rsidP="00207915">
            <w:pPr>
              <w:pStyle w:val="TAL"/>
              <w:tabs>
                <w:tab w:val="clear" w:pos="284"/>
                <w:tab w:val="clear" w:pos="567"/>
              </w:tabs>
              <w:rPr>
                <w:sz w:val="16"/>
              </w:rPr>
            </w:pPr>
            <w:r w:rsidRPr="008F6D61">
              <w:rPr>
                <w:sz w:val="16"/>
              </w:rPr>
              <w:t>WID NEW</w:t>
            </w:r>
          </w:p>
        </w:tc>
        <w:tc>
          <w:tcPr>
            <w:tcW w:w="1559" w:type="dxa"/>
          </w:tcPr>
          <w:p w:rsidR="00EF203E" w:rsidRPr="008F6D61" w:rsidRDefault="00EF203E" w:rsidP="00207915">
            <w:pPr>
              <w:pStyle w:val="TAL"/>
              <w:tabs>
                <w:tab w:val="clear" w:pos="284"/>
                <w:tab w:val="clear" w:pos="567"/>
              </w:tabs>
              <w:rPr>
                <w:sz w:val="16"/>
              </w:rPr>
            </w:pPr>
            <w:r w:rsidRPr="008F6D61">
              <w:rPr>
                <w:sz w:val="16"/>
              </w:rPr>
              <w:t>EPC support for Option 3/3a/3x Dual Connectivity with New Radio</w:t>
            </w:r>
          </w:p>
        </w:tc>
        <w:tc>
          <w:tcPr>
            <w:tcW w:w="1701" w:type="dxa"/>
          </w:tcPr>
          <w:p w:rsidR="00EF203E" w:rsidRPr="008F6D61" w:rsidRDefault="00EF203E" w:rsidP="00207915">
            <w:pPr>
              <w:pStyle w:val="TAL"/>
              <w:tabs>
                <w:tab w:val="clear" w:pos="284"/>
                <w:tab w:val="clear" w:pos="567"/>
              </w:tabs>
              <w:rPr>
                <w:sz w:val="16"/>
              </w:rPr>
            </w:pPr>
            <w:r w:rsidRPr="008F6D61">
              <w:rPr>
                <w:sz w:val="16"/>
              </w:rPr>
              <w:t>Vodafone, AT&amp;T, NTT DOCOMO, Ericsson, Qualcomm Inc., Sprint</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S2-171233. Revised to S2-171610.</w:t>
            </w:r>
          </w:p>
        </w:tc>
        <w:tc>
          <w:tcPr>
            <w:tcW w:w="1559" w:type="dxa"/>
          </w:tcPr>
          <w:p w:rsidR="00EF203E" w:rsidRPr="008F6D61" w:rsidRDefault="00EF203E" w:rsidP="00207915">
            <w:pPr>
              <w:pStyle w:val="TAL"/>
              <w:tabs>
                <w:tab w:val="clear" w:pos="284"/>
                <w:tab w:val="clear" w:pos="567"/>
              </w:tabs>
              <w:rPr>
                <w:sz w:val="16"/>
              </w:rPr>
            </w:pPr>
            <w:r w:rsidRPr="008F6D61">
              <w:rPr>
                <w:sz w:val="16"/>
              </w:rPr>
              <w:t>Revised</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171610</w:t>
            </w: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7.1</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171610</w:t>
            </w:r>
          </w:p>
        </w:tc>
        <w:tc>
          <w:tcPr>
            <w:tcW w:w="850" w:type="dxa"/>
          </w:tcPr>
          <w:p w:rsidR="00EF203E" w:rsidRPr="008F6D61" w:rsidRDefault="00EF203E" w:rsidP="00207915">
            <w:pPr>
              <w:pStyle w:val="TAL"/>
              <w:tabs>
                <w:tab w:val="clear" w:pos="284"/>
                <w:tab w:val="clear" w:pos="567"/>
              </w:tabs>
              <w:rPr>
                <w:sz w:val="16"/>
              </w:rPr>
            </w:pPr>
            <w:r w:rsidRPr="008F6D61">
              <w:rPr>
                <w:sz w:val="16"/>
              </w:rPr>
              <w:t>WID NEW</w:t>
            </w:r>
          </w:p>
        </w:tc>
        <w:tc>
          <w:tcPr>
            <w:tcW w:w="1559" w:type="dxa"/>
          </w:tcPr>
          <w:p w:rsidR="00EF203E" w:rsidRPr="008F6D61" w:rsidRDefault="00EF203E" w:rsidP="00207915">
            <w:pPr>
              <w:pStyle w:val="TAL"/>
              <w:tabs>
                <w:tab w:val="clear" w:pos="284"/>
                <w:tab w:val="clear" w:pos="567"/>
              </w:tabs>
              <w:rPr>
                <w:sz w:val="16"/>
              </w:rPr>
            </w:pPr>
            <w:r w:rsidRPr="008F6D61">
              <w:rPr>
                <w:sz w:val="16"/>
              </w:rPr>
              <w:t>EPC support for Option 3/3a/3x Dual Connectivity with New Radio</w:t>
            </w:r>
          </w:p>
        </w:tc>
        <w:tc>
          <w:tcPr>
            <w:tcW w:w="1701" w:type="dxa"/>
          </w:tcPr>
          <w:p w:rsidR="00EF203E" w:rsidRPr="008F6D61" w:rsidRDefault="00EF203E" w:rsidP="00207915">
            <w:pPr>
              <w:pStyle w:val="TAL"/>
              <w:tabs>
                <w:tab w:val="clear" w:pos="284"/>
                <w:tab w:val="clear" w:pos="567"/>
              </w:tabs>
              <w:rPr>
                <w:sz w:val="16"/>
              </w:rPr>
            </w:pPr>
            <w:r w:rsidRPr="008F6D61">
              <w:rPr>
                <w:sz w:val="16"/>
              </w:rPr>
              <w:t>Vodafone, AT&amp;T, NTT DOCOMO, Ericsson, Qualcomm Inc., Sprint</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Revision of S2-171551. Approved</w:t>
            </w:r>
          </w:p>
        </w:tc>
        <w:tc>
          <w:tcPr>
            <w:tcW w:w="1559" w:type="dxa"/>
          </w:tcPr>
          <w:p w:rsidR="00EF203E" w:rsidRPr="008F6D61" w:rsidRDefault="00EF203E" w:rsidP="00207915">
            <w:pPr>
              <w:pStyle w:val="TAL"/>
              <w:tabs>
                <w:tab w:val="clear" w:pos="284"/>
                <w:tab w:val="clear" w:pos="567"/>
              </w:tabs>
              <w:rPr>
                <w:sz w:val="16"/>
              </w:rPr>
            </w:pPr>
            <w:r w:rsidRPr="008F6D61">
              <w:rPr>
                <w:sz w:val="16"/>
              </w:rPr>
              <w:t>Approved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7.2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171545</w:t>
            </w:r>
          </w:p>
        </w:tc>
        <w:tc>
          <w:tcPr>
            <w:tcW w:w="850" w:type="dxa"/>
          </w:tcPr>
          <w:p w:rsidR="00EF203E" w:rsidRPr="008F6D61" w:rsidRDefault="00EF203E" w:rsidP="00207915">
            <w:pPr>
              <w:pStyle w:val="TAL"/>
              <w:tabs>
                <w:tab w:val="clear" w:pos="284"/>
                <w:tab w:val="clear" w:pos="567"/>
              </w:tabs>
              <w:rPr>
                <w:sz w:val="16"/>
              </w:rPr>
            </w:pPr>
            <w:r w:rsidRPr="008F6D61">
              <w:rPr>
                <w:sz w:val="16"/>
              </w:rPr>
              <w:t>LS OUT</w:t>
            </w:r>
          </w:p>
        </w:tc>
        <w:tc>
          <w:tcPr>
            <w:tcW w:w="1559" w:type="dxa"/>
          </w:tcPr>
          <w:p w:rsidR="00EF203E" w:rsidRPr="008F6D61" w:rsidRDefault="00EF203E" w:rsidP="00207915">
            <w:pPr>
              <w:pStyle w:val="TAL"/>
              <w:tabs>
                <w:tab w:val="clear" w:pos="284"/>
                <w:tab w:val="clear" w:pos="567"/>
              </w:tabs>
              <w:rPr>
                <w:sz w:val="16"/>
              </w:rPr>
            </w:pPr>
            <w:r w:rsidRPr="008F6D61">
              <w:rPr>
                <w:sz w:val="16"/>
              </w:rPr>
              <w:t>[DRAFT] LS on Light-Weight RRC connection support in EPS</w:t>
            </w:r>
          </w:p>
        </w:tc>
        <w:tc>
          <w:tcPr>
            <w:tcW w:w="1701" w:type="dxa"/>
          </w:tcPr>
          <w:p w:rsidR="00EF203E" w:rsidRPr="008F6D61" w:rsidRDefault="00EF203E" w:rsidP="00207915">
            <w:pPr>
              <w:pStyle w:val="TAL"/>
              <w:tabs>
                <w:tab w:val="clear" w:pos="284"/>
                <w:tab w:val="clear" w:pos="567"/>
              </w:tabs>
              <w:rPr>
                <w:sz w:val="16"/>
              </w:rPr>
            </w:pPr>
            <w:r w:rsidRPr="008F6D61">
              <w:rPr>
                <w:sz w:val="16"/>
              </w:rPr>
              <w:t>Nokia</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Created off-line at meeting. LATE DOC: Rx 16/02, 18:00 Not Handled</w:t>
            </w:r>
          </w:p>
        </w:tc>
        <w:tc>
          <w:tcPr>
            <w:tcW w:w="1559" w:type="dxa"/>
          </w:tcPr>
          <w:p w:rsidR="00EF203E" w:rsidRPr="008F6D61" w:rsidRDefault="00EF203E" w:rsidP="00207915">
            <w:pPr>
              <w:pStyle w:val="TAL"/>
              <w:tabs>
                <w:tab w:val="clear" w:pos="284"/>
                <w:tab w:val="clear" w:pos="567"/>
              </w:tabs>
              <w:rPr>
                <w:sz w:val="16"/>
              </w:rPr>
            </w:pPr>
            <w:r w:rsidRPr="008F6D61">
              <w:rPr>
                <w:sz w:val="16"/>
              </w:rPr>
              <w:t>Not Handled</w:t>
            </w:r>
          </w:p>
        </w:tc>
        <w:tc>
          <w:tcPr>
            <w:tcW w:w="1134" w:type="dxa"/>
          </w:tcPr>
          <w:p w:rsidR="00EF203E" w:rsidRPr="008F6D61" w:rsidRDefault="00EF203E" w:rsidP="00207915">
            <w:pPr>
              <w:pStyle w:val="TAL"/>
              <w:tabs>
                <w:tab w:val="clear" w:pos="284"/>
                <w:tab w:val="clear" w:pos="567"/>
              </w:tabs>
              <w:rPr>
                <w:sz w:val="16"/>
              </w:rPr>
            </w:pPr>
          </w:p>
        </w:tc>
      </w:tr>
      <w:tr w:rsidR="00EF203E" w:rsidRPr="005116E5" w:rsidTr="00B6030D">
        <w:tc>
          <w:tcPr>
            <w:tcW w:w="534" w:type="dxa"/>
          </w:tcPr>
          <w:p w:rsidR="00EF203E" w:rsidRPr="008F6D61" w:rsidRDefault="00EF203E" w:rsidP="00207915">
            <w:pPr>
              <w:pStyle w:val="TAL"/>
              <w:tabs>
                <w:tab w:val="clear" w:pos="284"/>
                <w:tab w:val="clear" w:pos="567"/>
              </w:tabs>
              <w:rPr>
                <w:sz w:val="16"/>
              </w:rPr>
            </w:pPr>
            <w:r w:rsidRPr="008F6D61">
              <w:rPr>
                <w:sz w:val="16"/>
              </w:rPr>
              <w:t>7.2</w:t>
            </w:r>
          </w:p>
        </w:tc>
        <w:tc>
          <w:tcPr>
            <w:tcW w:w="1134" w:type="dxa"/>
          </w:tcPr>
          <w:p w:rsidR="00EF203E" w:rsidRPr="008F6D61" w:rsidRDefault="00EF203E" w:rsidP="00207915">
            <w:pPr>
              <w:pStyle w:val="TAL"/>
              <w:tabs>
                <w:tab w:val="clear" w:pos="284"/>
                <w:tab w:val="clear" w:pos="567"/>
              </w:tabs>
              <w:rPr>
                <w:sz w:val="16"/>
              </w:rPr>
            </w:pPr>
            <w:r w:rsidRPr="008F6D61">
              <w:rPr>
                <w:sz w:val="16"/>
              </w:rPr>
              <w:t>S2</w:t>
            </w:r>
            <w:r w:rsidRPr="008F6D61">
              <w:rPr>
                <w:sz w:val="16"/>
              </w:rPr>
              <w:noBreakHyphen/>
              <w:t>171146</w:t>
            </w:r>
          </w:p>
        </w:tc>
        <w:tc>
          <w:tcPr>
            <w:tcW w:w="850" w:type="dxa"/>
          </w:tcPr>
          <w:p w:rsidR="00EF203E" w:rsidRPr="008F6D61" w:rsidRDefault="00EF203E" w:rsidP="00207915">
            <w:pPr>
              <w:pStyle w:val="TAL"/>
              <w:tabs>
                <w:tab w:val="clear" w:pos="284"/>
                <w:tab w:val="clear" w:pos="567"/>
              </w:tabs>
              <w:rPr>
                <w:sz w:val="16"/>
              </w:rPr>
            </w:pPr>
            <w:r w:rsidRPr="008F6D61">
              <w:rPr>
                <w:sz w:val="16"/>
              </w:rPr>
              <w:t>OTHER</w:t>
            </w:r>
          </w:p>
        </w:tc>
        <w:tc>
          <w:tcPr>
            <w:tcW w:w="1559" w:type="dxa"/>
          </w:tcPr>
          <w:p w:rsidR="00EF203E" w:rsidRPr="008F6D61" w:rsidRDefault="00EF203E" w:rsidP="00207915">
            <w:pPr>
              <w:pStyle w:val="TAL"/>
              <w:tabs>
                <w:tab w:val="clear" w:pos="284"/>
                <w:tab w:val="clear" w:pos="567"/>
              </w:tabs>
              <w:rPr>
                <w:sz w:val="16"/>
              </w:rPr>
            </w:pPr>
            <w:r w:rsidRPr="008F6D61">
              <w:rPr>
                <w:sz w:val="16"/>
              </w:rPr>
              <w:t>SA WG2 Work Planning Worksheet</w:t>
            </w:r>
          </w:p>
        </w:tc>
        <w:tc>
          <w:tcPr>
            <w:tcW w:w="1701" w:type="dxa"/>
          </w:tcPr>
          <w:p w:rsidR="00EF203E" w:rsidRPr="008F6D61" w:rsidRDefault="00EF203E" w:rsidP="00207915">
            <w:pPr>
              <w:pStyle w:val="TAL"/>
              <w:tabs>
                <w:tab w:val="clear" w:pos="284"/>
                <w:tab w:val="clear" w:pos="567"/>
              </w:tabs>
              <w:rPr>
                <w:sz w:val="16"/>
              </w:rPr>
            </w:pPr>
            <w:r w:rsidRPr="008F6D61">
              <w:rPr>
                <w:sz w:val="16"/>
              </w:rPr>
              <w:t>SA WG2 Chairman</w:t>
            </w:r>
          </w:p>
        </w:tc>
        <w:tc>
          <w:tcPr>
            <w:tcW w:w="851"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r w:rsidRPr="008F6D61">
              <w:rPr>
                <w:sz w:val="16"/>
              </w:rPr>
              <w:t>-</w:t>
            </w:r>
          </w:p>
        </w:tc>
        <w:tc>
          <w:tcPr>
            <w:tcW w:w="425" w:type="dxa"/>
          </w:tcPr>
          <w:p w:rsidR="00EF203E" w:rsidRPr="008F6D61" w:rsidRDefault="00EF203E" w:rsidP="00207915">
            <w:pPr>
              <w:pStyle w:val="TAL"/>
              <w:tabs>
                <w:tab w:val="clear" w:pos="284"/>
                <w:tab w:val="clear" w:pos="567"/>
              </w:tabs>
              <w:rPr>
                <w:sz w:val="16"/>
              </w:rPr>
            </w:pPr>
            <w:r w:rsidRPr="008F6D61">
              <w:rPr>
                <w:sz w:val="16"/>
              </w:rPr>
              <w:t>-</w:t>
            </w:r>
          </w:p>
        </w:tc>
        <w:tc>
          <w:tcPr>
            <w:tcW w:w="709" w:type="dxa"/>
          </w:tcPr>
          <w:p w:rsidR="00EF203E" w:rsidRPr="008F6D61" w:rsidRDefault="00EF203E" w:rsidP="00207915">
            <w:pPr>
              <w:pStyle w:val="TAL"/>
              <w:tabs>
                <w:tab w:val="clear" w:pos="284"/>
                <w:tab w:val="clear" w:pos="567"/>
              </w:tabs>
              <w:rPr>
                <w:sz w:val="16"/>
              </w:rPr>
            </w:pPr>
            <w:r w:rsidRPr="008F6D61">
              <w:rPr>
                <w:sz w:val="16"/>
              </w:rPr>
              <w:t>-</w:t>
            </w:r>
          </w:p>
        </w:tc>
        <w:tc>
          <w:tcPr>
            <w:tcW w:w="567" w:type="dxa"/>
          </w:tcPr>
          <w:p w:rsidR="00EF203E" w:rsidRPr="008F6D61" w:rsidRDefault="00EF203E" w:rsidP="00207915">
            <w:pPr>
              <w:pStyle w:val="TAL"/>
              <w:tabs>
                <w:tab w:val="clear" w:pos="284"/>
                <w:tab w:val="clear" w:pos="567"/>
              </w:tabs>
              <w:rPr>
                <w:sz w:val="16"/>
              </w:rPr>
            </w:pPr>
          </w:p>
        </w:tc>
        <w:tc>
          <w:tcPr>
            <w:tcW w:w="1701" w:type="dxa"/>
          </w:tcPr>
          <w:p w:rsidR="00EF203E" w:rsidRPr="008F6D61" w:rsidRDefault="00EF203E" w:rsidP="00207915">
            <w:pPr>
              <w:pStyle w:val="TAL"/>
              <w:tabs>
                <w:tab w:val="clear" w:pos="284"/>
                <w:tab w:val="clear" w:pos="567"/>
              </w:tabs>
              <w:rPr>
                <w:sz w:val="16"/>
              </w:rPr>
            </w:pPr>
          </w:p>
        </w:tc>
        <w:tc>
          <w:tcPr>
            <w:tcW w:w="1134" w:type="dxa"/>
          </w:tcPr>
          <w:p w:rsidR="00EF203E" w:rsidRPr="008F6D61" w:rsidRDefault="00EF203E" w:rsidP="00207915">
            <w:pPr>
              <w:pStyle w:val="TAL"/>
              <w:tabs>
                <w:tab w:val="clear" w:pos="284"/>
                <w:tab w:val="clear" w:pos="567"/>
              </w:tabs>
              <w:rPr>
                <w:sz w:val="16"/>
              </w:rPr>
            </w:pPr>
            <w:r w:rsidRPr="008F6D61">
              <w:rPr>
                <w:sz w:val="16"/>
              </w:rPr>
              <w:t>Noted</w:t>
            </w:r>
          </w:p>
        </w:tc>
        <w:tc>
          <w:tcPr>
            <w:tcW w:w="1559" w:type="dxa"/>
          </w:tcPr>
          <w:p w:rsidR="00EF203E" w:rsidRPr="008F6D61" w:rsidRDefault="00EF203E" w:rsidP="00207915">
            <w:pPr>
              <w:pStyle w:val="TAL"/>
              <w:tabs>
                <w:tab w:val="clear" w:pos="284"/>
                <w:tab w:val="clear" w:pos="567"/>
              </w:tabs>
              <w:rPr>
                <w:sz w:val="16"/>
              </w:rPr>
            </w:pPr>
            <w:r w:rsidRPr="008F6D61">
              <w:rPr>
                <w:sz w:val="16"/>
              </w:rPr>
              <w:t>Noted</w:t>
            </w:r>
          </w:p>
        </w:tc>
        <w:tc>
          <w:tcPr>
            <w:tcW w:w="1134" w:type="dxa"/>
          </w:tcPr>
          <w:p w:rsidR="00EF203E" w:rsidRPr="008F6D61" w:rsidRDefault="00EF203E" w:rsidP="00207915">
            <w:pPr>
              <w:pStyle w:val="TAL"/>
              <w:tabs>
                <w:tab w:val="clear" w:pos="284"/>
                <w:tab w:val="clear" w:pos="567"/>
              </w:tabs>
              <w:rPr>
                <w:sz w:val="16"/>
              </w:rPr>
            </w:pPr>
          </w:p>
        </w:tc>
      </w:tr>
    </w:tbl>
    <w:p w:rsidR="00C171C5" w:rsidRDefault="00C171C5" w:rsidP="00C171C5">
      <w:pPr>
        <w:rPr>
          <w:color w:val="0000FF"/>
        </w:rPr>
      </w:pPr>
      <w:r>
        <w:rPr>
          <w:color w:val="0000FF"/>
        </w:rPr>
        <w:t>86</w:t>
      </w:r>
      <w:r w:rsidR="00EF203E">
        <w:rPr>
          <w:color w:val="0000FF"/>
        </w:rPr>
        <w:t>1</w:t>
      </w:r>
      <w:r>
        <w:rPr>
          <w:color w:val="0000FF"/>
        </w:rPr>
        <w:t xml:space="preserve"> Entries.</w:t>
      </w:r>
    </w:p>
    <w:p w:rsidR="00C171C5" w:rsidRDefault="00C171C5">
      <w:pPr>
        <w:tabs>
          <w:tab w:val="clear" w:pos="567"/>
          <w:tab w:val="clear" w:pos="851"/>
          <w:tab w:val="clear" w:pos="1134"/>
          <w:tab w:val="clear" w:pos="1418"/>
          <w:tab w:val="clear" w:pos="1701"/>
        </w:tabs>
        <w:spacing w:after="0"/>
        <w:rPr>
          <w:lang w:eastAsia="en-US"/>
        </w:rPr>
      </w:pPr>
      <w:r>
        <w:rPr>
          <w:lang w:eastAsia="en-US"/>
        </w:rPr>
        <w:br w:type="page"/>
      </w:r>
    </w:p>
    <w:p w:rsidR="00C171C5" w:rsidRDefault="00C171C5" w:rsidP="00C171C5">
      <w:pPr>
        <w:pStyle w:val="Heading9"/>
      </w:pPr>
      <w:bookmarkStart w:id="44" w:name="_Toc477526594"/>
      <w:r>
        <w:lastRenderedPageBreak/>
        <w:t>Annex B</w:t>
      </w:r>
      <w:r>
        <w:tab/>
        <w:t>Change Requests</w:t>
      </w:r>
      <w:bookmarkEnd w:id="44"/>
    </w:p>
    <w:p w:rsidR="00C171C5" w:rsidRDefault="00C171C5" w:rsidP="00C171C5">
      <w:pPr>
        <w:pStyle w:val="Heading1"/>
      </w:pPr>
      <w:bookmarkStart w:id="45" w:name="_Toc477526595"/>
      <w:r>
        <w:t>B.1</w:t>
      </w:r>
      <w:r>
        <w:tab/>
        <w:t>List of all CRs for meetings #118BIS and #119</w:t>
      </w:r>
      <w:bookmarkEnd w:id="45"/>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7"/>
        <w:gridCol w:w="821"/>
        <w:gridCol w:w="708"/>
        <w:gridCol w:w="259"/>
        <w:gridCol w:w="715"/>
        <w:gridCol w:w="3010"/>
        <w:gridCol w:w="474"/>
        <w:gridCol w:w="946"/>
        <w:gridCol w:w="1259"/>
        <w:gridCol w:w="3036"/>
        <w:gridCol w:w="1216"/>
        <w:gridCol w:w="1495"/>
      </w:tblGrid>
      <w:tr w:rsidR="00C171C5" w:rsidRPr="005116E5" w:rsidTr="00B6030D">
        <w:trPr>
          <w:tblHeader/>
        </w:trPr>
        <w:tc>
          <w:tcPr>
            <w:tcW w:w="847" w:type="dxa"/>
            <w:shd w:val="clear" w:color="auto" w:fill="F3F3F3"/>
          </w:tcPr>
          <w:p w:rsidR="00C171C5" w:rsidRPr="007B594C" w:rsidRDefault="00C171C5" w:rsidP="00B6030D">
            <w:pPr>
              <w:pStyle w:val="TAH"/>
              <w:rPr>
                <w:sz w:val="16"/>
                <w:szCs w:val="16"/>
              </w:rPr>
            </w:pPr>
            <w:r w:rsidRPr="007B594C">
              <w:rPr>
                <w:sz w:val="16"/>
                <w:szCs w:val="16"/>
              </w:rPr>
              <w:t>Meeting</w:t>
            </w:r>
          </w:p>
        </w:tc>
        <w:tc>
          <w:tcPr>
            <w:tcW w:w="821" w:type="dxa"/>
            <w:shd w:val="clear" w:color="auto" w:fill="F3F3F3"/>
          </w:tcPr>
          <w:p w:rsidR="00C171C5" w:rsidRPr="005116E5" w:rsidRDefault="00C171C5" w:rsidP="00B6030D">
            <w:pPr>
              <w:pStyle w:val="TAH"/>
              <w:rPr>
                <w:sz w:val="16"/>
              </w:rPr>
            </w:pPr>
            <w:r w:rsidRPr="005116E5">
              <w:rPr>
                <w:sz w:val="16"/>
              </w:rPr>
              <w:t>Spec</w:t>
            </w:r>
          </w:p>
        </w:tc>
        <w:tc>
          <w:tcPr>
            <w:tcW w:w="708" w:type="dxa"/>
            <w:shd w:val="clear" w:color="auto" w:fill="F3F3F3"/>
          </w:tcPr>
          <w:p w:rsidR="00C171C5" w:rsidRPr="005116E5" w:rsidRDefault="00C171C5" w:rsidP="00B6030D">
            <w:pPr>
              <w:pStyle w:val="TAH"/>
              <w:rPr>
                <w:sz w:val="16"/>
              </w:rPr>
            </w:pPr>
            <w:r w:rsidRPr="005116E5">
              <w:rPr>
                <w:sz w:val="16"/>
              </w:rPr>
              <w:t>CR</w:t>
            </w:r>
          </w:p>
        </w:tc>
        <w:tc>
          <w:tcPr>
            <w:tcW w:w="259" w:type="dxa"/>
            <w:shd w:val="clear" w:color="auto" w:fill="F3F3F3"/>
          </w:tcPr>
          <w:p w:rsidR="00C171C5" w:rsidRPr="005116E5" w:rsidRDefault="00C171C5" w:rsidP="00B6030D">
            <w:pPr>
              <w:pStyle w:val="TAH"/>
              <w:rPr>
                <w:sz w:val="16"/>
              </w:rPr>
            </w:pPr>
            <w:r w:rsidRPr="005116E5">
              <w:rPr>
                <w:sz w:val="16"/>
              </w:rPr>
              <w:t>Rev</w:t>
            </w:r>
          </w:p>
        </w:tc>
        <w:tc>
          <w:tcPr>
            <w:tcW w:w="715" w:type="dxa"/>
            <w:shd w:val="clear" w:color="auto" w:fill="F3F3F3"/>
          </w:tcPr>
          <w:p w:rsidR="00C171C5" w:rsidRPr="005116E5" w:rsidRDefault="00C171C5" w:rsidP="00B6030D">
            <w:pPr>
              <w:pStyle w:val="TAH"/>
              <w:rPr>
                <w:sz w:val="16"/>
              </w:rPr>
            </w:pPr>
            <w:r w:rsidRPr="005116E5">
              <w:rPr>
                <w:sz w:val="16"/>
              </w:rPr>
              <w:t>Phase</w:t>
            </w:r>
          </w:p>
        </w:tc>
        <w:tc>
          <w:tcPr>
            <w:tcW w:w="3010" w:type="dxa"/>
            <w:shd w:val="clear" w:color="auto" w:fill="F3F3F3"/>
          </w:tcPr>
          <w:p w:rsidR="00C171C5" w:rsidRPr="005116E5" w:rsidRDefault="00C171C5" w:rsidP="00B6030D">
            <w:pPr>
              <w:pStyle w:val="TAH"/>
              <w:rPr>
                <w:sz w:val="16"/>
              </w:rPr>
            </w:pPr>
            <w:r w:rsidRPr="005116E5">
              <w:rPr>
                <w:sz w:val="16"/>
              </w:rPr>
              <w:t>Subject</w:t>
            </w:r>
          </w:p>
        </w:tc>
        <w:tc>
          <w:tcPr>
            <w:tcW w:w="474" w:type="dxa"/>
            <w:shd w:val="clear" w:color="auto" w:fill="F3F3F3"/>
          </w:tcPr>
          <w:p w:rsidR="00C171C5" w:rsidRPr="005116E5" w:rsidRDefault="00C171C5" w:rsidP="00B6030D">
            <w:pPr>
              <w:pStyle w:val="TAH"/>
              <w:rPr>
                <w:sz w:val="16"/>
              </w:rPr>
            </w:pPr>
            <w:r w:rsidRPr="005116E5">
              <w:rPr>
                <w:sz w:val="16"/>
              </w:rPr>
              <w:t>Cat</w:t>
            </w:r>
          </w:p>
        </w:tc>
        <w:tc>
          <w:tcPr>
            <w:tcW w:w="946" w:type="dxa"/>
            <w:shd w:val="clear" w:color="auto" w:fill="F3F3F3"/>
          </w:tcPr>
          <w:p w:rsidR="00C171C5" w:rsidRPr="005116E5" w:rsidRDefault="00C171C5" w:rsidP="00B6030D">
            <w:pPr>
              <w:pStyle w:val="TAH"/>
              <w:rPr>
                <w:sz w:val="16"/>
              </w:rPr>
            </w:pPr>
            <w:r w:rsidRPr="005116E5">
              <w:rPr>
                <w:sz w:val="16"/>
              </w:rPr>
              <w:t>Version</w:t>
            </w:r>
            <w:r>
              <w:rPr>
                <w:sz w:val="16"/>
              </w:rPr>
              <w:t>-</w:t>
            </w:r>
            <w:r w:rsidRPr="005116E5">
              <w:rPr>
                <w:sz w:val="16"/>
              </w:rPr>
              <w:t>Current</w:t>
            </w:r>
          </w:p>
        </w:tc>
        <w:tc>
          <w:tcPr>
            <w:tcW w:w="1259" w:type="dxa"/>
            <w:shd w:val="clear" w:color="auto" w:fill="F3F3F3"/>
          </w:tcPr>
          <w:p w:rsidR="00C171C5" w:rsidRPr="005116E5" w:rsidRDefault="00C171C5" w:rsidP="00B6030D">
            <w:pPr>
              <w:pStyle w:val="TAH"/>
              <w:rPr>
                <w:sz w:val="16"/>
              </w:rPr>
            </w:pPr>
            <w:r w:rsidRPr="005116E5">
              <w:rPr>
                <w:sz w:val="16"/>
              </w:rPr>
              <w:t>TD</w:t>
            </w:r>
          </w:p>
        </w:tc>
        <w:tc>
          <w:tcPr>
            <w:tcW w:w="3036" w:type="dxa"/>
            <w:shd w:val="clear" w:color="auto" w:fill="F3F3F3"/>
          </w:tcPr>
          <w:p w:rsidR="00C171C5" w:rsidRPr="005116E5" w:rsidRDefault="00C171C5" w:rsidP="00B6030D">
            <w:pPr>
              <w:pStyle w:val="TAH"/>
              <w:rPr>
                <w:sz w:val="16"/>
              </w:rPr>
            </w:pPr>
            <w:r w:rsidRPr="005116E5">
              <w:rPr>
                <w:sz w:val="16"/>
              </w:rPr>
              <w:t>Source</w:t>
            </w:r>
          </w:p>
        </w:tc>
        <w:tc>
          <w:tcPr>
            <w:tcW w:w="1216" w:type="dxa"/>
            <w:shd w:val="clear" w:color="auto" w:fill="F3F3F3"/>
          </w:tcPr>
          <w:p w:rsidR="00C171C5" w:rsidRPr="005116E5" w:rsidRDefault="00C171C5" w:rsidP="00B6030D">
            <w:pPr>
              <w:pStyle w:val="TAH"/>
              <w:rPr>
                <w:sz w:val="16"/>
              </w:rPr>
            </w:pPr>
            <w:r w:rsidRPr="005116E5">
              <w:rPr>
                <w:sz w:val="16"/>
              </w:rPr>
              <w:t>Status</w:t>
            </w:r>
          </w:p>
        </w:tc>
        <w:tc>
          <w:tcPr>
            <w:tcW w:w="1495" w:type="dxa"/>
            <w:shd w:val="clear" w:color="auto" w:fill="F3F3F3"/>
          </w:tcPr>
          <w:p w:rsidR="00C171C5" w:rsidRPr="005116E5" w:rsidRDefault="00C171C5" w:rsidP="00B6030D">
            <w:pPr>
              <w:pStyle w:val="TAH"/>
              <w:rPr>
                <w:sz w:val="16"/>
              </w:rPr>
            </w:pPr>
            <w:r w:rsidRPr="005116E5">
              <w:rPr>
                <w:sz w:val="16"/>
              </w:rPr>
              <w:t>Work Item</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23.002</w:t>
            </w:r>
          </w:p>
        </w:tc>
        <w:tc>
          <w:tcPr>
            <w:tcW w:w="708" w:type="dxa"/>
          </w:tcPr>
          <w:p w:rsidR="00EF203E" w:rsidRPr="008F6D61" w:rsidRDefault="00EF203E" w:rsidP="00AB6AE0">
            <w:pPr>
              <w:pStyle w:val="TAL"/>
              <w:tabs>
                <w:tab w:val="clear" w:pos="284"/>
                <w:tab w:val="clear" w:pos="567"/>
              </w:tabs>
              <w:rPr>
                <w:sz w:val="16"/>
              </w:rPr>
            </w:pPr>
            <w:r w:rsidRPr="008F6D61">
              <w:rPr>
                <w:sz w:val="16"/>
              </w:rPr>
              <w:t>0302</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Introduction of xMB reference point and Exposure via SCEF</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14.0.0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170495</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 AT&amp;T, Ericsson</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AE_enTV</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23.060</w:t>
            </w:r>
          </w:p>
        </w:tc>
        <w:tc>
          <w:tcPr>
            <w:tcW w:w="708" w:type="dxa"/>
          </w:tcPr>
          <w:p w:rsidR="00EF203E" w:rsidRPr="008F6D61" w:rsidRDefault="00EF203E" w:rsidP="00AB6AE0">
            <w:pPr>
              <w:pStyle w:val="TAL"/>
              <w:tabs>
                <w:tab w:val="clear" w:pos="284"/>
                <w:tab w:val="clear" w:pos="567"/>
              </w:tabs>
              <w:rPr>
                <w:sz w:val="16"/>
              </w:rPr>
            </w:pPr>
            <w:r w:rsidRPr="008F6D61">
              <w:rPr>
                <w:sz w:val="16"/>
              </w:rPr>
              <w:t>2019</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Support for restriction of Enhanced coverage restriction per RAT</w:t>
            </w:r>
          </w:p>
        </w:tc>
        <w:tc>
          <w:tcPr>
            <w:tcW w:w="474" w:type="dxa"/>
          </w:tcPr>
          <w:p w:rsidR="00EF203E" w:rsidRPr="008F6D61" w:rsidRDefault="00EF203E" w:rsidP="00AB6AE0">
            <w:pPr>
              <w:pStyle w:val="TAL"/>
              <w:tabs>
                <w:tab w:val="clear" w:pos="284"/>
                <w:tab w:val="clear" w:pos="567"/>
              </w:tabs>
              <w:rPr>
                <w:sz w:val="16"/>
              </w:rPr>
            </w:pPr>
            <w:r w:rsidRPr="008F6D61">
              <w:rPr>
                <w:sz w:val="16"/>
              </w:rPr>
              <w:t>C</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170099</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23.060</w:t>
            </w:r>
          </w:p>
        </w:tc>
        <w:tc>
          <w:tcPr>
            <w:tcW w:w="708" w:type="dxa"/>
          </w:tcPr>
          <w:p w:rsidR="00EF203E" w:rsidRPr="008F6D61" w:rsidRDefault="00EF203E" w:rsidP="00AB6AE0">
            <w:pPr>
              <w:pStyle w:val="TAL"/>
              <w:tabs>
                <w:tab w:val="clear" w:pos="284"/>
                <w:tab w:val="clear" w:pos="567"/>
              </w:tabs>
              <w:rPr>
                <w:sz w:val="16"/>
              </w:rPr>
            </w:pPr>
            <w:r w:rsidRPr="008F6D61">
              <w:rPr>
                <w:sz w:val="16"/>
              </w:rPr>
              <w:t>2019</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Support for restriction of Enhanced coverage restriction per RAT</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170475</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23.060</w:t>
            </w:r>
          </w:p>
        </w:tc>
        <w:tc>
          <w:tcPr>
            <w:tcW w:w="708" w:type="dxa"/>
          </w:tcPr>
          <w:p w:rsidR="00EF203E" w:rsidRPr="008F6D61" w:rsidRDefault="00EF203E" w:rsidP="00AB6AE0">
            <w:pPr>
              <w:pStyle w:val="TAL"/>
              <w:tabs>
                <w:tab w:val="clear" w:pos="284"/>
                <w:tab w:val="clear" w:pos="567"/>
              </w:tabs>
              <w:rPr>
                <w:sz w:val="16"/>
              </w:rPr>
            </w:pPr>
            <w:r w:rsidRPr="008F6D61">
              <w:rPr>
                <w:sz w:val="16"/>
              </w:rPr>
              <w:t>2020</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UE Detach Monitoring Event</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170160</w:t>
            </w:r>
          </w:p>
        </w:tc>
        <w:tc>
          <w:tcPr>
            <w:tcW w:w="3036" w:type="dxa"/>
          </w:tcPr>
          <w:p w:rsidR="00EF203E" w:rsidRPr="008F6D61" w:rsidRDefault="00EF203E" w:rsidP="00AB6AE0">
            <w:pPr>
              <w:pStyle w:val="TAL"/>
              <w:tabs>
                <w:tab w:val="clear" w:pos="284"/>
                <w:tab w:val="clear" w:pos="567"/>
              </w:tabs>
              <w:rPr>
                <w:sz w:val="16"/>
              </w:rPr>
            </w:pPr>
            <w:r w:rsidRPr="008F6D61">
              <w:rPr>
                <w:sz w:val="16"/>
              </w:rPr>
              <w:t>Convida Wireless, Oracle</w:t>
            </w:r>
          </w:p>
        </w:tc>
        <w:tc>
          <w:tcPr>
            <w:tcW w:w="1216" w:type="dxa"/>
          </w:tcPr>
          <w:p w:rsidR="00EF203E" w:rsidRPr="008F6D61" w:rsidRDefault="00EF203E" w:rsidP="00AB6AE0">
            <w:pPr>
              <w:pStyle w:val="TAL"/>
              <w:tabs>
                <w:tab w:val="clear" w:pos="284"/>
                <w:tab w:val="clear" w:pos="567"/>
              </w:tabs>
              <w:rPr>
                <w:sz w:val="16"/>
              </w:rPr>
            </w:pPr>
            <w:r w:rsidRPr="008F6D61">
              <w:rPr>
                <w:sz w:val="16"/>
              </w:rPr>
              <w:t>-</w:t>
            </w:r>
          </w:p>
        </w:tc>
        <w:tc>
          <w:tcPr>
            <w:tcW w:w="1495" w:type="dxa"/>
          </w:tcPr>
          <w:p w:rsidR="00EF203E" w:rsidRPr="008F6D61" w:rsidRDefault="00EF203E" w:rsidP="00AB6AE0">
            <w:pPr>
              <w:pStyle w:val="TAL"/>
              <w:tabs>
                <w:tab w:val="clear" w:pos="284"/>
                <w:tab w:val="clear" w:pos="567"/>
              </w:tabs>
              <w:rPr>
                <w:sz w:val="16"/>
              </w:rPr>
            </w:pPr>
            <w:r w:rsidRPr="008F6D61">
              <w:rPr>
                <w:sz w:val="16"/>
              </w:rPr>
              <w:t>MONTE, 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23.060</w:t>
            </w:r>
          </w:p>
        </w:tc>
        <w:tc>
          <w:tcPr>
            <w:tcW w:w="708" w:type="dxa"/>
          </w:tcPr>
          <w:p w:rsidR="00EF203E" w:rsidRPr="008F6D61" w:rsidRDefault="00EF203E" w:rsidP="00AB6AE0">
            <w:pPr>
              <w:pStyle w:val="TAL"/>
              <w:tabs>
                <w:tab w:val="clear" w:pos="284"/>
                <w:tab w:val="clear" w:pos="567"/>
              </w:tabs>
              <w:rPr>
                <w:sz w:val="16"/>
              </w:rPr>
            </w:pPr>
            <w:r w:rsidRPr="008F6D61">
              <w:rPr>
                <w:sz w:val="16"/>
              </w:rPr>
              <w:t>2021</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 xml:space="preserve">Corrections on restriction of use of Coverage Enhancement </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170180</w:t>
            </w:r>
          </w:p>
        </w:tc>
        <w:tc>
          <w:tcPr>
            <w:tcW w:w="3036" w:type="dxa"/>
          </w:tcPr>
          <w:p w:rsidR="00EF203E" w:rsidRPr="008F6D61" w:rsidRDefault="00EF203E" w:rsidP="00AB6AE0">
            <w:pPr>
              <w:pStyle w:val="TAL"/>
              <w:tabs>
                <w:tab w:val="clear" w:pos="284"/>
                <w:tab w:val="clear" w:pos="567"/>
              </w:tabs>
              <w:rPr>
                <w:sz w:val="16"/>
              </w:rPr>
            </w:pPr>
            <w:r w:rsidRPr="008F6D61">
              <w:rPr>
                <w:sz w:val="16"/>
              </w:rPr>
              <w:t>Intel</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23.060</w:t>
            </w:r>
          </w:p>
        </w:tc>
        <w:tc>
          <w:tcPr>
            <w:tcW w:w="708" w:type="dxa"/>
          </w:tcPr>
          <w:p w:rsidR="00EF203E" w:rsidRPr="008F6D61" w:rsidRDefault="00EF203E" w:rsidP="00AB6AE0">
            <w:pPr>
              <w:pStyle w:val="TAL"/>
              <w:tabs>
                <w:tab w:val="clear" w:pos="284"/>
                <w:tab w:val="clear" w:pos="567"/>
              </w:tabs>
              <w:rPr>
                <w:sz w:val="16"/>
              </w:rPr>
            </w:pPr>
            <w:r w:rsidRPr="008F6D61">
              <w:rPr>
                <w:sz w:val="16"/>
              </w:rPr>
              <w:t>2021</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 xml:space="preserve">Corrections on restriction of use of Coverage Enhancement </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170476</w:t>
            </w:r>
          </w:p>
        </w:tc>
        <w:tc>
          <w:tcPr>
            <w:tcW w:w="3036" w:type="dxa"/>
          </w:tcPr>
          <w:p w:rsidR="00EF203E" w:rsidRPr="008F6D61" w:rsidRDefault="00EF203E" w:rsidP="00AB6AE0">
            <w:pPr>
              <w:pStyle w:val="TAL"/>
              <w:tabs>
                <w:tab w:val="clear" w:pos="284"/>
                <w:tab w:val="clear" w:pos="567"/>
              </w:tabs>
              <w:rPr>
                <w:sz w:val="16"/>
              </w:rPr>
            </w:pPr>
            <w:r w:rsidRPr="008F6D61">
              <w:rPr>
                <w:sz w:val="16"/>
              </w:rPr>
              <w:t>Intel</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23.060</w:t>
            </w:r>
          </w:p>
        </w:tc>
        <w:tc>
          <w:tcPr>
            <w:tcW w:w="708" w:type="dxa"/>
          </w:tcPr>
          <w:p w:rsidR="00EF203E" w:rsidRPr="008F6D61" w:rsidRDefault="00EF203E" w:rsidP="00AB6AE0">
            <w:pPr>
              <w:pStyle w:val="TAL"/>
              <w:tabs>
                <w:tab w:val="clear" w:pos="284"/>
                <w:tab w:val="clear" w:pos="567"/>
              </w:tabs>
              <w:rPr>
                <w:sz w:val="16"/>
              </w:rPr>
            </w:pPr>
            <w:r w:rsidRPr="008F6D61">
              <w:rPr>
                <w:sz w:val="16"/>
              </w:rPr>
              <w:t>2022</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Restriction of use of Coverage Enhancement clarification for roaming UEs</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170183</w:t>
            </w:r>
          </w:p>
        </w:tc>
        <w:tc>
          <w:tcPr>
            <w:tcW w:w="3036" w:type="dxa"/>
          </w:tcPr>
          <w:p w:rsidR="00EF203E" w:rsidRPr="008F6D61" w:rsidRDefault="00EF203E" w:rsidP="00AB6AE0">
            <w:pPr>
              <w:pStyle w:val="TAL"/>
              <w:tabs>
                <w:tab w:val="clear" w:pos="284"/>
                <w:tab w:val="clear" w:pos="567"/>
              </w:tabs>
              <w:rPr>
                <w:sz w:val="16"/>
              </w:rPr>
            </w:pPr>
            <w:r w:rsidRPr="008F6D61">
              <w:rPr>
                <w:sz w:val="16"/>
              </w:rPr>
              <w:t>Intel, Orange</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23.060</w:t>
            </w:r>
          </w:p>
        </w:tc>
        <w:tc>
          <w:tcPr>
            <w:tcW w:w="708" w:type="dxa"/>
          </w:tcPr>
          <w:p w:rsidR="00EF203E" w:rsidRPr="008F6D61" w:rsidRDefault="00EF203E" w:rsidP="00AB6AE0">
            <w:pPr>
              <w:pStyle w:val="TAL"/>
              <w:tabs>
                <w:tab w:val="clear" w:pos="284"/>
                <w:tab w:val="clear" w:pos="567"/>
              </w:tabs>
              <w:rPr>
                <w:sz w:val="16"/>
              </w:rPr>
            </w:pPr>
            <w:r w:rsidRPr="008F6D61">
              <w:rPr>
                <w:sz w:val="16"/>
              </w:rPr>
              <w:t>2022</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Restriction of use of Coverage Enhancement clarification for roaming UEs</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170478</w:t>
            </w:r>
          </w:p>
        </w:tc>
        <w:tc>
          <w:tcPr>
            <w:tcW w:w="3036" w:type="dxa"/>
          </w:tcPr>
          <w:p w:rsidR="00EF203E" w:rsidRPr="008F6D61" w:rsidRDefault="00EF203E" w:rsidP="00AB6AE0">
            <w:pPr>
              <w:pStyle w:val="TAL"/>
              <w:tabs>
                <w:tab w:val="clear" w:pos="284"/>
                <w:tab w:val="clear" w:pos="567"/>
              </w:tabs>
              <w:rPr>
                <w:sz w:val="16"/>
              </w:rPr>
            </w:pPr>
            <w:r w:rsidRPr="008F6D61">
              <w:rPr>
                <w:sz w:val="16"/>
              </w:rPr>
              <w:t>Intel, Orange</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23.167</w:t>
            </w:r>
          </w:p>
        </w:tc>
        <w:tc>
          <w:tcPr>
            <w:tcW w:w="708" w:type="dxa"/>
          </w:tcPr>
          <w:p w:rsidR="00EF203E" w:rsidRPr="008F6D61" w:rsidRDefault="00EF203E" w:rsidP="00AB6AE0">
            <w:pPr>
              <w:pStyle w:val="TAL"/>
              <w:tabs>
                <w:tab w:val="clear" w:pos="284"/>
                <w:tab w:val="clear" w:pos="567"/>
              </w:tabs>
              <w:rPr>
                <w:sz w:val="16"/>
              </w:rPr>
            </w:pPr>
            <w:r w:rsidRPr="008F6D61">
              <w:rPr>
                <w:sz w:val="16"/>
              </w:rPr>
              <w:t>0314</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Clarification of functionality for interconnection of emergency call over II-NNI</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170997</w:t>
            </w:r>
          </w:p>
        </w:tc>
        <w:tc>
          <w:tcPr>
            <w:tcW w:w="3036" w:type="dxa"/>
          </w:tcPr>
          <w:p w:rsidR="00EF203E" w:rsidRPr="008F6D61" w:rsidRDefault="00EF203E" w:rsidP="00AB6AE0">
            <w:pPr>
              <w:pStyle w:val="TAL"/>
              <w:tabs>
                <w:tab w:val="clear" w:pos="284"/>
                <w:tab w:val="clear" w:pos="567"/>
              </w:tabs>
              <w:rPr>
                <w:sz w:val="16"/>
              </w:rPr>
            </w:pPr>
            <w:r w:rsidRPr="008F6D61">
              <w:rPr>
                <w:sz w:val="16"/>
              </w:rPr>
              <w:t>NTT, NTT DOCOMO, KDDI, SoftBank, NEC, FUJITSU, OKI</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EMC1, 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23.167</w:t>
            </w:r>
          </w:p>
        </w:tc>
        <w:tc>
          <w:tcPr>
            <w:tcW w:w="708" w:type="dxa"/>
          </w:tcPr>
          <w:p w:rsidR="00EF203E" w:rsidRPr="008F6D61" w:rsidRDefault="00EF203E" w:rsidP="00AB6AE0">
            <w:pPr>
              <w:pStyle w:val="TAL"/>
              <w:tabs>
                <w:tab w:val="clear" w:pos="284"/>
                <w:tab w:val="clear" w:pos="567"/>
              </w:tabs>
              <w:rPr>
                <w:sz w:val="16"/>
              </w:rPr>
            </w:pPr>
            <w:r w:rsidRPr="008F6D61">
              <w:rPr>
                <w:sz w:val="16"/>
              </w:rPr>
              <w:t>0314</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Clarification of functionality for interconnection of emergency call over II-NNI</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171238</w:t>
            </w:r>
          </w:p>
        </w:tc>
        <w:tc>
          <w:tcPr>
            <w:tcW w:w="3036" w:type="dxa"/>
          </w:tcPr>
          <w:p w:rsidR="00EF203E" w:rsidRPr="008F6D61" w:rsidRDefault="00EF203E" w:rsidP="00AB6AE0">
            <w:pPr>
              <w:pStyle w:val="TAL"/>
              <w:tabs>
                <w:tab w:val="clear" w:pos="284"/>
                <w:tab w:val="clear" w:pos="567"/>
              </w:tabs>
              <w:rPr>
                <w:sz w:val="16"/>
              </w:rPr>
            </w:pPr>
            <w:r w:rsidRPr="008F6D61">
              <w:rPr>
                <w:sz w:val="16"/>
              </w:rPr>
              <w:t>NTT, NTT DOCOMO, KDDI, SoftBank, NEC, FUJITSU, OKI</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EMC1, 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23.167</w:t>
            </w:r>
          </w:p>
        </w:tc>
        <w:tc>
          <w:tcPr>
            <w:tcW w:w="708" w:type="dxa"/>
          </w:tcPr>
          <w:p w:rsidR="00EF203E" w:rsidRPr="008F6D61" w:rsidRDefault="00EF203E" w:rsidP="00AB6AE0">
            <w:pPr>
              <w:pStyle w:val="TAL"/>
              <w:tabs>
                <w:tab w:val="clear" w:pos="284"/>
                <w:tab w:val="clear" w:pos="567"/>
              </w:tabs>
              <w:rPr>
                <w:sz w:val="16"/>
              </w:rPr>
            </w:pPr>
            <w:r w:rsidRPr="008F6D61">
              <w:rPr>
                <w:sz w:val="16"/>
              </w:rPr>
              <w:t>0314</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Clarification of functionality for interconnection of emergency call over II-NNI</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171288</w:t>
            </w:r>
          </w:p>
        </w:tc>
        <w:tc>
          <w:tcPr>
            <w:tcW w:w="3036" w:type="dxa"/>
          </w:tcPr>
          <w:p w:rsidR="00EF203E" w:rsidRPr="008F6D61" w:rsidRDefault="00EF203E" w:rsidP="00AB6AE0">
            <w:pPr>
              <w:pStyle w:val="TAL"/>
              <w:tabs>
                <w:tab w:val="clear" w:pos="284"/>
                <w:tab w:val="clear" w:pos="567"/>
              </w:tabs>
              <w:rPr>
                <w:sz w:val="16"/>
              </w:rPr>
            </w:pPr>
            <w:r w:rsidRPr="008F6D61">
              <w:rPr>
                <w:sz w:val="16"/>
              </w:rPr>
              <w:t>NTT, NTT DOCOMO, KDDI, SoftBank, NEC, FUJITSU, OKI</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EMC1, 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23.167</w:t>
            </w:r>
          </w:p>
        </w:tc>
        <w:tc>
          <w:tcPr>
            <w:tcW w:w="708" w:type="dxa"/>
          </w:tcPr>
          <w:p w:rsidR="00EF203E" w:rsidRPr="008F6D61" w:rsidRDefault="00EF203E" w:rsidP="00AB6AE0">
            <w:pPr>
              <w:pStyle w:val="TAL"/>
              <w:tabs>
                <w:tab w:val="clear" w:pos="284"/>
                <w:tab w:val="clear" w:pos="567"/>
              </w:tabs>
              <w:rPr>
                <w:sz w:val="16"/>
              </w:rPr>
            </w:pPr>
            <w:r w:rsidRPr="008F6D61">
              <w:rPr>
                <w:sz w:val="16"/>
              </w:rPr>
              <w:t>0315</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Alignment of emergency procedures</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171624</w:t>
            </w:r>
          </w:p>
        </w:tc>
        <w:tc>
          <w:tcPr>
            <w:tcW w:w="3036" w:type="dxa"/>
          </w:tcPr>
          <w:p w:rsidR="00EF203E" w:rsidRPr="008F6D61" w:rsidRDefault="00EF203E" w:rsidP="00AB6AE0">
            <w:pPr>
              <w:pStyle w:val="TAL"/>
              <w:tabs>
                <w:tab w:val="clear" w:pos="284"/>
                <w:tab w:val="clear" w:pos="567"/>
              </w:tabs>
              <w:rPr>
                <w:sz w:val="16"/>
              </w:rPr>
            </w:pPr>
            <w:r w:rsidRPr="008F6D61">
              <w:rPr>
                <w:sz w:val="16"/>
              </w:rPr>
              <w:t>BlackBerry UK Limited</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SEW2</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23.203</w:t>
            </w:r>
          </w:p>
        </w:tc>
        <w:tc>
          <w:tcPr>
            <w:tcW w:w="708" w:type="dxa"/>
          </w:tcPr>
          <w:p w:rsidR="00EF203E" w:rsidRPr="008F6D61" w:rsidRDefault="00EF203E" w:rsidP="00AB6AE0">
            <w:pPr>
              <w:pStyle w:val="TAL"/>
              <w:tabs>
                <w:tab w:val="clear" w:pos="284"/>
                <w:tab w:val="clear" w:pos="567"/>
              </w:tabs>
              <w:rPr>
                <w:sz w:val="16"/>
              </w:rPr>
            </w:pPr>
            <w:r w:rsidRPr="008F6D61">
              <w:rPr>
                <w:sz w:val="16"/>
              </w:rPr>
              <w:t>1081</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TS 23.203 support for transport level packet marking</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170419</w:t>
            </w:r>
          </w:p>
        </w:tc>
        <w:tc>
          <w:tcPr>
            <w:tcW w:w="3036" w:type="dxa"/>
          </w:tcPr>
          <w:p w:rsidR="00EF203E" w:rsidRPr="008F6D61" w:rsidRDefault="00EF203E" w:rsidP="00AB6AE0">
            <w:pPr>
              <w:pStyle w:val="TAL"/>
              <w:tabs>
                <w:tab w:val="clear" w:pos="284"/>
                <w:tab w:val="clear" w:pos="567"/>
              </w:tabs>
              <w:rPr>
                <w:sz w:val="16"/>
              </w:rPr>
            </w:pPr>
            <w:r w:rsidRPr="008F6D61">
              <w:rPr>
                <w:sz w:val="16"/>
              </w:rPr>
              <w:t>Applied Communication Sciences</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23.203</w:t>
            </w:r>
          </w:p>
        </w:tc>
        <w:tc>
          <w:tcPr>
            <w:tcW w:w="708" w:type="dxa"/>
          </w:tcPr>
          <w:p w:rsidR="00EF203E" w:rsidRPr="008F6D61" w:rsidRDefault="00EF203E" w:rsidP="00AB6AE0">
            <w:pPr>
              <w:pStyle w:val="TAL"/>
              <w:tabs>
                <w:tab w:val="clear" w:pos="284"/>
                <w:tab w:val="clear" w:pos="567"/>
              </w:tabs>
              <w:rPr>
                <w:sz w:val="16"/>
              </w:rPr>
            </w:pPr>
            <w:r w:rsidRPr="008F6D61">
              <w:rPr>
                <w:sz w:val="16"/>
              </w:rPr>
              <w:t>1081</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TS 23.203 support for transport level packet marking</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170433</w:t>
            </w:r>
          </w:p>
        </w:tc>
        <w:tc>
          <w:tcPr>
            <w:tcW w:w="3036" w:type="dxa"/>
          </w:tcPr>
          <w:p w:rsidR="00EF203E" w:rsidRPr="008F6D61" w:rsidRDefault="00EF203E" w:rsidP="00AB6AE0">
            <w:pPr>
              <w:pStyle w:val="TAL"/>
              <w:tabs>
                <w:tab w:val="clear" w:pos="284"/>
                <w:tab w:val="clear" w:pos="567"/>
              </w:tabs>
              <w:rPr>
                <w:sz w:val="16"/>
              </w:rPr>
            </w:pPr>
            <w:r w:rsidRPr="008F6D61">
              <w:rPr>
                <w:sz w:val="16"/>
              </w:rPr>
              <w:t>Applied Communication Sciences</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23.214</w:t>
            </w:r>
          </w:p>
        </w:tc>
        <w:tc>
          <w:tcPr>
            <w:tcW w:w="708" w:type="dxa"/>
          </w:tcPr>
          <w:p w:rsidR="00EF203E" w:rsidRPr="008F6D61" w:rsidRDefault="00EF203E" w:rsidP="00AB6AE0">
            <w:pPr>
              <w:pStyle w:val="TAL"/>
              <w:tabs>
                <w:tab w:val="clear" w:pos="284"/>
                <w:tab w:val="clear" w:pos="567"/>
              </w:tabs>
              <w:rPr>
                <w:sz w:val="16"/>
              </w:rPr>
            </w:pPr>
            <w:r w:rsidRPr="008F6D61">
              <w:rPr>
                <w:sz w:val="16"/>
              </w:rPr>
              <w:t>0025</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 to application detection and reporting</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170270</w:t>
            </w:r>
          </w:p>
        </w:tc>
        <w:tc>
          <w:tcPr>
            <w:tcW w:w="3036" w:type="dxa"/>
          </w:tcPr>
          <w:p w:rsidR="00EF203E" w:rsidRPr="008F6D61" w:rsidRDefault="00EF203E" w:rsidP="00AB6AE0">
            <w:pPr>
              <w:pStyle w:val="TAL"/>
              <w:tabs>
                <w:tab w:val="clear" w:pos="284"/>
                <w:tab w:val="clear" w:pos="567"/>
              </w:tabs>
              <w:rPr>
                <w:sz w:val="16"/>
              </w:rPr>
            </w:pPr>
            <w:r w:rsidRPr="008F6D61">
              <w:rPr>
                <w:sz w:val="16"/>
              </w:rPr>
              <w:t>ZTE</w:t>
            </w:r>
          </w:p>
        </w:tc>
        <w:tc>
          <w:tcPr>
            <w:tcW w:w="1216" w:type="dxa"/>
          </w:tcPr>
          <w:p w:rsidR="00EF203E" w:rsidRPr="008F6D61" w:rsidRDefault="00EF203E" w:rsidP="00AB6AE0">
            <w:pPr>
              <w:pStyle w:val="TAL"/>
              <w:tabs>
                <w:tab w:val="clear" w:pos="284"/>
                <w:tab w:val="clear" w:pos="567"/>
              </w:tabs>
              <w:rPr>
                <w:sz w:val="16"/>
              </w:rPr>
            </w:pPr>
            <w:r w:rsidRPr="008F6D61">
              <w:rPr>
                <w:sz w:val="16"/>
              </w:rPr>
              <w:t>Merged</w:t>
            </w:r>
          </w:p>
        </w:tc>
        <w:tc>
          <w:tcPr>
            <w:tcW w:w="1495" w:type="dxa"/>
          </w:tcPr>
          <w:p w:rsidR="00EF203E" w:rsidRPr="008F6D61" w:rsidRDefault="00EF203E" w:rsidP="00AB6AE0">
            <w:pPr>
              <w:pStyle w:val="TAL"/>
              <w:tabs>
                <w:tab w:val="clear" w:pos="284"/>
                <w:tab w:val="clear" w:pos="567"/>
              </w:tabs>
              <w:rPr>
                <w:sz w:val="16"/>
              </w:rPr>
            </w:pPr>
            <w:r w:rsidRPr="008F6D61">
              <w:rPr>
                <w:sz w:val="16"/>
              </w:rPr>
              <w:t>CUPS</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23.214</w:t>
            </w:r>
          </w:p>
        </w:tc>
        <w:tc>
          <w:tcPr>
            <w:tcW w:w="708" w:type="dxa"/>
          </w:tcPr>
          <w:p w:rsidR="00EF203E" w:rsidRPr="008F6D61" w:rsidRDefault="00EF203E" w:rsidP="00AB6AE0">
            <w:pPr>
              <w:pStyle w:val="TAL"/>
              <w:tabs>
                <w:tab w:val="clear" w:pos="284"/>
                <w:tab w:val="clear" w:pos="567"/>
              </w:tabs>
              <w:rPr>
                <w:sz w:val="16"/>
              </w:rPr>
            </w:pPr>
            <w:r w:rsidRPr="008F6D61">
              <w:rPr>
                <w:sz w:val="16"/>
              </w:rPr>
              <w:t>0026</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 to enforcement of dynamic PCC/ADC rule</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170271</w:t>
            </w:r>
          </w:p>
        </w:tc>
        <w:tc>
          <w:tcPr>
            <w:tcW w:w="3036" w:type="dxa"/>
          </w:tcPr>
          <w:p w:rsidR="00EF203E" w:rsidRPr="008F6D61" w:rsidRDefault="00EF203E" w:rsidP="00AB6AE0">
            <w:pPr>
              <w:pStyle w:val="TAL"/>
              <w:tabs>
                <w:tab w:val="clear" w:pos="284"/>
                <w:tab w:val="clear" w:pos="567"/>
              </w:tabs>
              <w:rPr>
                <w:sz w:val="16"/>
              </w:rPr>
            </w:pPr>
            <w:r w:rsidRPr="008F6D61">
              <w:rPr>
                <w:sz w:val="16"/>
              </w:rPr>
              <w:t>ZTE</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CUPS</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23.214</w:t>
            </w:r>
          </w:p>
        </w:tc>
        <w:tc>
          <w:tcPr>
            <w:tcW w:w="708" w:type="dxa"/>
          </w:tcPr>
          <w:p w:rsidR="00EF203E" w:rsidRPr="008F6D61" w:rsidRDefault="00EF203E" w:rsidP="00AB6AE0">
            <w:pPr>
              <w:pStyle w:val="TAL"/>
              <w:tabs>
                <w:tab w:val="clear" w:pos="284"/>
                <w:tab w:val="clear" w:pos="567"/>
              </w:tabs>
              <w:rPr>
                <w:sz w:val="16"/>
              </w:rPr>
            </w:pPr>
            <w:r w:rsidRPr="008F6D61">
              <w:rPr>
                <w:sz w:val="16"/>
              </w:rPr>
              <w:t>0026</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 to enforcement of dynamic PCC/ADC rule</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170456</w:t>
            </w:r>
          </w:p>
        </w:tc>
        <w:tc>
          <w:tcPr>
            <w:tcW w:w="3036" w:type="dxa"/>
          </w:tcPr>
          <w:p w:rsidR="00EF203E" w:rsidRPr="008F6D61" w:rsidRDefault="00EF203E" w:rsidP="00AB6AE0">
            <w:pPr>
              <w:pStyle w:val="TAL"/>
              <w:tabs>
                <w:tab w:val="clear" w:pos="284"/>
                <w:tab w:val="clear" w:pos="567"/>
              </w:tabs>
              <w:rPr>
                <w:sz w:val="16"/>
              </w:rPr>
            </w:pPr>
            <w:r w:rsidRPr="008F6D61">
              <w:rPr>
                <w:sz w:val="16"/>
              </w:rPr>
              <w:t>ZTE</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CUPS</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23.214</w:t>
            </w:r>
          </w:p>
        </w:tc>
        <w:tc>
          <w:tcPr>
            <w:tcW w:w="708" w:type="dxa"/>
          </w:tcPr>
          <w:p w:rsidR="00EF203E" w:rsidRPr="008F6D61" w:rsidRDefault="00EF203E" w:rsidP="00AB6AE0">
            <w:pPr>
              <w:pStyle w:val="TAL"/>
              <w:tabs>
                <w:tab w:val="clear" w:pos="284"/>
                <w:tab w:val="clear" w:pos="567"/>
              </w:tabs>
              <w:rPr>
                <w:sz w:val="16"/>
              </w:rPr>
            </w:pPr>
            <w:r w:rsidRPr="008F6D61">
              <w:rPr>
                <w:sz w:val="16"/>
              </w:rPr>
              <w:t>0026</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 to enforcement of dynamic PCC/ADC rule</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170507</w:t>
            </w:r>
          </w:p>
        </w:tc>
        <w:tc>
          <w:tcPr>
            <w:tcW w:w="3036" w:type="dxa"/>
          </w:tcPr>
          <w:p w:rsidR="00EF203E" w:rsidRPr="008F6D61" w:rsidRDefault="00EF203E" w:rsidP="00AB6AE0">
            <w:pPr>
              <w:pStyle w:val="TAL"/>
              <w:tabs>
                <w:tab w:val="clear" w:pos="284"/>
                <w:tab w:val="clear" w:pos="567"/>
              </w:tabs>
              <w:rPr>
                <w:sz w:val="16"/>
              </w:rPr>
            </w:pPr>
            <w:r w:rsidRPr="008F6D61">
              <w:rPr>
                <w:sz w:val="16"/>
              </w:rPr>
              <w:t>ZTE</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CUPS</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23.214</w:t>
            </w:r>
          </w:p>
        </w:tc>
        <w:tc>
          <w:tcPr>
            <w:tcW w:w="708" w:type="dxa"/>
          </w:tcPr>
          <w:p w:rsidR="00EF203E" w:rsidRPr="008F6D61" w:rsidRDefault="00EF203E" w:rsidP="00AB6AE0">
            <w:pPr>
              <w:pStyle w:val="TAL"/>
              <w:tabs>
                <w:tab w:val="clear" w:pos="284"/>
                <w:tab w:val="clear" w:pos="567"/>
              </w:tabs>
              <w:rPr>
                <w:sz w:val="16"/>
              </w:rPr>
            </w:pPr>
            <w:r w:rsidRPr="008F6D61">
              <w:rPr>
                <w:sz w:val="16"/>
              </w:rPr>
              <w:t>0027</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Corrections to Sx parameters</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170296</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CUPS</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lastRenderedPageBreak/>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23.214</w:t>
            </w:r>
          </w:p>
        </w:tc>
        <w:tc>
          <w:tcPr>
            <w:tcW w:w="708" w:type="dxa"/>
          </w:tcPr>
          <w:p w:rsidR="00EF203E" w:rsidRPr="008F6D61" w:rsidRDefault="00EF203E" w:rsidP="00AB6AE0">
            <w:pPr>
              <w:pStyle w:val="TAL"/>
              <w:tabs>
                <w:tab w:val="clear" w:pos="284"/>
                <w:tab w:val="clear" w:pos="567"/>
              </w:tabs>
              <w:rPr>
                <w:sz w:val="16"/>
              </w:rPr>
            </w:pPr>
            <w:r w:rsidRPr="008F6D61">
              <w:rPr>
                <w:sz w:val="16"/>
              </w:rPr>
              <w:t>0027</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Corrections to Sx parameters</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170457</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CUPS</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23.214</w:t>
            </w:r>
          </w:p>
        </w:tc>
        <w:tc>
          <w:tcPr>
            <w:tcW w:w="708" w:type="dxa"/>
          </w:tcPr>
          <w:p w:rsidR="00EF203E" w:rsidRPr="008F6D61" w:rsidRDefault="00EF203E" w:rsidP="00AB6AE0">
            <w:pPr>
              <w:pStyle w:val="TAL"/>
              <w:tabs>
                <w:tab w:val="clear" w:pos="284"/>
                <w:tab w:val="clear" w:pos="567"/>
              </w:tabs>
              <w:rPr>
                <w:sz w:val="16"/>
              </w:rPr>
            </w:pPr>
            <w:r w:rsidRPr="008F6D61">
              <w:rPr>
                <w:sz w:val="16"/>
              </w:rPr>
              <w:t>0027</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Corrections to Sx parameters</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170509</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CUPS</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23.214</w:t>
            </w:r>
          </w:p>
        </w:tc>
        <w:tc>
          <w:tcPr>
            <w:tcW w:w="708" w:type="dxa"/>
          </w:tcPr>
          <w:p w:rsidR="00EF203E" w:rsidRPr="008F6D61" w:rsidRDefault="00EF203E" w:rsidP="00AB6AE0">
            <w:pPr>
              <w:pStyle w:val="TAL"/>
              <w:tabs>
                <w:tab w:val="clear" w:pos="284"/>
                <w:tab w:val="clear" w:pos="567"/>
              </w:tabs>
              <w:rPr>
                <w:sz w:val="16"/>
              </w:rPr>
            </w:pPr>
            <w:r w:rsidRPr="008F6D61">
              <w:rPr>
                <w:sz w:val="16"/>
              </w:rPr>
              <w:t>0028</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Session management procedure for TDF in unsolicited mode</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170354</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CUPS</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23.214</w:t>
            </w:r>
          </w:p>
        </w:tc>
        <w:tc>
          <w:tcPr>
            <w:tcW w:w="708" w:type="dxa"/>
          </w:tcPr>
          <w:p w:rsidR="00EF203E" w:rsidRPr="008F6D61" w:rsidRDefault="00EF203E" w:rsidP="00AB6AE0">
            <w:pPr>
              <w:pStyle w:val="TAL"/>
              <w:tabs>
                <w:tab w:val="clear" w:pos="284"/>
                <w:tab w:val="clear" w:pos="567"/>
              </w:tabs>
              <w:rPr>
                <w:sz w:val="16"/>
              </w:rPr>
            </w:pPr>
            <w:r w:rsidRPr="008F6D61">
              <w:rPr>
                <w:sz w:val="16"/>
              </w:rPr>
              <w:t>0028</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Session management procedure for TDF in unsolicited mode</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170455</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CUPS</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23.214</w:t>
            </w:r>
          </w:p>
        </w:tc>
        <w:tc>
          <w:tcPr>
            <w:tcW w:w="708" w:type="dxa"/>
          </w:tcPr>
          <w:p w:rsidR="00EF203E" w:rsidRPr="008F6D61" w:rsidRDefault="00EF203E" w:rsidP="00AB6AE0">
            <w:pPr>
              <w:pStyle w:val="TAL"/>
              <w:tabs>
                <w:tab w:val="clear" w:pos="284"/>
                <w:tab w:val="clear" w:pos="567"/>
              </w:tabs>
              <w:rPr>
                <w:sz w:val="16"/>
              </w:rPr>
            </w:pPr>
            <w:r w:rsidRPr="008F6D61">
              <w:rPr>
                <w:sz w:val="16"/>
              </w:rPr>
              <w:t>0028</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Session management procedure for TDF in unsolicited mode</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170508</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CUPS</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23.214</w:t>
            </w:r>
          </w:p>
        </w:tc>
        <w:tc>
          <w:tcPr>
            <w:tcW w:w="708" w:type="dxa"/>
          </w:tcPr>
          <w:p w:rsidR="00EF203E" w:rsidRPr="008F6D61" w:rsidRDefault="00EF203E" w:rsidP="00AB6AE0">
            <w:pPr>
              <w:pStyle w:val="TAL"/>
              <w:tabs>
                <w:tab w:val="clear" w:pos="284"/>
                <w:tab w:val="clear" w:pos="567"/>
              </w:tabs>
              <w:rPr>
                <w:sz w:val="16"/>
              </w:rPr>
            </w:pPr>
            <w:r w:rsidRPr="008F6D61">
              <w:rPr>
                <w:sz w:val="16"/>
              </w:rPr>
              <w:t>0028</w:t>
            </w:r>
          </w:p>
        </w:tc>
        <w:tc>
          <w:tcPr>
            <w:tcW w:w="259" w:type="dxa"/>
          </w:tcPr>
          <w:p w:rsidR="00EF203E" w:rsidRPr="008F6D61" w:rsidRDefault="00EF203E" w:rsidP="00AB6AE0">
            <w:pPr>
              <w:pStyle w:val="TAL"/>
              <w:tabs>
                <w:tab w:val="clear" w:pos="284"/>
                <w:tab w:val="clear" w:pos="567"/>
              </w:tabs>
              <w:rPr>
                <w:sz w:val="16"/>
              </w:rPr>
            </w:pPr>
            <w:r w:rsidRPr="008F6D61">
              <w:rPr>
                <w:sz w:val="16"/>
              </w:rPr>
              <w:t>3</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Session management procedure for TDF in unsolicited mode</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170528</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CUPS</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23.214</w:t>
            </w:r>
          </w:p>
        </w:tc>
        <w:tc>
          <w:tcPr>
            <w:tcW w:w="708" w:type="dxa"/>
          </w:tcPr>
          <w:p w:rsidR="00EF203E" w:rsidRPr="008F6D61" w:rsidRDefault="00EF203E" w:rsidP="00AB6AE0">
            <w:pPr>
              <w:pStyle w:val="TAL"/>
              <w:tabs>
                <w:tab w:val="clear" w:pos="284"/>
                <w:tab w:val="clear" w:pos="567"/>
              </w:tabs>
              <w:rPr>
                <w:sz w:val="16"/>
              </w:rPr>
            </w:pPr>
            <w:r w:rsidRPr="008F6D61">
              <w:rPr>
                <w:sz w:val="16"/>
              </w:rPr>
              <w:t>0028</w:t>
            </w:r>
          </w:p>
        </w:tc>
        <w:tc>
          <w:tcPr>
            <w:tcW w:w="259" w:type="dxa"/>
          </w:tcPr>
          <w:p w:rsidR="00EF203E" w:rsidRPr="008F6D61" w:rsidRDefault="00EF203E" w:rsidP="00AB6AE0">
            <w:pPr>
              <w:pStyle w:val="TAL"/>
              <w:tabs>
                <w:tab w:val="clear" w:pos="284"/>
                <w:tab w:val="clear" w:pos="567"/>
              </w:tabs>
              <w:rPr>
                <w:sz w:val="16"/>
              </w:rPr>
            </w:pPr>
            <w:r w:rsidRPr="008F6D61">
              <w:rPr>
                <w:sz w:val="16"/>
              </w:rPr>
              <w:t>4</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Session management procedure for TDF in unsolicited mode</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170690</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CUPS</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23.214</w:t>
            </w:r>
          </w:p>
        </w:tc>
        <w:tc>
          <w:tcPr>
            <w:tcW w:w="708" w:type="dxa"/>
          </w:tcPr>
          <w:p w:rsidR="00EF203E" w:rsidRPr="008F6D61" w:rsidRDefault="00EF203E" w:rsidP="00AB6AE0">
            <w:pPr>
              <w:pStyle w:val="TAL"/>
              <w:tabs>
                <w:tab w:val="clear" w:pos="284"/>
                <w:tab w:val="clear" w:pos="567"/>
              </w:tabs>
              <w:rPr>
                <w:sz w:val="16"/>
              </w:rPr>
            </w:pPr>
            <w:r w:rsidRPr="008F6D61">
              <w:rPr>
                <w:sz w:val="16"/>
              </w:rPr>
              <w:t>0029</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TS 23.214 support for transport level packet marking</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170420</w:t>
            </w:r>
          </w:p>
        </w:tc>
        <w:tc>
          <w:tcPr>
            <w:tcW w:w="3036" w:type="dxa"/>
          </w:tcPr>
          <w:p w:rsidR="00EF203E" w:rsidRPr="008F6D61" w:rsidRDefault="00EF203E" w:rsidP="00AB6AE0">
            <w:pPr>
              <w:pStyle w:val="TAL"/>
              <w:tabs>
                <w:tab w:val="clear" w:pos="284"/>
                <w:tab w:val="clear" w:pos="567"/>
              </w:tabs>
              <w:rPr>
                <w:sz w:val="16"/>
              </w:rPr>
            </w:pPr>
            <w:r w:rsidRPr="008F6D61">
              <w:rPr>
                <w:sz w:val="16"/>
              </w:rPr>
              <w:t>Applied Communication Sciences</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CUPS</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23.214</w:t>
            </w:r>
          </w:p>
        </w:tc>
        <w:tc>
          <w:tcPr>
            <w:tcW w:w="708" w:type="dxa"/>
          </w:tcPr>
          <w:p w:rsidR="00EF203E" w:rsidRPr="008F6D61" w:rsidRDefault="00EF203E" w:rsidP="00AB6AE0">
            <w:pPr>
              <w:pStyle w:val="TAL"/>
              <w:tabs>
                <w:tab w:val="clear" w:pos="284"/>
                <w:tab w:val="clear" w:pos="567"/>
              </w:tabs>
              <w:rPr>
                <w:sz w:val="16"/>
              </w:rPr>
            </w:pPr>
            <w:r w:rsidRPr="008F6D61">
              <w:rPr>
                <w:sz w:val="16"/>
              </w:rPr>
              <w:t>0029</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TS 23.214 support for transport level packet marking</w:t>
            </w:r>
          </w:p>
        </w:tc>
        <w:tc>
          <w:tcPr>
            <w:tcW w:w="474" w:type="dxa"/>
          </w:tcPr>
          <w:p w:rsidR="00EF203E" w:rsidRPr="008F6D61" w:rsidRDefault="00EF203E" w:rsidP="00AB6AE0">
            <w:pPr>
              <w:pStyle w:val="TAL"/>
              <w:tabs>
                <w:tab w:val="clear" w:pos="284"/>
                <w:tab w:val="clear" w:pos="567"/>
              </w:tabs>
              <w:rPr>
                <w:sz w:val="16"/>
              </w:rPr>
            </w:pPr>
            <w:r w:rsidRPr="008F6D61">
              <w:rPr>
                <w:sz w:val="16"/>
              </w:rPr>
              <w:t>C</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170434</w:t>
            </w:r>
          </w:p>
        </w:tc>
        <w:tc>
          <w:tcPr>
            <w:tcW w:w="3036" w:type="dxa"/>
          </w:tcPr>
          <w:p w:rsidR="00EF203E" w:rsidRPr="008F6D61" w:rsidRDefault="00EF203E" w:rsidP="00AB6AE0">
            <w:pPr>
              <w:pStyle w:val="TAL"/>
              <w:tabs>
                <w:tab w:val="clear" w:pos="284"/>
                <w:tab w:val="clear" w:pos="567"/>
              </w:tabs>
              <w:rPr>
                <w:sz w:val="16"/>
              </w:rPr>
            </w:pPr>
            <w:r w:rsidRPr="008F6D61">
              <w:rPr>
                <w:sz w:val="16"/>
              </w:rPr>
              <w:t>Applied Communication Sciences</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23.214</w:t>
            </w:r>
          </w:p>
        </w:tc>
        <w:tc>
          <w:tcPr>
            <w:tcW w:w="708" w:type="dxa"/>
          </w:tcPr>
          <w:p w:rsidR="00EF203E" w:rsidRPr="008F6D61" w:rsidRDefault="00EF203E" w:rsidP="00AB6AE0">
            <w:pPr>
              <w:pStyle w:val="TAL"/>
              <w:tabs>
                <w:tab w:val="clear" w:pos="284"/>
                <w:tab w:val="clear" w:pos="567"/>
              </w:tabs>
              <w:rPr>
                <w:sz w:val="16"/>
              </w:rPr>
            </w:pPr>
            <w:r w:rsidRPr="008F6D61">
              <w:rPr>
                <w:sz w:val="16"/>
              </w:rPr>
              <w:t>0030</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 to priority treatment and detection of downlink data</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171098</w:t>
            </w:r>
          </w:p>
        </w:tc>
        <w:tc>
          <w:tcPr>
            <w:tcW w:w="3036" w:type="dxa"/>
          </w:tcPr>
          <w:p w:rsidR="00EF203E" w:rsidRPr="008F6D61" w:rsidRDefault="00EF203E" w:rsidP="00AB6AE0">
            <w:pPr>
              <w:pStyle w:val="TAL"/>
              <w:tabs>
                <w:tab w:val="clear" w:pos="284"/>
                <w:tab w:val="clear" w:pos="567"/>
              </w:tabs>
              <w:rPr>
                <w:sz w:val="16"/>
              </w:rPr>
            </w:pPr>
            <w:r w:rsidRPr="008F6D61">
              <w:rPr>
                <w:sz w:val="16"/>
              </w:rPr>
              <w:t>Nokia, Alcatel-Lucent Shanghai Bell</w:t>
            </w:r>
          </w:p>
        </w:tc>
        <w:tc>
          <w:tcPr>
            <w:tcW w:w="1216" w:type="dxa"/>
          </w:tcPr>
          <w:p w:rsidR="00EF203E" w:rsidRPr="008F6D61" w:rsidRDefault="00EF203E" w:rsidP="00AB6AE0">
            <w:pPr>
              <w:pStyle w:val="TAL"/>
              <w:tabs>
                <w:tab w:val="clear" w:pos="284"/>
                <w:tab w:val="clear" w:pos="567"/>
              </w:tabs>
              <w:rPr>
                <w:sz w:val="16"/>
              </w:rPr>
            </w:pPr>
            <w:r w:rsidRPr="008F6D61">
              <w:rPr>
                <w:sz w:val="16"/>
              </w:rPr>
              <w:t>Withdrawn</w:t>
            </w:r>
          </w:p>
        </w:tc>
        <w:tc>
          <w:tcPr>
            <w:tcW w:w="1495" w:type="dxa"/>
          </w:tcPr>
          <w:p w:rsidR="00EF203E" w:rsidRPr="008F6D61" w:rsidRDefault="00EF203E" w:rsidP="00AB6AE0">
            <w:pPr>
              <w:pStyle w:val="TAL"/>
              <w:tabs>
                <w:tab w:val="clear" w:pos="284"/>
                <w:tab w:val="clear" w:pos="567"/>
              </w:tabs>
              <w:rPr>
                <w:sz w:val="16"/>
              </w:rPr>
            </w:pPr>
            <w:r w:rsidRPr="008F6D61">
              <w:rPr>
                <w:sz w:val="16"/>
              </w:rPr>
              <w:t>CUPS, 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23.214</w:t>
            </w:r>
          </w:p>
        </w:tc>
        <w:tc>
          <w:tcPr>
            <w:tcW w:w="708" w:type="dxa"/>
          </w:tcPr>
          <w:p w:rsidR="00EF203E" w:rsidRPr="008F6D61" w:rsidRDefault="00EF203E" w:rsidP="00AB6AE0">
            <w:pPr>
              <w:pStyle w:val="TAL"/>
              <w:tabs>
                <w:tab w:val="clear" w:pos="284"/>
                <w:tab w:val="clear" w:pos="567"/>
              </w:tabs>
              <w:rPr>
                <w:sz w:val="16"/>
              </w:rPr>
            </w:pPr>
            <w:r w:rsidRPr="008F6D61">
              <w:rPr>
                <w:sz w:val="16"/>
              </w:rPr>
              <w:t>0031</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Clarification on the pre-defined PCC rules in the UP function</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171201</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Withdrawn</w:t>
            </w:r>
          </w:p>
        </w:tc>
        <w:tc>
          <w:tcPr>
            <w:tcW w:w="1495" w:type="dxa"/>
          </w:tcPr>
          <w:p w:rsidR="00EF203E" w:rsidRPr="008F6D61" w:rsidRDefault="00EF203E" w:rsidP="00AB6AE0">
            <w:pPr>
              <w:pStyle w:val="TAL"/>
              <w:tabs>
                <w:tab w:val="clear" w:pos="284"/>
                <w:tab w:val="clear" w:pos="567"/>
              </w:tabs>
              <w:rPr>
                <w:sz w:val="16"/>
              </w:rPr>
            </w:pPr>
            <w:r w:rsidRPr="008F6D61">
              <w:rPr>
                <w:sz w:val="16"/>
              </w:rPr>
              <w:t>CUPS</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23.214</w:t>
            </w:r>
          </w:p>
        </w:tc>
        <w:tc>
          <w:tcPr>
            <w:tcW w:w="708" w:type="dxa"/>
          </w:tcPr>
          <w:p w:rsidR="00EF203E" w:rsidRPr="008F6D61" w:rsidRDefault="00EF203E" w:rsidP="00AB6AE0">
            <w:pPr>
              <w:pStyle w:val="TAL"/>
              <w:tabs>
                <w:tab w:val="clear" w:pos="284"/>
                <w:tab w:val="clear" w:pos="567"/>
              </w:tabs>
              <w:rPr>
                <w:sz w:val="16"/>
              </w:rPr>
            </w:pPr>
            <w:r w:rsidRPr="008F6D61">
              <w:rPr>
                <w:sz w:val="16"/>
              </w:rPr>
              <w:t>0032</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Updates procedures in TS 23.060</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171202</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CUPS</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23.214</w:t>
            </w:r>
          </w:p>
        </w:tc>
        <w:tc>
          <w:tcPr>
            <w:tcW w:w="708" w:type="dxa"/>
          </w:tcPr>
          <w:p w:rsidR="00EF203E" w:rsidRPr="008F6D61" w:rsidRDefault="00EF203E" w:rsidP="00AB6AE0">
            <w:pPr>
              <w:pStyle w:val="TAL"/>
              <w:tabs>
                <w:tab w:val="clear" w:pos="284"/>
                <w:tab w:val="clear" w:pos="567"/>
              </w:tabs>
              <w:rPr>
                <w:sz w:val="16"/>
              </w:rPr>
            </w:pPr>
            <w:r w:rsidRPr="008F6D61">
              <w:rPr>
                <w:sz w:val="16"/>
              </w:rPr>
              <w:t>0032</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Updates procedures in TS 23.060</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171391</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CUPS</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23.228</w:t>
            </w:r>
          </w:p>
        </w:tc>
        <w:tc>
          <w:tcPr>
            <w:tcW w:w="708" w:type="dxa"/>
          </w:tcPr>
          <w:p w:rsidR="00EF203E" w:rsidRPr="008F6D61" w:rsidRDefault="00EF203E" w:rsidP="00AB6AE0">
            <w:pPr>
              <w:pStyle w:val="TAL"/>
              <w:tabs>
                <w:tab w:val="clear" w:pos="284"/>
                <w:tab w:val="clear" w:pos="567"/>
              </w:tabs>
              <w:rPr>
                <w:sz w:val="16"/>
              </w:rPr>
            </w:pPr>
            <w:r w:rsidRPr="008F6D61">
              <w:rPr>
                <w:sz w:val="16"/>
              </w:rPr>
              <w:t>1169</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3GPP Data Off IMS Status Reporting Correction</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170780</w:t>
            </w:r>
          </w:p>
        </w:tc>
        <w:tc>
          <w:tcPr>
            <w:tcW w:w="3036" w:type="dxa"/>
          </w:tcPr>
          <w:p w:rsidR="00EF203E" w:rsidRPr="008F6D61" w:rsidRDefault="00EF203E" w:rsidP="00AB6AE0">
            <w:pPr>
              <w:pStyle w:val="TAL"/>
              <w:tabs>
                <w:tab w:val="clear" w:pos="284"/>
                <w:tab w:val="clear" w:pos="567"/>
              </w:tabs>
              <w:rPr>
                <w:sz w:val="16"/>
              </w:rPr>
            </w:pPr>
            <w:r w:rsidRPr="008F6D61">
              <w:rPr>
                <w:sz w:val="16"/>
              </w:rPr>
              <w:t>Ericsson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FS_PS_DATA_OFF</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23.228</w:t>
            </w:r>
          </w:p>
        </w:tc>
        <w:tc>
          <w:tcPr>
            <w:tcW w:w="708" w:type="dxa"/>
          </w:tcPr>
          <w:p w:rsidR="00EF203E" w:rsidRPr="008F6D61" w:rsidRDefault="00EF203E" w:rsidP="00AB6AE0">
            <w:pPr>
              <w:pStyle w:val="TAL"/>
              <w:tabs>
                <w:tab w:val="clear" w:pos="284"/>
                <w:tab w:val="clear" w:pos="567"/>
              </w:tabs>
              <w:rPr>
                <w:sz w:val="16"/>
              </w:rPr>
            </w:pPr>
            <w:r w:rsidRPr="008F6D61">
              <w:rPr>
                <w:sz w:val="16"/>
              </w:rPr>
              <w:t>1169</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3GPP Data Off IMS Status Reporting Correction</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171236</w:t>
            </w:r>
          </w:p>
        </w:tc>
        <w:tc>
          <w:tcPr>
            <w:tcW w:w="3036" w:type="dxa"/>
          </w:tcPr>
          <w:p w:rsidR="00EF203E" w:rsidRPr="008F6D61" w:rsidRDefault="00EF203E" w:rsidP="00AB6AE0">
            <w:pPr>
              <w:pStyle w:val="TAL"/>
              <w:tabs>
                <w:tab w:val="clear" w:pos="284"/>
                <w:tab w:val="clear" w:pos="567"/>
              </w:tabs>
              <w:rPr>
                <w:sz w:val="16"/>
              </w:rPr>
            </w:pPr>
            <w:r w:rsidRPr="008F6D61">
              <w:rPr>
                <w:sz w:val="16"/>
              </w:rPr>
              <w:t>Ericsson</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FS_PS_DATA_OFF</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23.228</w:t>
            </w:r>
          </w:p>
        </w:tc>
        <w:tc>
          <w:tcPr>
            <w:tcW w:w="708" w:type="dxa"/>
          </w:tcPr>
          <w:p w:rsidR="00EF203E" w:rsidRPr="008F6D61" w:rsidRDefault="00EF203E" w:rsidP="00AB6AE0">
            <w:pPr>
              <w:pStyle w:val="TAL"/>
              <w:tabs>
                <w:tab w:val="clear" w:pos="284"/>
                <w:tab w:val="clear" w:pos="567"/>
              </w:tabs>
              <w:rPr>
                <w:sz w:val="16"/>
              </w:rPr>
            </w:pPr>
            <w:r w:rsidRPr="008F6D61">
              <w:rPr>
                <w:sz w:val="16"/>
              </w:rPr>
              <w:t>1170</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Alignment with CT WG3 for support for subscription to changes to IP-CAN by P-CSCF at IMS session setup.</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170783</w:t>
            </w:r>
          </w:p>
        </w:tc>
        <w:tc>
          <w:tcPr>
            <w:tcW w:w="3036" w:type="dxa"/>
          </w:tcPr>
          <w:p w:rsidR="00EF203E" w:rsidRPr="008F6D61" w:rsidRDefault="00EF203E" w:rsidP="00AB6AE0">
            <w:pPr>
              <w:pStyle w:val="TAL"/>
              <w:tabs>
                <w:tab w:val="clear" w:pos="284"/>
                <w:tab w:val="clear" w:pos="567"/>
              </w:tabs>
              <w:rPr>
                <w:sz w:val="16"/>
              </w:rPr>
            </w:pPr>
            <w:r w:rsidRPr="008F6D61">
              <w:rPr>
                <w:sz w:val="16"/>
              </w:rPr>
              <w:t>Ericsson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23.228</w:t>
            </w:r>
          </w:p>
        </w:tc>
        <w:tc>
          <w:tcPr>
            <w:tcW w:w="708" w:type="dxa"/>
          </w:tcPr>
          <w:p w:rsidR="00EF203E" w:rsidRPr="008F6D61" w:rsidRDefault="00EF203E" w:rsidP="00AB6AE0">
            <w:pPr>
              <w:pStyle w:val="TAL"/>
              <w:tabs>
                <w:tab w:val="clear" w:pos="284"/>
                <w:tab w:val="clear" w:pos="567"/>
              </w:tabs>
              <w:rPr>
                <w:sz w:val="16"/>
              </w:rPr>
            </w:pPr>
            <w:r w:rsidRPr="008F6D61">
              <w:rPr>
                <w:sz w:val="16"/>
              </w:rPr>
              <w:t>1170</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Alignment with CT WG3 for support for subscription to changes to IP-CAN by P-CSCF at IMS session setup.</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171237</w:t>
            </w:r>
          </w:p>
        </w:tc>
        <w:tc>
          <w:tcPr>
            <w:tcW w:w="3036" w:type="dxa"/>
          </w:tcPr>
          <w:p w:rsidR="00EF203E" w:rsidRPr="008F6D61" w:rsidRDefault="00EF203E" w:rsidP="00AB6AE0">
            <w:pPr>
              <w:pStyle w:val="TAL"/>
              <w:tabs>
                <w:tab w:val="clear" w:pos="284"/>
                <w:tab w:val="clear" w:pos="567"/>
              </w:tabs>
              <w:rPr>
                <w:sz w:val="16"/>
              </w:rPr>
            </w:pPr>
            <w:r w:rsidRPr="008F6D61">
              <w:rPr>
                <w:sz w:val="16"/>
              </w:rPr>
              <w:t>Ericsson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23.228</w:t>
            </w:r>
          </w:p>
        </w:tc>
        <w:tc>
          <w:tcPr>
            <w:tcW w:w="708" w:type="dxa"/>
          </w:tcPr>
          <w:p w:rsidR="00EF203E" w:rsidRPr="008F6D61" w:rsidRDefault="00EF203E" w:rsidP="00AB6AE0">
            <w:pPr>
              <w:pStyle w:val="TAL"/>
              <w:tabs>
                <w:tab w:val="clear" w:pos="284"/>
                <w:tab w:val="clear" w:pos="567"/>
              </w:tabs>
              <w:rPr>
                <w:sz w:val="16"/>
              </w:rPr>
            </w:pPr>
            <w:r w:rsidRPr="008F6D61">
              <w:rPr>
                <w:sz w:val="16"/>
              </w:rPr>
              <w:t>1170</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Alignment with CT WG3 for support for subscription to changes to IP-CAN by P-CSCF at IMS session setup.</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171287</w:t>
            </w:r>
          </w:p>
        </w:tc>
        <w:tc>
          <w:tcPr>
            <w:tcW w:w="3036" w:type="dxa"/>
          </w:tcPr>
          <w:p w:rsidR="00EF203E" w:rsidRPr="008F6D61" w:rsidRDefault="00EF203E" w:rsidP="00AB6AE0">
            <w:pPr>
              <w:pStyle w:val="TAL"/>
              <w:tabs>
                <w:tab w:val="clear" w:pos="284"/>
                <w:tab w:val="clear" w:pos="567"/>
              </w:tabs>
              <w:rPr>
                <w:sz w:val="16"/>
              </w:rPr>
            </w:pPr>
            <w:r w:rsidRPr="008F6D61">
              <w:rPr>
                <w:sz w:val="16"/>
              </w:rPr>
              <w:t>Ericsson</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23.234</w:t>
            </w:r>
          </w:p>
        </w:tc>
        <w:tc>
          <w:tcPr>
            <w:tcW w:w="708" w:type="dxa"/>
          </w:tcPr>
          <w:p w:rsidR="00EF203E" w:rsidRPr="008F6D61" w:rsidRDefault="00EF203E" w:rsidP="00AB6AE0">
            <w:pPr>
              <w:pStyle w:val="TAL"/>
              <w:tabs>
                <w:tab w:val="clear" w:pos="284"/>
                <w:tab w:val="clear" w:pos="567"/>
              </w:tabs>
              <w:rPr>
                <w:sz w:val="16"/>
              </w:rPr>
            </w:pPr>
            <w:r w:rsidRPr="008F6D61">
              <w:rPr>
                <w:sz w:val="16"/>
              </w:rPr>
              <w:t>0176</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Updated reference to SA WG2 I-WLAN specifications</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13.0.0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170891</w:t>
            </w:r>
          </w:p>
        </w:tc>
        <w:tc>
          <w:tcPr>
            <w:tcW w:w="3036" w:type="dxa"/>
          </w:tcPr>
          <w:p w:rsidR="00EF203E" w:rsidRPr="008F6D61" w:rsidRDefault="00EF203E" w:rsidP="00AB6AE0">
            <w:pPr>
              <w:pStyle w:val="TAL"/>
              <w:tabs>
                <w:tab w:val="clear" w:pos="284"/>
                <w:tab w:val="clear" w:pos="567"/>
              </w:tabs>
              <w:rPr>
                <w:sz w:val="16"/>
              </w:rPr>
            </w:pPr>
            <w:r w:rsidRPr="008F6D61">
              <w:rPr>
                <w:sz w:val="16"/>
              </w:rPr>
              <w:t>Ericsson</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WLAN2</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23.271</w:t>
            </w:r>
          </w:p>
        </w:tc>
        <w:tc>
          <w:tcPr>
            <w:tcW w:w="708" w:type="dxa"/>
          </w:tcPr>
          <w:p w:rsidR="00EF203E" w:rsidRPr="008F6D61" w:rsidRDefault="00EF203E" w:rsidP="00AB6AE0">
            <w:pPr>
              <w:pStyle w:val="TAL"/>
              <w:tabs>
                <w:tab w:val="clear" w:pos="284"/>
                <w:tab w:val="clear" w:pos="567"/>
              </w:tabs>
              <w:rPr>
                <w:sz w:val="16"/>
              </w:rPr>
            </w:pPr>
            <w:r w:rsidRPr="008F6D61">
              <w:rPr>
                <w:sz w:val="16"/>
              </w:rPr>
              <w:t>0424</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Location reporting using Control Plane CIOT EPS Optimisation</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14.0.0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170097</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23.271</w:t>
            </w:r>
          </w:p>
        </w:tc>
        <w:tc>
          <w:tcPr>
            <w:tcW w:w="708" w:type="dxa"/>
          </w:tcPr>
          <w:p w:rsidR="00EF203E" w:rsidRPr="008F6D61" w:rsidRDefault="00EF203E" w:rsidP="00AB6AE0">
            <w:pPr>
              <w:pStyle w:val="TAL"/>
              <w:tabs>
                <w:tab w:val="clear" w:pos="284"/>
                <w:tab w:val="clear" w:pos="567"/>
              </w:tabs>
              <w:rPr>
                <w:sz w:val="16"/>
              </w:rPr>
            </w:pPr>
            <w:r w:rsidRPr="008F6D61">
              <w:rPr>
                <w:sz w:val="16"/>
              </w:rPr>
              <w:t>0424</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Location reporting using Control Plane CIOT EPS Optimisation</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14.0.0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170481</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23.271</w:t>
            </w:r>
          </w:p>
        </w:tc>
        <w:tc>
          <w:tcPr>
            <w:tcW w:w="708" w:type="dxa"/>
          </w:tcPr>
          <w:p w:rsidR="00EF203E" w:rsidRPr="008F6D61" w:rsidRDefault="00EF203E" w:rsidP="00AB6AE0">
            <w:pPr>
              <w:pStyle w:val="TAL"/>
              <w:tabs>
                <w:tab w:val="clear" w:pos="284"/>
                <w:tab w:val="clear" w:pos="567"/>
              </w:tabs>
              <w:rPr>
                <w:sz w:val="16"/>
              </w:rPr>
            </w:pPr>
            <w:r w:rsidRPr="008F6D61">
              <w:rPr>
                <w:sz w:val="16"/>
              </w:rPr>
              <w:t>0424</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Location reporting using Control Plane CIOT EPS Optimisation</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14.0.0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170513</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23.271</w:t>
            </w:r>
          </w:p>
        </w:tc>
        <w:tc>
          <w:tcPr>
            <w:tcW w:w="708" w:type="dxa"/>
          </w:tcPr>
          <w:p w:rsidR="00EF203E" w:rsidRPr="008F6D61" w:rsidRDefault="00EF203E" w:rsidP="00AB6AE0">
            <w:pPr>
              <w:pStyle w:val="TAL"/>
              <w:tabs>
                <w:tab w:val="clear" w:pos="284"/>
                <w:tab w:val="clear" w:pos="567"/>
              </w:tabs>
              <w:rPr>
                <w:sz w:val="16"/>
              </w:rPr>
            </w:pPr>
            <w:r w:rsidRPr="008F6D61">
              <w:rPr>
                <w:sz w:val="16"/>
              </w:rPr>
              <w:t>0425</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Location Continuity for Emergency Call Handover between E-UTRAN and WLAN</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14.0.0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171149</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TEI14, SEW2</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lastRenderedPageBreak/>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23.271</w:t>
            </w:r>
          </w:p>
        </w:tc>
        <w:tc>
          <w:tcPr>
            <w:tcW w:w="708" w:type="dxa"/>
          </w:tcPr>
          <w:p w:rsidR="00EF203E" w:rsidRPr="008F6D61" w:rsidRDefault="00EF203E" w:rsidP="00AB6AE0">
            <w:pPr>
              <w:pStyle w:val="TAL"/>
              <w:tabs>
                <w:tab w:val="clear" w:pos="284"/>
                <w:tab w:val="clear" w:pos="567"/>
              </w:tabs>
              <w:rPr>
                <w:sz w:val="16"/>
              </w:rPr>
            </w:pPr>
            <w:r w:rsidRPr="008F6D61">
              <w:rPr>
                <w:sz w:val="16"/>
              </w:rPr>
              <w:t>0425</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Location Continuity for Emergency Call Handover between E-UTRAN and WLAN</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14.0.0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171241</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TEI14, SEW2</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23.271</w:t>
            </w:r>
          </w:p>
        </w:tc>
        <w:tc>
          <w:tcPr>
            <w:tcW w:w="708" w:type="dxa"/>
          </w:tcPr>
          <w:p w:rsidR="00EF203E" w:rsidRPr="008F6D61" w:rsidRDefault="00EF203E" w:rsidP="00AB6AE0">
            <w:pPr>
              <w:pStyle w:val="TAL"/>
              <w:tabs>
                <w:tab w:val="clear" w:pos="284"/>
                <w:tab w:val="clear" w:pos="567"/>
              </w:tabs>
              <w:rPr>
                <w:sz w:val="16"/>
              </w:rPr>
            </w:pPr>
            <w:r w:rsidRPr="008F6D61">
              <w:rPr>
                <w:sz w:val="16"/>
              </w:rPr>
              <w:t>0426</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Location Continuity for Emergency Call Handover between E-UTRAN and WLAN</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14.0.0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171193</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Withdrawn</w:t>
            </w:r>
          </w:p>
        </w:tc>
        <w:tc>
          <w:tcPr>
            <w:tcW w:w="1495" w:type="dxa"/>
          </w:tcPr>
          <w:p w:rsidR="00EF203E" w:rsidRPr="008F6D61" w:rsidRDefault="00EF203E" w:rsidP="00AB6AE0">
            <w:pPr>
              <w:pStyle w:val="TAL"/>
              <w:tabs>
                <w:tab w:val="clear" w:pos="284"/>
                <w:tab w:val="clear" w:pos="567"/>
              </w:tabs>
              <w:rPr>
                <w:sz w:val="16"/>
              </w:rPr>
            </w:pPr>
            <w:r w:rsidRPr="008F6D61">
              <w:rPr>
                <w:sz w:val="16"/>
              </w:rPr>
              <w:t>TEI14, SEW2</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23.272</w:t>
            </w:r>
          </w:p>
        </w:tc>
        <w:tc>
          <w:tcPr>
            <w:tcW w:w="708" w:type="dxa"/>
          </w:tcPr>
          <w:p w:rsidR="00EF203E" w:rsidRPr="008F6D61" w:rsidRDefault="00EF203E" w:rsidP="00AB6AE0">
            <w:pPr>
              <w:pStyle w:val="TAL"/>
              <w:tabs>
                <w:tab w:val="clear" w:pos="284"/>
                <w:tab w:val="clear" w:pos="567"/>
              </w:tabs>
              <w:rPr>
                <w:sz w:val="16"/>
              </w:rPr>
            </w:pPr>
            <w:r w:rsidRPr="008F6D61">
              <w:rPr>
                <w:sz w:val="16"/>
              </w:rPr>
              <w:t>0966</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MT-CSFB/MT-SMS handling in Light Connection</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13.4.0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170053</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w:t>
            </w:r>
          </w:p>
        </w:tc>
        <w:tc>
          <w:tcPr>
            <w:tcW w:w="1495" w:type="dxa"/>
          </w:tcPr>
          <w:p w:rsidR="00EF203E" w:rsidRPr="008F6D61" w:rsidRDefault="00EF203E" w:rsidP="00AB6AE0">
            <w:pPr>
              <w:pStyle w:val="TAL"/>
              <w:tabs>
                <w:tab w:val="clear" w:pos="284"/>
                <w:tab w:val="clear" w:pos="567"/>
              </w:tabs>
              <w:rPr>
                <w:sz w:val="16"/>
              </w:rPr>
            </w:pPr>
            <w:r w:rsidRPr="008F6D61">
              <w:rPr>
                <w:sz w:val="16"/>
              </w:rPr>
              <w:t>TEI14, LTE_LIGHT_CON</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23.272</w:t>
            </w:r>
          </w:p>
        </w:tc>
        <w:tc>
          <w:tcPr>
            <w:tcW w:w="708" w:type="dxa"/>
          </w:tcPr>
          <w:p w:rsidR="00EF203E" w:rsidRPr="008F6D61" w:rsidRDefault="00EF203E" w:rsidP="00AB6AE0">
            <w:pPr>
              <w:pStyle w:val="TAL"/>
              <w:tabs>
                <w:tab w:val="clear" w:pos="284"/>
                <w:tab w:val="clear" w:pos="567"/>
              </w:tabs>
              <w:rPr>
                <w:sz w:val="16"/>
              </w:rPr>
            </w:pPr>
            <w:r w:rsidRPr="008F6D61">
              <w:rPr>
                <w:sz w:val="16"/>
              </w:rPr>
              <w:t>0967</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MT-CSFB/MT-SMS handling with Light Connection</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13.4.0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170969</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 Qualcomm Incorporated, Intel</w:t>
            </w:r>
          </w:p>
        </w:tc>
        <w:tc>
          <w:tcPr>
            <w:tcW w:w="1216" w:type="dxa"/>
          </w:tcPr>
          <w:p w:rsidR="00EF203E" w:rsidRPr="008F6D61" w:rsidRDefault="00EF203E" w:rsidP="00AB6AE0">
            <w:pPr>
              <w:pStyle w:val="TAL"/>
              <w:tabs>
                <w:tab w:val="clear" w:pos="284"/>
                <w:tab w:val="clear" w:pos="567"/>
              </w:tabs>
              <w:rPr>
                <w:sz w:val="16"/>
              </w:rPr>
            </w:pPr>
            <w:r w:rsidRPr="008F6D61">
              <w:rPr>
                <w:sz w:val="16"/>
              </w:rPr>
              <w:t>Not Handled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23.285</w:t>
            </w:r>
          </w:p>
        </w:tc>
        <w:tc>
          <w:tcPr>
            <w:tcW w:w="708" w:type="dxa"/>
          </w:tcPr>
          <w:p w:rsidR="00EF203E" w:rsidRPr="008F6D61" w:rsidRDefault="00EF203E" w:rsidP="00AB6AE0">
            <w:pPr>
              <w:pStyle w:val="TAL"/>
              <w:tabs>
                <w:tab w:val="clear" w:pos="284"/>
                <w:tab w:val="clear" w:pos="567"/>
              </w:tabs>
              <w:rPr>
                <w:sz w:val="16"/>
              </w:rPr>
            </w:pPr>
            <w:r w:rsidRPr="008F6D61">
              <w:rPr>
                <w:sz w:val="16"/>
              </w:rPr>
              <w:t>0022</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 on local MBMS based MBMS data delivery</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170092</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Noted</w:t>
            </w:r>
          </w:p>
        </w:tc>
        <w:tc>
          <w:tcPr>
            <w:tcW w:w="1495" w:type="dxa"/>
          </w:tcPr>
          <w:p w:rsidR="00EF203E" w:rsidRPr="008F6D61" w:rsidRDefault="00EF203E" w:rsidP="00AB6AE0">
            <w:pPr>
              <w:pStyle w:val="TAL"/>
              <w:tabs>
                <w:tab w:val="clear" w:pos="284"/>
                <w:tab w:val="clear" w:pos="567"/>
              </w:tabs>
              <w:rPr>
                <w:sz w:val="16"/>
              </w:rPr>
            </w:pPr>
            <w:r w:rsidRPr="008F6D61">
              <w:rPr>
                <w:sz w:val="16"/>
              </w:rPr>
              <w:t>V2XARC</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23.285</w:t>
            </w:r>
          </w:p>
        </w:tc>
        <w:tc>
          <w:tcPr>
            <w:tcW w:w="708" w:type="dxa"/>
          </w:tcPr>
          <w:p w:rsidR="00EF203E" w:rsidRPr="008F6D61" w:rsidRDefault="00EF203E" w:rsidP="00AB6AE0">
            <w:pPr>
              <w:pStyle w:val="TAL"/>
              <w:tabs>
                <w:tab w:val="clear" w:pos="284"/>
                <w:tab w:val="clear" w:pos="567"/>
              </w:tabs>
              <w:rPr>
                <w:sz w:val="16"/>
              </w:rPr>
            </w:pPr>
            <w:r w:rsidRPr="008F6D61">
              <w:rPr>
                <w:sz w:val="16"/>
              </w:rPr>
              <w:t>0023</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Clarify relation of PPPP, PDB &amp; priority</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170130</w:t>
            </w:r>
          </w:p>
        </w:tc>
        <w:tc>
          <w:tcPr>
            <w:tcW w:w="3036" w:type="dxa"/>
          </w:tcPr>
          <w:p w:rsidR="00EF203E" w:rsidRPr="008F6D61" w:rsidRDefault="00EF203E" w:rsidP="00AB6AE0">
            <w:pPr>
              <w:pStyle w:val="TAL"/>
              <w:tabs>
                <w:tab w:val="clear" w:pos="284"/>
                <w:tab w:val="clear" w:pos="567"/>
              </w:tabs>
              <w:rPr>
                <w:sz w:val="16"/>
              </w:rPr>
            </w:pPr>
            <w:r w:rsidRPr="008F6D61">
              <w:rPr>
                <w:sz w:val="16"/>
              </w:rPr>
              <w:t>Ericsson, LG Electronics, Nokia</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V2XARC</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23.285</w:t>
            </w:r>
          </w:p>
        </w:tc>
        <w:tc>
          <w:tcPr>
            <w:tcW w:w="708" w:type="dxa"/>
          </w:tcPr>
          <w:p w:rsidR="00EF203E" w:rsidRPr="008F6D61" w:rsidRDefault="00EF203E" w:rsidP="00AB6AE0">
            <w:pPr>
              <w:pStyle w:val="TAL"/>
              <w:tabs>
                <w:tab w:val="clear" w:pos="284"/>
                <w:tab w:val="clear" w:pos="567"/>
              </w:tabs>
              <w:rPr>
                <w:sz w:val="16"/>
              </w:rPr>
            </w:pPr>
            <w:r w:rsidRPr="008F6D61">
              <w:rPr>
                <w:sz w:val="16"/>
              </w:rPr>
              <w:t>0023</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Clarify relation of PPPP, PDB &amp; priority</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170371</w:t>
            </w:r>
          </w:p>
        </w:tc>
        <w:tc>
          <w:tcPr>
            <w:tcW w:w="3036" w:type="dxa"/>
          </w:tcPr>
          <w:p w:rsidR="00EF203E" w:rsidRPr="008F6D61" w:rsidRDefault="00EF203E" w:rsidP="00AB6AE0">
            <w:pPr>
              <w:pStyle w:val="TAL"/>
              <w:tabs>
                <w:tab w:val="clear" w:pos="284"/>
                <w:tab w:val="clear" w:pos="567"/>
              </w:tabs>
              <w:rPr>
                <w:sz w:val="16"/>
              </w:rPr>
            </w:pPr>
            <w:r w:rsidRPr="008F6D61">
              <w:rPr>
                <w:sz w:val="16"/>
              </w:rPr>
              <w:t>Ericsson, LG Electronics, Nokia</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V2XARC</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23.285</w:t>
            </w:r>
          </w:p>
        </w:tc>
        <w:tc>
          <w:tcPr>
            <w:tcW w:w="708" w:type="dxa"/>
          </w:tcPr>
          <w:p w:rsidR="00EF203E" w:rsidRPr="008F6D61" w:rsidRDefault="00EF203E" w:rsidP="00AB6AE0">
            <w:pPr>
              <w:pStyle w:val="TAL"/>
              <w:tabs>
                <w:tab w:val="clear" w:pos="284"/>
                <w:tab w:val="clear" w:pos="567"/>
              </w:tabs>
              <w:rPr>
                <w:sz w:val="16"/>
              </w:rPr>
            </w:pPr>
            <w:r w:rsidRPr="008F6D61">
              <w:rPr>
                <w:sz w:val="16"/>
              </w:rPr>
              <w:t>0024</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Support for xMB for V2X application</w:t>
            </w:r>
          </w:p>
        </w:tc>
        <w:tc>
          <w:tcPr>
            <w:tcW w:w="474" w:type="dxa"/>
          </w:tcPr>
          <w:p w:rsidR="00EF203E" w:rsidRPr="008F6D61" w:rsidRDefault="00EF203E" w:rsidP="00AB6AE0">
            <w:pPr>
              <w:pStyle w:val="TAL"/>
              <w:tabs>
                <w:tab w:val="clear" w:pos="284"/>
                <w:tab w:val="clear" w:pos="567"/>
              </w:tabs>
              <w:rPr>
                <w:sz w:val="16"/>
              </w:rPr>
            </w:pPr>
            <w:r w:rsidRPr="008F6D61">
              <w:rPr>
                <w:sz w:val="16"/>
              </w:rPr>
              <w:t>C</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170131</w:t>
            </w:r>
          </w:p>
        </w:tc>
        <w:tc>
          <w:tcPr>
            <w:tcW w:w="3036" w:type="dxa"/>
          </w:tcPr>
          <w:p w:rsidR="00EF203E" w:rsidRPr="008F6D61" w:rsidRDefault="00EF203E" w:rsidP="00AB6AE0">
            <w:pPr>
              <w:pStyle w:val="TAL"/>
              <w:tabs>
                <w:tab w:val="clear" w:pos="284"/>
                <w:tab w:val="clear" w:pos="567"/>
              </w:tabs>
              <w:rPr>
                <w:sz w:val="16"/>
              </w:rPr>
            </w:pPr>
            <w:r w:rsidRPr="008F6D61">
              <w:rPr>
                <w:sz w:val="16"/>
              </w:rPr>
              <w:t>Ericsson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AE_enTV-MI_MTV, V2XARC</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23.285</w:t>
            </w:r>
          </w:p>
        </w:tc>
        <w:tc>
          <w:tcPr>
            <w:tcW w:w="708" w:type="dxa"/>
          </w:tcPr>
          <w:p w:rsidR="00EF203E" w:rsidRPr="008F6D61" w:rsidRDefault="00EF203E" w:rsidP="00AB6AE0">
            <w:pPr>
              <w:pStyle w:val="TAL"/>
              <w:tabs>
                <w:tab w:val="clear" w:pos="284"/>
                <w:tab w:val="clear" w:pos="567"/>
              </w:tabs>
              <w:rPr>
                <w:sz w:val="16"/>
              </w:rPr>
            </w:pPr>
            <w:r w:rsidRPr="008F6D61">
              <w:rPr>
                <w:sz w:val="16"/>
              </w:rPr>
              <w:t>0024</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Support for xMB for V2X application</w:t>
            </w:r>
          </w:p>
        </w:tc>
        <w:tc>
          <w:tcPr>
            <w:tcW w:w="474" w:type="dxa"/>
          </w:tcPr>
          <w:p w:rsidR="00EF203E" w:rsidRPr="008F6D61" w:rsidRDefault="00EF203E" w:rsidP="00AB6AE0">
            <w:pPr>
              <w:pStyle w:val="TAL"/>
              <w:tabs>
                <w:tab w:val="clear" w:pos="284"/>
                <w:tab w:val="clear" w:pos="567"/>
              </w:tabs>
              <w:rPr>
                <w:sz w:val="16"/>
              </w:rPr>
            </w:pPr>
            <w:r w:rsidRPr="008F6D61">
              <w:rPr>
                <w:sz w:val="16"/>
              </w:rPr>
              <w:t>C</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170374</w:t>
            </w:r>
          </w:p>
        </w:tc>
        <w:tc>
          <w:tcPr>
            <w:tcW w:w="3036" w:type="dxa"/>
          </w:tcPr>
          <w:p w:rsidR="00EF203E" w:rsidRPr="008F6D61" w:rsidRDefault="00EF203E" w:rsidP="00AB6AE0">
            <w:pPr>
              <w:pStyle w:val="TAL"/>
              <w:tabs>
                <w:tab w:val="clear" w:pos="284"/>
                <w:tab w:val="clear" w:pos="567"/>
              </w:tabs>
              <w:rPr>
                <w:sz w:val="16"/>
              </w:rPr>
            </w:pPr>
            <w:r w:rsidRPr="008F6D61">
              <w:rPr>
                <w:sz w:val="16"/>
              </w:rPr>
              <w:t>Ericsson</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V2XARC</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23.285</w:t>
            </w:r>
          </w:p>
        </w:tc>
        <w:tc>
          <w:tcPr>
            <w:tcW w:w="708" w:type="dxa"/>
          </w:tcPr>
          <w:p w:rsidR="00EF203E" w:rsidRPr="008F6D61" w:rsidRDefault="00EF203E" w:rsidP="00AB6AE0">
            <w:pPr>
              <w:pStyle w:val="TAL"/>
              <w:tabs>
                <w:tab w:val="clear" w:pos="284"/>
                <w:tab w:val="clear" w:pos="567"/>
              </w:tabs>
              <w:rPr>
                <w:sz w:val="16"/>
              </w:rPr>
            </w:pPr>
            <w:r w:rsidRPr="008F6D61">
              <w:rPr>
                <w:sz w:val="16"/>
              </w:rPr>
              <w:t>0025</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Clarify IP routing of V2X service over LTE Uu with PSID, ITS-AID</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170132</w:t>
            </w:r>
          </w:p>
        </w:tc>
        <w:tc>
          <w:tcPr>
            <w:tcW w:w="3036" w:type="dxa"/>
          </w:tcPr>
          <w:p w:rsidR="00EF203E" w:rsidRPr="008F6D61" w:rsidRDefault="00EF203E" w:rsidP="00AB6AE0">
            <w:pPr>
              <w:pStyle w:val="TAL"/>
              <w:tabs>
                <w:tab w:val="clear" w:pos="284"/>
                <w:tab w:val="clear" w:pos="567"/>
              </w:tabs>
              <w:rPr>
                <w:sz w:val="16"/>
              </w:rPr>
            </w:pPr>
            <w:r w:rsidRPr="008F6D61">
              <w:rPr>
                <w:sz w:val="16"/>
              </w:rPr>
              <w:t>Ericsson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V2XARC</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23.285</w:t>
            </w:r>
          </w:p>
        </w:tc>
        <w:tc>
          <w:tcPr>
            <w:tcW w:w="708" w:type="dxa"/>
          </w:tcPr>
          <w:p w:rsidR="00EF203E" w:rsidRPr="008F6D61" w:rsidRDefault="00EF203E" w:rsidP="00AB6AE0">
            <w:pPr>
              <w:pStyle w:val="TAL"/>
              <w:tabs>
                <w:tab w:val="clear" w:pos="284"/>
                <w:tab w:val="clear" w:pos="567"/>
              </w:tabs>
              <w:rPr>
                <w:sz w:val="16"/>
              </w:rPr>
            </w:pPr>
            <w:r w:rsidRPr="008F6D61">
              <w:rPr>
                <w:sz w:val="16"/>
              </w:rPr>
              <w:t>0025</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Clarify IP routing of V2X service over LTE Uu with PSID, ITS-AID</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170375</w:t>
            </w:r>
          </w:p>
        </w:tc>
        <w:tc>
          <w:tcPr>
            <w:tcW w:w="3036" w:type="dxa"/>
          </w:tcPr>
          <w:p w:rsidR="00EF203E" w:rsidRPr="008F6D61" w:rsidRDefault="00EF203E" w:rsidP="00AB6AE0">
            <w:pPr>
              <w:pStyle w:val="TAL"/>
              <w:tabs>
                <w:tab w:val="clear" w:pos="284"/>
                <w:tab w:val="clear" w:pos="567"/>
              </w:tabs>
              <w:rPr>
                <w:sz w:val="16"/>
              </w:rPr>
            </w:pPr>
            <w:r w:rsidRPr="008F6D61">
              <w:rPr>
                <w:sz w:val="16"/>
              </w:rPr>
              <w:t>Ericsson</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V2XARC</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23.285</w:t>
            </w:r>
          </w:p>
        </w:tc>
        <w:tc>
          <w:tcPr>
            <w:tcW w:w="708" w:type="dxa"/>
          </w:tcPr>
          <w:p w:rsidR="00EF203E" w:rsidRPr="008F6D61" w:rsidRDefault="00EF203E" w:rsidP="00AB6AE0">
            <w:pPr>
              <w:pStyle w:val="TAL"/>
              <w:tabs>
                <w:tab w:val="clear" w:pos="284"/>
                <w:tab w:val="clear" w:pos="567"/>
              </w:tabs>
              <w:rPr>
                <w:sz w:val="16"/>
              </w:rPr>
            </w:pPr>
            <w:r w:rsidRPr="008F6D61">
              <w:rPr>
                <w:sz w:val="16"/>
              </w:rPr>
              <w:t>0025</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Clarify IP routing of V2X service over LTE Uu with PSID, ITS-AID</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170910</w:t>
            </w:r>
          </w:p>
        </w:tc>
        <w:tc>
          <w:tcPr>
            <w:tcW w:w="3036" w:type="dxa"/>
          </w:tcPr>
          <w:p w:rsidR="00EF203E" w:rsidRPr="008F6D61" w:rsidRDefault="00EF203E" w:rsidP="00AB6AE0">
            <w:pPr>
              <w:pStyle w:val="TAL"/>
              <w:tabs>
                <w:tab w:val="clear" w:pos="284"/>
                <w:tab w:val="clear" w:pos="567"/>
              </w:tabs>
              <w:rPr>
                <w:sz w:val="16"/>
              </w:rPr>
            </w:pPr>
            <w:r w:rsidRPr="008F6D61">
              <w:rPr>
                <w:sz w:val="16"/>
              </w:rPr>
              <w:t>Ericsson?, Qualcomm Incorporated, LG Electronics</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V2XARC</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23.285</w:t>
            </w:r>
          </w:p>
        </w:tc>
        <w:tc>
          <w:tcPr>
            <w:tcW w:w="708" w:type="dxa"/>
          </w:tcPr>
          <w:p w:rsidR="00EF203E" w:rsidRPr="008F6D61" w:rsidRDefault="00EF203E" w:rsidP="00AB6AE0">
            <w:pPr>
              <w:pStyle w:val="TAL"/>
              <w:tabs>
                <w:tab w:val="clear" w:pos="284"/>
                <w:tab w:val="clear" w:pos="567"/>
              </w:tabs>
              <w:rPr>
                <w:sz w:val="16"/>
              </w:rPr>
            </w:pPr>
            <w:r w:rsidRPr="008F6D61">
              <w:rPr>
                <w:sz w:val="16"/>
              </w:rPr>
              <w:t>0025</w:t>
            </w:r>
          </w:p>
        </w:tc>
        <w:tc>
          <w:tcPr>
            <w:tcW w:w="259" w:type="dxa"/>
          </w:tcPr>
          <w:p w:rsidR="00EF203E" w:rsidRPr="008F6D61" w:rsidRDefault="00EF203E" w:rsidP="00AB6AE0">
            <w:pPr>
              <w:pStyle w:val="TAL"/>
              <w:tabs>
                <w:tab w:val="clear" w:pos="284"/>
                <w:tab w:val="clear" w:pos="567"/>
              </w:tabs>
              <w:rPr>
                <w:sz w:val="16"/>
              </w:rPr>
            </w:pPr>
            <w:r w:rsidRPr="008F6D61">
              <w:rPr>
                <w:sz w:val="16"/>
              </w:rPr>
              <w:t>3</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Clarify IP routing of V2X service over LTE Uu with PSID, ITS-AID</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171351</w:t>
            </w:r>
          </w:p>
        </w:tc>
        <w:tc>
          <w:tcPr>
            <w:tcW w:w="3036" w:type="dxa"/>
          </w:tcPr>
          <w:p w:rsidR="00EF203E" w:rsidRPr="008F6D61" w:rsidRDefault="00EF203E" w:rsidP="00AB6AE0">
            <w:pPr>
              <w:pStyle w:val="TAL"/>
              <w:tabs>
                <w:tab w:val="clear" w:pos="284"/>
                <w:tab w:val="clear" w:pos="567"/>
              </w:tabs>
              <w:rPr>
                <w:sz w:val="16"/>
              </w:rPr>
            </w:pPr>
            <w:r w:rsidRPr="008F6D61">
              <w:rPr>
                <w:sz w:val="16"/>
              </w:rPr>
              <w:t>Ericsson?, Qualcomm Incorporated, LG Electronics</w:t>
            </w:r>
          </w:p>
        </w:tc>
        <w:tc>
          <w:tcPr>
            <w:tcW w:w="1216" w:type="dxa"/>
          </w:tcPr>
          <w:p w:rsidR="00EF203E" w:rsidRPr="008F6D61" w:rsidRDefault="00EF203E" w:rsidP="00AB6AE0">
            <w:pPr>
              <w:pStyle w:val="TAL"/>
              <w:tabs>
                <w:tab w:val="clear" w:pos="284"/>
                <w:tab w:val="clear" w:pos="567"/>
              </w:tabs>
              <w:rPr>
                <w:sz w:val="16"/>
              </w:rPr>
            </w:pPr>
            <w:r w:rsidRPr="008F6D61">
              <w:rPr>
                <w:sz w:val="16"/>
              </w:rPr>
              <w:t>Withdrawn</w:t>
            </w:r>
          </w:p>
        </w:tc>
        <w:tc>
          <w:tcPr>
            <w:tcW w:w="1495" w:type="dxa"/>
          </w:tcPr>
          <w:p w:rsidR="00EF203E" w:rsidRPr="008F6D61" w:rsidRDefault="00EF203E" w:rsidP="00AB6AE0">
            <w:pPr>
              <w:pStyle w:val="TAL"/>
              <w:tabs>
                <w:tab w:val="clear" w:pos="284"/>
                <w:tab w:val="clear" w:pos="567"/>
              </w:tabs>
              <w:rPr>
                <w:sz w:val="16"/>
              </w:rPr>
            </w:pPr>
            <w:r w:rsidRPr="008F6D61">
              <w:rPr>
                <w:sz w:val="16"/>
              </w:rPr>
              <w:t>V2XARC</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23.285</w:t>
            </w:r>
          </w:p>
        </w:tc>
        <w:tc>
          <w:tcPr>
            <w:tcW w:w="708" w:type="dxa"/>
          </w:tcPr>
          <w:p w:rsidR="00EF203E" w:rsidRPr="008F6D61" w:rsidRDefault="00EF203E" w:rsidP="00AB6AE0">
            <w:pPr>
              <w:pStyle w:val="TAL"/>
              <w:tabs>
                <w:tab w:val="clear" w:pos="284"/>
                <w:tab w:val="clear" w:pos="567"/>
              </w:tabs>
              <w:rPr>
                <w:sz w:val="16"/>
              </w:rPr>
            </w:pPr>
            <w:r w:rsidRPr="008F6D61">
              <w:rPr>
                <w:sz w:val="16"/>
              </w:rPr>
              <w:t>0026</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Clarification for V2X communication over PC5 in limited service state</w:t>
            </w:r>
          </w:p>
        </w:tc>
        <w:tc>
          <w:tcPr>
            <w:tcW w:w="474" w:type="dxa"/>
          </w:tcPr>
          <w:p w:rsidR="00EF203E" w:rsidRPr="008F6D61" w:rsidRDefault="00EF203E" w:rsidP="00AB6AE0">
            <w:pPr>
              <w:pStyle w:val="TAL"/>
              <w:tabs>
                <w:tab w:val="clear" w:pos="284"/>
                <w:tab w:val="clear" w:pos="567"/>
              </w:tabs>
              <w:rPr>
                <w:sz w:val="16"/>
              </w:rPr>
            </w:pPr>
            <w:r w:rsidRPr="008F6D61">
              <w:rPr>
                <w:sz w:val="16"/>
              </w:rPr>
              <w:t>C</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170186</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 Samsung, Nokia, Ericsson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V2XARC</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23.285</w:t>
            </w:r>
          </w:p>
        </w:tc>
        <w:tc>
          <w:tcPr>
            <w:tcW w:w="708" w:type="dxa"/>
          </w:tcPr>
          <w:p w:rsidR="00EF203E" w:rsidRPr="008F6D61" w:rsidRDefault="00EF203E" w:rsidP="00AB6AE0">
            <w:pPr>
              <w:pStyle w:val="TAL"/>
              <w:tabs>
                <w:tab w:val="clear" w:pos="284"/>
                <w:tab w:val="clear" w:pos="567"/>
              </w:tabs>
              <w:rPr>
                <w:sz w:val="16"/>
              </w:rPr>
            </w:pPr>
            <w:r w:rsidRPr="008F6D61">
              <w:rPr>
                <w:sz w:val="16"/>
              </w:rPr>
              <w:t>0026</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Clarification for V2X communication over PC5 in limited service state</w:t>
            </w:r>
          </w:p>
        </w:tc>
        <w:tc>
          <w:tcPr>
            <w:tcW w:w="474" w:type="dxa"/>
          </w:tcPr>
          <w:p w:rsidR="00EF203E" w:rsidRPr="008F6D61" w:rsidRDefault="00EF203E" w:rsidP="00AB6AE0">
            <w:pPr>
              <w:pStyle w:val="TAL"/>
              <w:tabs>
                <w:tab w:val="clear" w:pos="284"/>
                <w:tab w:val="clear" w:pos="567"/>
              </w:tabs>
              <w:rPr>
                <w:sz w:val="16"/>
              </w:rPr>
            </w:pPr>
            <w:r w:rsidRPr="008F6D61">
              <w:rPr>
                <w:sz w:val="16"/>
              </w:rPr>
              <w:t>C</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170376</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 Samsung, Nokia, Ericsson, AT&amp;T, KPN</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V2XARC</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23.285</w:t>
            </w:r>
          </w:p>
        </w:tc>
        <w:tc>
          <w:tcPr>
            <w:tcW w:w="708" w:type="dxa"/>
          </w:tcPr>
          <w:p w:rsidR="00EF203E" w:rsidRPr="008F6D61" w:rsidRDefault="00EF203E" w:rsidP="00AB6AE0">
            <w:pPr>
              <w:pStyle w:val="TAL"/>
              <w:tabs>
                <w:tab w:val="clear" w:pos="284"/>
                <w:tab w:val="clear" w:pos="567"/>
              </w:tabs>
              <w:rPr>
                <w:sz w:val="16"/>
              </w:rPr>
            </w:pPr>
            <w:r w:rsidRPr="008F6D61">
              <w:rPr>
                <w:sz w:val="16"/>
              </w:rPr>
              <w:t>0027</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Support of V2X communication over PC5 during IMS eCall</w:t>
            </w:r>
          </w:p>
        </w:tc>
        <w:tc>
          <w:tcPr>
            <w:tcW w:w="474" w:type="dxa"/>
          </w:tcPr>
          <w:p w:rsidR="00EF203E" w:rsidRPr="008F6D61" w:rsidRDefault="00EF203E" w:rsidP="00AB6AE0">
            <w:pPr>
              <w:pStyle w:val="TAL"/>
              <w:tabs>
                <w:tab w:val="clear" w:pos="284"/>
                <w:tab w:val="clear" w:pos="567"/>
              </w:tabs>
              <w:rPr>
                <w:sz w:val="16"/>
              </w:rPr>
            </w:pPr>
            <w:r w:rsidRPr="008F6D61">
              <w:rPr>
                <w:sz w:val="16"/>
              </w:rPr>
              <w:t>C</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170188</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V2XARC</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23.285</w:t>
            </w:r>
          </w:p>
        </w:tc>
        <w:tc>
          <w:tcPr>
            <w:tcW w:w="708" w:type="dxa"/>
          </w:tcPr>
          <w:p w:rsidR="00EF203E" w:rsidRPr="008F6D61" w:rsidRDefault="00EF203E" w:rsidP="00AB6AE0">
            <w:pPr>
              <w:pStyle w:val="TAL"/>
              <w:tabs>
                <w:tab w:val="clear" w:pos="284"/>
                <w:tab w:val="clear" w:pos="567"/>
              </w:tabs>
              <w:rPr>
                <w:sz w:val="16"/>
              </w:rPr>
            </w:pPr>
            <w:r w:rsidRPr="008F6D61">
              <w:rPr>
                <w:sz w:val="16"/>
              </w:rPr>
              <w:t>0027</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Support of V2X communication over PC5 during IMS eCall</w:t>
            </w:r>
          </w:p>
        </w:tc>
        <w:tc>
          <w:tcPr>
            <w:tcW w:w="474" w:type="dxa"/>
          </w:tcPr>
          <w:p w:rsidR="00EF203E" w:rsidRPr="008F6D61" w:rsidRDefault="00EF203E" w:rsidP="00AB6AE0">
            <w:pPr>
              <w:pStyle w:val="TAL"/>
              <w:tabs>
                <w:tab w:val="clear" w:pos="284"/>
                <w:tab w:val="clear" w:pos="567"/>
              </w:tabs>
              <w:rPr>
                <w:sz w:val="16"/>
              </w:rPr>
            </w:pPr>
            <w:r w:rsidRPr="008F6D61">
              <w:rPr>
                <w:sz w:val="16"/>
              </w:rPr>
              <w:t>C</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171204</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 Ericsson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V2XARC</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23.285</w:t>
            </w:r>
          </w:p>
        </w:tc>
        <w:tc>
          <w:tcPr>
            <w:tcW w:w="708" w:type="dxa"/>
          </w:tcPr>
          <w:p w:rsidR="00EF203E" w:rsidRPr="008F6D61" w:rsidRDefault="00EF203E" w:rsidP="00AB6AE0">
            <w:pPr>
              <w:pStyle w:val="TAL"/>
              <w:tabs>
                <w:tab w:val="clear" w:pos="284"/>
                <w:tab w:val="clear" w:pos="567"/>
              </w:tabs>
              <w:rPr>
                <w:sz w:val="16"/>
              </w:rPr>
            </w:pPr>
            <w:r w:rsidRPr="008F6D61">
              <w:rPr>
                <w:sz w:val="16"/>
              </w:rPr>
              <w:t>0027</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Support of V2X communication over PC5 during IMS eCall</w:t>
            </w:r>
          </w:p>
        </w:tc>
        <w:tc>
          <w:tcPr>
            <w:tcW w:w="474" w:type="dxa"/>
          </w:tcPr>
          <w:p w:rsidR="00EF203E" w:rsidRPr="008F6D61" w:rsidRDefault="00EF203E" w:rsidP="00AB6AE0">
            <w:pPr>
              <w:pStyle w:val="TAL"/>
              <w:tabs>
                <w:tab w:val="clear" w:pos="284"/>
                <w:tab w:val="clear" w:pos="567"/>
              </w:tabs>
              <w:rPr>
                <w:sz w:val="16"/>
              </w:rPr>
            </w:pPr>
            <w:r w:rsidRPr="008F6D61">
              <w:rPr>
                <w:sz w:val="16"/>
              </w:rPr>
              <w:t>C</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171352</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 Ericsson</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V2XARC</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23.285</w:t>
            </w:r>
          </w:p>
        </w:tc>
        <w:tc>
          <w:tcPr>
            <w:tcW w:w="708" w:type="dxa"/>
          </w:tcPr>
          <w:p w:rsidR="00EF203E" w:rsidRPr="008F6D61" w:rsidRDefault="00EF203E" w:rsidP="00AB6AE0">
            <w:pPr>
              <w:pStyle w:val="TAL"/>
              <w:tabs>
                <w:tab w:val="clear" w:pos="284"/>
                <w:tab w:val="clear" w:pos="567"/>
              </w:tabs>
              <w:rPr>
                <w:sz w:val="16"/>
              </w:rPr>
            </w:pPr>
            <w:r w:rsidRPr="008F6D61">
              <w:rPr>
                <w:sz w:val="16"/>
              </w:rPr>
              <w:t>0028</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Clarification for V2X charging</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170908</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 LG Electronics</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V2XARC</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23.285</w:t>
            </w:r>
          </w:p>
        </w:tc>
        <w:tc>
          <w:tcPr>
            <w:tcW w:w="708" w:type="dxa"/>
          </w:tcPr>
          <w:p w:rsidR="00EF203E" w:rsidRPr="008F6D61" w:rsidRDefault="00EF203E" w:rsidP="00AB6AE0">
            <w:pPr>
              <w:pStyle w:val="TAL"/>
              <w:tabs>
                <w:tab w:val="clear" w:pos="284"/>
                <w:tab w:val="clear" w:pos="567"/>
              </w:tabs>
              <w:rPr>
                <w:sz w:val="16"/>
              </w:rPr>
            </w:pPr>
            <w:r w:rsidRPr="008F6D61">
              <w:rPr>
                <w:sz w:val="16"/>
              </w:rPr>
              <w:t>0028</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Clarification for V2X charging</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171348</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 LG Electronics</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V2XARC</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23.285</w:t>
            </w:r>
          </w:p>
        </w:tc>
        <w:tc>
          <w:tcPr>
            <w:tcW w:w="708" w:type="dxa"/>
          </w:tcPr>
          <w:p w:rsidR="00EF203E" w:rsidRPr="008F6D61" w:rsidRDefault="00EF203E" w:rsidP="00AB6AE0">
            <w:pPr>
              <w:pStyle w:val="TAL"/>
              <w:tabs>
                <w:tab w:val="clear" w:pos="284"/>
                <w:tab w:val="clear" w:pos="567"/>
              </w:tabs>
              <w:rPr>
                <w:sz w:val="16"/>
              </w:rPr>
            </w:pPr>
            <w:r w:rsidRPr="008F6D61">
              <w:rPr>
                <w:sz w:val="16"/>
              </w:rPr>
              <w:t>0029</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Clarification for V2X Security</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170909</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V2XARC</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23.285</w:t>
            </w:r>
          </w:p>
        </w:tc>
        <w:tc>
          <w:tcPr>
            <w:tcW w:w="708" w:type="dxa"/>
          </w:tcPr>
          <w:p w:rsidR="00EF203E" w:rsidRPr="008F6D61" w:rsidRDefault="00EF203E" w:rsidP="00AB6AE0">
            <w:pPr>
              <w:pStyle w:val="TAL"/>
              <w:tabs>
                <w:tab w:val="clear" w:pos="284"/>
                <w:tab w:val="clear" w:pos="567"/>
              </w:tabs>
              <w:rPr>
                <w:sz w:val="16"/>
              </w:rPr>
            </w:pPr>
            <w:r w:rsidRPr="008F6D61">
              <w:rPr>
                <w:sz w:val="16"/>
              </w:rPr>
              <w:t>0029</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Clarification for V2X Security</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171350</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V2XARC</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23.292</w:t>
            </w:r>
          </w:p>
        </w:tc>
        <w:tc>
          <w:tcPr>
            <w:tcW w:w="708" w:type="dxa"/>
          </w:tcPr>
          <w:p w:rsidR="00EF203E" w:rsidRPr="008F6D61" w:rsidRDefault="00EF203E" w:rsidP="00AB6AE0">
            <w:pPr>
              <w:pStyle w:val="TAL"/>
              <w:tabs>
                <w:tab w:val="clear" w:pos="284"/>
                <w:tab w:val="clear" w:pos="567"/>
              </w:tabs>
              <w:rPr>
                <w:sz w:val="16"/>
              </w:rPr>
            </w:pPr>
            <w:r w:rsidRPr="008F6D61">
              <w:rPr>
                <w:sz w:val="16"/>
              </w:rPr>
              <w:t>0245</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Inbound roamer detection at I/S-CSCF</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171113</w:t>
            </w:r>
          </w:p>
        </w:tc>
        <w:tc>
          <w:tcPr>
            <w:tcW w:w="3036" w:type="dxa"/>
          </w:tcPr>
          <w:p w:rsidR="00EF203E" w:rsidRPr="008F6D61" w:rsidRDefault="00EF203E" w:rsidP="00AB6AE0">
            <w:pPr>
              <w:pStyle w:val="TAL"/>
              <w:tabs>
                <w:tab w:val="clear" w:pos="284"/>
                <w:tab w:val="clear" w:pos="567"/>
              </w:tabs>
              <w:rPr>
                <w:sz w:val="16"/>
              </w:rPr>
            </w:pPr>
            <w:r w:rsidRPr="008F6D61">
              <w:rPr>
                <w:sz w:val="16"/>
              </w:rPr>
              <w:t>NEC, T-Mobile USA, Deutsche Telekom, Huawei</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SeDoC</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lastRenderedPageBreak/>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23.292</w:t>
            </w:r>
          </w:p>
        </w:tc>
        <w:tc>
          <w:tcPr>
            <w:tcW w:w="708" w:type="dxa"/>
          </w:tcPr>
          <w:p w:rsidR="00EF203E" w:rsidRPr="008F6D61" w:rsidRDefault="00EF203E" w:rsidP="00AB6AE0">
            <w:pPr>
              <w:pStyle w:val="TAL"/>
              <w:tabs>
                <w:tab w:val="clear" w:pos="284"/>
                <w:tab w:val="clear" w:pos="567"/>
              </w:tabs>
              <w:rPr>
                <w:sz w:val="16"/>
              </w:rPr>
            </w:pPr>
            <w:r w:rsidRPr="008F6D61">
              <w:rPr>
                <w:sz w:val="16"/>
              </w:rPr>
              <w:t>0245</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Inbound roamer detection at I/S-CSCF</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171240</w:t>
            </w:r>
          </w:p>
        </w:tc>
        <w:tc>
          <w:tcPr>
            <w:tcW w:w="3036" w:type="dxa"/>
          </w:tcPr>
          <w:p w:rsidR="00EF203E" w:rsidRPr="008F6D61" w:rsidRDefault="00EF203E" w:rsidP="00AB6AE0">
            <w:pPr>
              <w:pStyle w:val="TAL"/>
              <w:tabs>
                <w:tab w:val="clear" w:pos="284"/>
                <w:tab w:val="clear" w:pos="567"/>
              </w:tabs>
              <w:rPr>
                <w:sz w:val="16"/>
              </w:rPr>
            </w:pPr>
            <w:r w:rsidRPr="008F6D61">
              <w:rPr>
                <w:sz w:val="16"/>
              </w:rPr>
              <w:t>NEC, T-Mobile USA, Deutsche Telekom, Huawei</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SeDoC</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23.292</w:t>
            </w:r>
          </w:p>
        </w:tc>
        <w:tc>
          <w:tcPr>
            <w:tcW w:w="708" w:type="dxa"/>
          </w:tcPr>
          <w:p w:rsidR="00EF203E" w:rsidRPr="008F6D61" w:rsidRDefault="00EF203E" w:rsidP="00AB6AE0">
            <w:pPr>
              <w:pStyle w:val="TAL"/>
              <w:tabs>
                <w:tab w:val="clear" w:pos="284"/>
                <w:tab w:val="clear" w:pos="567"/>
              </w:tabs>
              <w:rPr>
                <w:sz w:val="16"/>
              </w:rPr>
            </w:pPr>
            <w:r w:rsidRPr="008F6D61">
              <w:rPr>
                <w:sz w:val="16"/>
              </w:rPr>
              <w:t>0245</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Inbound roamer detection at I/S-CSCF</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171243</w:t>
            </w:r>
          </w:p>
        </w:tc>
        <w:tc>
          <w:tcPr>
            <w:tcW w:w="3036" w:type="dxa"/>
          </w:tcPr>
          <w:p w:rsidR="00EF203E" w:rsidRPr="008F6D61" w:rsidRDefault="00EF203E" w:rsidP="00AB6AE0">
            <w:pPr>
              <w:pStyle w:val="TAL"/>
              <w:tabs>
                <w:tab w:val="clear" w:pos="284"/>
                <w:tab w:val="clear" w:pos="567"/>
              </w:tabs>
              <w:rPr>
                <w:sz w:val="16"/>
              </w:rPr>
            </w:pPr>
            <w:r w:rsidRPr="008F6D61">
              <w:rPr>
                <w:sz w:val="16"/>
              </w:rPr>
              <w:t>NEC, T-Mobile USA, Deutsche Telekom, Huawei</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SeDoC</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23.292</w:t>
            </w:r>
          </w:p>
        </w:tc>
        <w:tc>
          <w:tcPr>
            <w:tcW w:w="708" w:type="dxa"/>
          </w:tcPr>
          <w:p w:rsidR="00EF203E" w:rsidRPr="008F6D61" w:rsidRDefault="00EF203E" w:rsidP="00AB6AE0">
            <w:pPr>
              <w:pStyle w:val="TAL"/>
              <w:tabs>
                <w:tab w:val="clear" w:pos="284"/>
                <w:tab w:val="clear" w:pos="567"/>
              </w:tabs>
              <w:rPr>
                <w:sz w:val="16"/>
              </w:rPr>
            </w:pPr>
            <w:r w:rsidRPr="008F6D61">
              <w:rPr>
                <w:sz w:val="16"/>
              </w:rPr>
              <w:t>0245</w:t>
            </w:r>
          </w:p>
        </w:tc>
        <w:tc>
          <w:tcPr>
            <w:tcW w:w="259" w:type="dxa"/>
          </w:tcPr>
          <w:p w:rsidR="00EF203E" w:rsidRPr="008F6D61" w:rsidRDefault="00EF203E" w:rsidP="00AB6AE0">
            <w:pPr>
              <w:pStyle w:val="TAL"/>
              <w:tabs>
                <w:tab w:val="clear" w:pos="284"/>
                <w:tab w:val="clear" w:pos="567"/>
              </w:tabs>
              <w:rPr>
                <w:sz w:val="16"/>
              </w:rPr>
            </w:pPr>
            <w:r w:rsidRPr="008F6D61">
              <w:rPr>
                <w:sz w:val="16"/>
              </w:rPr>
              <w:t>3</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Inbound roamer detection at I/S-CSCF</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171245</w:t>
            </w:r>
          </w:p>
        </w:tc>
        <w:tc>
          <w:tcPr>
            <w:tcW w:w="3036" w:type="dxa"/>
          </w:tcPr>
          <w:p w:rsidR="00EF203E" w:rsidRPr="008F6D61" w:rsidRDefault="00EF203E" w:rsidP="00AB6AE0">
            <w:pPr>
              <w:pStyle w:val="TAL"/>
              <w:tabs>
                <w:tab w:val="clear" w:pos="284"/>
                <w:tab w:val="clear" w:pos="567"/>
              </w:tabs>
              <w:rPr>
                <w:sz w:val="16"/>
              </w:rPr>
            </w:pPr>
            <w:r w:rsidRPr="008F6D61">
              <w:rPr>
                <w:sz w:val="16"/>
              </w:rPr>
              <w:t>NEC, T-Mobile USA, Deutsche Telekom, Huawei</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SeDoC</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23.303</w:t>
            </w:r>
          </w:p>
        </w:tc>
        <w:tc>
          <w:tcPr>
            <w:tcW w:w="708" w:type="dxa"/>
          </w:tcPr>
          <w:p w:rsidR="00EF203E" w:rsidRPr="008F6D61" w:rsidRDefault="00EF203E" w:rsidP="00AB6AE0">
            <w:pPr>
              <w:pStyle w:val="TAL"/>
              <w:tabs>
                <w:tab w:val="clear" w:pos="284"/>
                <w:tab w:val="clear" w:pos="567"/>
              </w:tabs>
              <w:rPr>
                <w:sz w:val="16"/>
              </w:rPr>
            </w:pPr>
            <w:r w:rsidRPr="008F6D61">
              <w:rPr>
                <w:sz w:val="16"/>
              </w:rPr>
              <w:t>0324</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Inclusion of WLAN direct discovery technologies as an alternative for ProSe Direct Discovery: WLAN technology agnostic part</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170816</w:t>
            </w:r>
          </w:p>
        </w:tc>
        <w:tc>
          <w:tcPr>
            <w:tcW w:w="3036" w:type="dxa"/>
          </w:tcPr>
          <w:p w:rsidR="00EF203E" w:rsidRPr="008F6D61" w:rsidRDefault="00EF203E" w:rsidP="00AB6AE0">
            <w:pPr>
              <w:pStyle w:val="TAL"/>
              <w:tabs>
                <w:tab w:val="clear" w:pos="284"/>
                <w:tab w:val="clear" w:pos="567"/>
              </w:tabs>
              <w:rPr>
                <w:sz w:val="16"/>
              </w:rPr>
            </w:pPr>
            <w:r w:rsidRPr="008F6D61">
              <w:rPr>
                <w:sz w:val="16"/>
              </w:rPr>
              <w:t>Intel, Deutsche Telekom, KPN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23.303</w:t>
            </w:r>
          </w:p>
        </w:tc>
        <w:tc>
          <w:tcPr>
            <w:tcW w:w="708" w:type="dxa"/>
          </w:tcPr>
          <w:p w:rsidR="00EF203E" w:rsidRPr="008F6D61" w:rsidRDefault="00EF203E" w:rsidP="00AB6AE0">
            <w:pPr>
              <w:pStyle w:val="TAL"/>
              <w:tabs>
                <w:tab w:val="clear" w:pos="284"/>
                <w:tab w:val="clear" w:pos="567"/>
              </w:tabs>
              <w:rPr>
                <w:sz w:val="16"/>
              </w:rPr>
            </w:pPr>
            <w:r w:rsidRPr="008F6D61">
              <w:rPr>
                <w:sz w:val="16"/>
              </w:rPr>
              <w:t>0324</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Inclusion of WLAN direct discovery technologies as an alternative for ProSe Direct Discovery: WLAN technology agnostic part</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171272</w:t>
            </w:r>
          </w:p>
        </w:tc>
        <w:tc>
          <w:tcPr>
            <w:tcW w:w="3036" w:type="dxa"/>
          </w:tcPr>
          <w:p w:rsidR="00EF203E" w:rsidRPr="008F6D61" w:rsidRDefault="00EF203E" w:rsidP="00AB6AE0">
            <w:pPr>
              <w:pStyle w:val="TAL"/>
              <w:tabs>
                <w:tab w:val="clear" w:pos="284"/>
                <w:tab w:val="clear" w:pos="567"/>
              </w:tabs>
              <w:rPr>
                <w:sz w:val="16"/>
              </w:rPr>
            </w:pPr>
            <w:r w:rsidRPr="008F6D61">
              <w:rPr>
                <w:sz w:val="16"/>
              </w:rPr>
              <w:t>Intel, Deutsche Telekom, KPN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23.303</w:t>
            </w:r>
          </w:p>
        </w:tc>
        <w:tc>
          <w:tcPr>
            <w:tcW w:w="708" w:type="dxa"/>
          </w:tcPr>
          <w:p w:rsidR="00EF203E" w:rsidRPr="008F6D61" w:rsidRDefault="00EF203E" w:rsidP="00AB6AE0">
            <w:pPr>
              <w:pStyle w:val="TAL"/>
              <w:tabs>
                <w:tab w:val="clear" w:pos="284"/>
                <w:tab w:val="clear" w:pos="567"/>
              </w:tabs>
              <w:rPr>
                <w:sz w:val="16"/>
              </w:rPr>
            </w:pPr>
            <w:r w:rsidRPr="008F6D61">
              <w:rPr>
                <w:sz w:val="16"/>
              </w:rPr>
              <w:t>0324</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Inclusion of WLAN direct discovery technologies as an alternative for ProSe Direct Discovery: WLAN technology agnostic part</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171302</w:t>
            </w:r>
          </w:p>
        </w:tc>
        <w:tc>
          <w:tcPr>
            <w:tcW w:w="3036" w:type="dxa"/>
          </w:tcPr>
          <w:p w:rsidR="00EF203E" w:rsidRPr="008F6D61" w:rsidRDefault="00EF203E" w:rsidP="00AB6AE0">
            <w:pPr>
              <w:pStyle w:val="TAL"/>
              <w:tabs>
                <w:tab w:val="clear" w:pos="284"/>
                <w:tab w:val="clear" w:pos="567"/>
              </w:tabs>
              <w:rPr>
                <w:sz w:val="16"/>
              </w:rPr>
            </w:pPr>
            <w:r w:rsidRPr="008F6D61">
              <w:rPr>
                <w:sz w:val="16"/>
              </w:rPr>
              <w:t>Intel, Deutsche Telekom, KPN</w:t>
            </w:r>
          </w:p>
        </w:tc>
        <w:tc>
          <w:tcPr>
            <w:tcW w:w="1216" w:type="dxa"/>
          </w:tcPr>
          <w:p w:rsidR="00EF203E" w:rsidRPr="008F6D61" w:rsidRDefault="00EF203E" w:rsidP="00AB6AE0">
            <w:pPr>
              <w:pStyle w:val="TAL"/>
              <w:tabs>
                <w:tab w:val="clear" w:pos="284"/>
                <w:tab w:val="clear" w:pos="567"/>
              </w:tabs>
              <w:rPr>
                <w:sz w:val="16"/>
              </w:rPr>
            </w:pPr>
            <w:r w:rsidRPr="008F6D61">
              <w:rPr>
                <w:sz w:val="16"/>
              </w:rPr>
              <w:t>Endorsed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23.303</w:t>
            </w:r>
          </w:p>
        </w:tc>
        <w:tc>
          <w:tcPr>
            <w:tcW w:w="708" w:type="dxa"/>
          </w:tcPr>
          <w:p w:rsidR="00EF203E" w:rsidRPr="008F6D61" w:rsidRDefault="00EF203E" w:rsidP="00AB6AE0">
            <w:pPr>
              <w:pStyle w:val="TAL"/>
              <w:tabs>
                <w:tab w:val="clear" w:pos="284"/>
                <w:tab w:val="clear" w:pos="567"/>
              </w:tabs>
              <w:rPr>
                <w:sz w:val="16"/>
              </w:rPr>
            </w:pPr>
            <w:r w:rsidRPr="008F6D61">
              <w:rPr>
                <w:sz w:val="16"/>
              </w:rPr>
              <w:t>0325</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Inclusion of WLAN direct discovery technologies as an alternative for ProSe Direct Discovery: NAN specific part</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170817</w:t>
            </w:r>
          </w:p>
        </w:tc>
        <w:tc>
          <w:tcPr>
            <w:tcW w:w="3036" w:type="dxa"/>
          </w:tcPr>
          <w:p w:rsidR="00EF203E" w:rsidRPr="008F6D61" w:rsidRDefault="00EF203E" w:rsidP="00AB6AE0">
            <w:pPr>
              <w:pStyle w:val="TAL"/>
              <w:tabs>
                <w:tab w:val="clear" w:pos="284"/>
                <w:tab w:val="clear" w:pos="567"/>
              </w:tabs>
              <w:rPr>
                <w:sz w:val="16"/>
              </w:rPr>
            </w:pPr>
            <w:r w:rsidRPr="008F6D61">
              <w:rPr>
                <w:sz w:val="16"/>
              </w:rPr>
              <w:t>Intel, Telecom Italia, Deutsche Telekom, KPN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23.303</w:t>
            </w:r>
          </w:p>
        </w:tc>
        <w:tc>
          <w:tcPr>
            <w:tcW w:w="708" w:type="dxa"/>
          </w:tcPr>
          <w:p w:rsidR="00EF203E" w:rsidRPr="008F6D61" w:rsidRDefault="00EF203E" w:rsidP="00AB6AE0">
            <w:pPr>
              <w:pStyle w:val="TAL"/>
              <w:tabs>
                <w:tab w:val="clear" w:pos="284"/>
                <w:tab w:val="clear" w:pos="567"/>
              </w:tabs>
              <w:rPr>
                <w:sz w:val="16"/>
              </w:rPr>
            </w:pPr>
            <w:r w:rsidRPr="008F6D61">
              <w:rPr>
                <w:sz w:val="16"/>
              </w:rPr>
              <w:t>0325</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Inclusion of WLAN direct discovery technologies as an alternative for ProSe Direct Discovery: NAN specific part</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171271</w:t>
            </w:r>
          </w:p>
        </w:tc>
        <w:tc>
          <w:tcPr>
            <w:tcW w:w="3036" w:type="dxa"/>
          </w:tcPr>
          <w:p w:rsidR="00EF203E" w:rsidRPr="008F6D61" w:rsidRDefault="00EF203E" w:rsidP="00AB6AE0">
            <w:pPr>
              <w:pStyle w:val="TAL"/>
              <w:tabs>
                <w:tab w:val="clear" w:pos="284"/>
                <w:tab w:val="clear" w:pos="567"/>
              </w:tabs>
              <w:rPr>
                <w:sz w:val="16"/>
              </w:rPr>
            </w:pPr>
            <w:r w:rsidRPr="008F6D61">
              <w:rPr>
                <w:sz w:val="16"/>
              </w:rPr>
              <w:t>Intel, Telecom Italia, Deutsche Telekom, KPN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23.303</w:t>
            </w:r>
          </w:p>
        </w:tc>
        <w:tc>
          <w:tcPr>
            <w:tcW w:w="708" w:type="dxa"/>
          </w:tcPr>
          <w:p w:rsidR="00EF203E" w:rsidRPr="008F6D61" w:rsidRDefault="00EF203E" w:rsidP="00AB6AE0">
            <w:pPr>
              <w:pStyle w:val="TAL"/>
              <w:tabs>
                <w:tab w:val="clear" w:pos="284"/>
                <w:tab w:val="clear" w:pos="567"/>
              </w:tabs>
              <w:rPr>
                <w:sz w:val="16"/>
              </w:rPr>
            </w:pPr>
            <w:r w:rsidRPr="008F6D61">
              <w:rPr>
                <w:sz w:val="16"/>
              </w:rPr>
              <w:t>0325</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Inclusion of WLAN direct discovery technologies as an alternative for ProSe Direct Discovery: NAN specific part</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171273</w:t>
            </w:r>
          </w:p>
        </w:tc>
        <w:tc>
          <w:tcPr>
            <w:tcW w:w="3036" w:type="dxa"/>
          </w:tcPr>
          <w:p w:rsidR="00EF203E" w:rsidRPr="008F6D61" w:rsidRDefault="00EF203E" w:rsidP="00AB6AE0">
            <w:pPr>
              <w:pStyle w:val="TAL"/>
              <w:tabs>
                <w:tab w:val="clear" w:pos="284"/>
                <w:tab w:val="clear" w:pos="567"/>
              </w:tabs>
              <w:rPr>
                <w:sz w:val="16"/>
              </w:rPr>
            </w:pPr>
            <w:r w:rsidRPr="008F6D61">
              <w:rPr>
                <w:sz w:val="16"/>
              </w:rPr>
              <w:t>Intel, Telecom Italia, Deutsche Telekom, KPN</w:t>
            </w:r>
          </w:p>
        </w:tc>
        <w:tc>
          <w:tcPr>
            <w:tcW w:w="1216" w:type="dxa"/>
          </w:tcPr>
          <w:p w:rsidR="00EF203E" w:rsidRPr="008F6D61" w:rsidRDefault="00EF203E" w:rsidP="00AB6AE0">
            <w:pPr>
              <w:pStyle w:val="TAL"/>
              <w:tabs>
                <w:tab w:val="clear" w:pos="284"/>
                <w:tab w:val="clear" w:pos="567"/>
              </w:tabs>
              <w:rPr>
                <w:sz w:val="16"/>
              </w:rPr>
            </w:pPr>
            <w:r w:rsidRPr="008F6D61">
              <w:rPr>
                <w:sz w:val="16"/>
              </w:rPr>
              <w:t>Endorsed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23.303</w:t>
            </w:r>
          </w:p>
        </w:tc>
        <w:tc>
          <w:tcPr>
            <w:tcW w:w="708" w:type="dxa"/>
          </w:tcPr>
          <w:p w:rsidR="00EF203E" w:rsidRPr="008F6D61" w:rsidRDefault="00EF203E" w:rsidP="00AB6AE0">
            <w:pPr>
              <w:pStyle w:val="TAL"/>
              <w:tabs>
                <w:tab w:val="clear" w:pos="284"/>
                <w:tab w:val="clear" w:pos="567"/>
              </w:tabs>
              <w:rPr>
                <w:sz w:val="16"/>
              </w:rPr>
            </w:pPr>
            <w:r w:rsidRPr="008F6D61">
              <w:rPr>
                <w:sz w:val="16"/>
              </w:rPr>
              <w:t>0326</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Inclusion of WLAN direct discovery technologies as an alternative for ProSe Direct Discovery: P2P specific part</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171051</w:t>
            </w:r>
          </w:p>
        </w:tc>
        <w:tc>
          <w:tcPr>
            <w:tcW w:w="3036" w:type="dxa"/>
          </w:tcPr>
          <w:p w:rsidR="00EF203E" w:rsidRPr="008F6D61" w:rsidRDefault="00EF203E" w:rsidP="00AB6AE0">
            <w:pPr>
              <w:pStyle w:val="TAL"/>
              <w:tabs>
                <w:tab w:val="clear" w:pos="284"/>
                <w:tab w:val="clear" w:pos="567"/>
              </w:tabs>
              <w:rPr>
                <w:sz w:val="16"/>
              </w:rPr>
            </w:pPr>
            <w:r w:rsidRPr="008F6D61">
              <w:rPr>
                <w:sz w:val="16"/>
              </w:rPr>
              <w:t>Motorola Mobility, Lenovo</w:t>
            </w:r>
          </w:p>
        </w:tc>
        <w:tc>
          <w:tcPr>
            <w:tcW w:w="1216" w:type="dxa"/>
          </w:tcPr>
          <w:p w:rsidR="00EF203E" w:rsidRPr="008F6D61" w:rsidRDefault="00EF203E" w:rsidP="00AB6AE0">
            <w:pPr>
              <w:pStyle w:val="TAL"/>
              <w:tabs>
                <w:tab w:val="clear" w:pos="284"/>
                <w:tab w:val="clear" w:pos="567"/>
              </w:tabs>
              <w:rPr>
                <w:sz w:val="16"/>
              </w:rPr>
            </w:pPr>
            <w:r w:rsidRPr="008F6D61">
              <w:rPr>
                <w:sz w:val="16"/>
              </w:rPr>
              <w:t>Noted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3149</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PDN GW selection using DCN-ID</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170134</w:t>
            </w:r>
          </w:p>
        </w:tc>
        <w:tc>
          <w:tcPr>
            <w:tcW w:w="3036" w:type="dxa"/>
          </w:tcPr>
          <w:p w:rsidR="00EF203E" w:rsidRPr="008F6D61" w:rsidRDefault="00EF203E" w:rsidP="00AB6AE0">
            <w:pPr>
              <w:pStyle w:val="TAL"/>
              <w:tabs>
                <w:tab w:val="clear" w:pos="284"/>
                <w:tab w:val="clear" w:pos="567"/>
              </w:tabs>
              <w:rPr>
                <w:sz w:val="16"/>
              </w:rPr>
            </w:pPr>
            <w:r w:rsidRPr="008F6D61">
              <w:rPr>
                <w:sz w:val="16"/>
              </w:rPr>
              <w:t>Ericsson</w:t>
            </w:r>
          </w:p>
        </w:tc>
        <w:tc>
          <w:tcPr>
            <w:tcW w:w="1216" w:type="dxa"/>
          </w:tcPr>
          <w:p w:rsidR="00EF203E" w:rsidRPr="008F6D61" w:rsidRDefault="00EF203E" w:rsidP="00AB6AE0">
            <w:pPr>
              <w:pStyle w:val="TAL"/>
              <w:tabs>
                <w:tab w:val="clear" w:pos="284"/>
                <w:tab w:val="clear" w:pos="567"/>
              </w:tabs>
              <w:rPr>
                <w:sz w:val="16"/>
              </w:rPr>
            </w:pPr>
            <w:r w:rsidRPr="008F6D61">
              <w:rPr>
                <w:sz w:val="16"/>
              </w:rPr>
              <w:t>-</w:t>
            </w:r>
          </w:p>
        </w:tc>
        <w:tc>
          <w:tcPr>
            <w:tcW w:w="1495" w:type="dxa"/>
          </w:tcPr>
          <w:p w:rsidR="00EF203E" w:rsidRPr="008F6D61" w:rsidRDefault="00EF203E" w:rsidP="00AB6AE0">
            <w:pPr>
              <w:pStyle w:val="TAL"/>
              <w:tabs>
                <w:tab w:val="clear" w:pos="284"/>
                <w:tab w:val="clear" w:pos="567"/>
              </w:tabs>
              <w:rPr>
                <w:sz w:val="16"/>
              </w:rPr>
            </w:pPr>
            <w:r w:rsidRPr="008F6D61">
              <w:rPr>
                <w:sz w:val="16"/>
              </w:rPr>
              <w:t>eDECOR, 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3167</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RAB Setup information in the IRAT handover</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170050</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HiSilcon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TEI14, SAES</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3167</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RAB Setup information in the IRAT handover</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170496</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TEI14, SAES</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3168</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Introduction of Light Connection</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170052</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w:t>
            </w:r>
          </w:p>
        </w:tc>
        <w:tc>
          <w:tcPr>
            <w:tcW w:w="1495" w:type="dxa"/>
          </w:tcPr>
          <w:p w:rsidR="00EF203E" w:rsidRPr="008F6D61" w:rsidRDefault="00EF203E" w:rsidP="00AB6AE0">
            <w:pPr>
              <w:pStyle w:val="TAL"/>
              <w:tabs>
                <w:tab w:val="clear" w:pos="284"/>
                <w:tab w:val="clear" w:pos="567"/>
              </w:tabs>
              <w:rPr>
                <w:sz w:val="16"/>
              </w:rPr>
            </w:pPr>
            <w:r w:rsidRPr="008F6D61">
              <w:rPr>
                <w:sz w:val="16"/>
              </w:rPr>
              <w:t>TEI14, LTE_LIGHT_CON</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3169</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Corrections of UE capability information to eNB for CP CIoT UEs</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170070</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3169</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Corrections of UE capability information to eNB for CP CIoT UEs</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170479</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lastRenderedPageBreak/>
              <w:t>118BIS</w:t>
            </w:r>
          </w:p>
        </w:tc>
        <w:tc>
          <w:tcPr>
            <w:tcW w:w="821" w:type="dxa"/>
          </w:tcPr>
          <w:p w:rsidR="00EF203E" w:rsidRPr="008F6D61" w:rsidRDefault="00EF203E" w:rsidP="00AB6AE0">
            <w:pPr>
              <w:pStyle w:val="TAL"/>
              <w:tabs>
                <w:tab w:val="clear" w:pos="284"/>
                <w:tab w:val="clear" w:pos="567"/>
              </w:tabs>
              <w:rPr>
                <w:sz w:val="16"/>
              </w:rPr>
            </w:pPr>
            <w:r w:rsidRPr="008F6D61">
              <w:rPr>
                <w:sz w:val="16"/>
              </w:rPr>
              <w:lastRenderedPageBreak/>
              <w:t>23.401</w:t>
            </w:r>
          </w:p>
        </w:tc>
        <w:tc>
          <w:tcPr>
            <w:tcW w:w="708" w:type="dxa"/>
          </w:tcPr>
          <w:p w:rsidR="00EF203E" w:rsidRPr="008F6D61" w:rsidRDefault="00EF203E" w:rsidP="00AB6AE0">
            <w:pPr>
              <w:pStyle w:val="TAL"/>
              <w:tabs>
                <w:tab w:val="clear" w:pos="284"/>
                <w:tab w:val="clear" w:pos="567"/>
              </w:tabs>
              <w:rPr>
                <w:sz w:val="16"/>
              </w:rPr>
            </w:pPr>
            <w:r w:rsidRPr="008F6D61">
              <w:rPr>
                <w:sz w:val="16"/>
              </w:rPr>
              <w:t>3169</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 xml:space="preserve">Corrections of UE capability </w:t>
            </w:r>
            <w:r w:rsidRPr="008F6D61">
              <w:rPr>
                <w:sz w:val="16"/>
              </w:rPr>
              <w:lastRenderedPageBreak/>
              <w:t>information to eNB for CP CIoT UEs</w:t>
            </w:r>
          </w:p>
        </w:tc>
        <w:tc>
          <w:tcPr>
            <w:tcW w:w="474" w:type="dxa"/>
          </w:tcPr>
          <w:p w:rsidR="00EF203E" w:rsidRPr="008F6D61" w:rsidRDefault="00EF203E" w:rsidP="00AB6AE0">
            <w:pPr>
              <w:pStyle w:val="TAL"/>
              <w:tabs>
                <w:tab w:val="clear" w:pos="284"/>
                <w:tab w:val="clear" w:pos="567"/>
              </w:tabs>
              <w:rPr>
                <w:sz w:val="16"/>
              </w:rPr>
            </w:pPr>
            <w:r w:rsidRPr="008F6D61">
              <w:rPr>
                <w:sz w:val="16"/>
              </w:rPr>
              <w:lastRenderedPageBreak/>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170512</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lastRenderedPageBreak/>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3170</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 of CE authorization in TAU</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170074</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3170</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 of CE authorization in TAU</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170472</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3171</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Support for restriction of Enhanced coverage restriction per RAT</w:t>
            </w:r>
          </w:p>
        </w:tc>
        <w:tc>
          <w:tcPr>
            <w:tcW w:w="474" w:type="dxa"/>
          </w:tcPr>
          <w:p w:rsidR="00EF203E" w:rsidRPr="008F6D61" w:rsidRDefault="00EF203E" w:rsidP="00AB6AE0">
            <w:pPr>
              <w:pStyle w:val="TAL"/>
              <w:tabs>
                <w:tab w:val="clear" w:pos="284"/>
                <w:tab w:val="clear" w:pos="567"/>
              </w:tabs>
              <w:rPr>
                <w:sz w:val="16"/>
              </w:rPr>
            </w:pPr>
            <w:r w:rsidRPr="008F6D61">
              <w:rPr>
                <w:sz w:val="16"/>
              </w:rPr>
              <w:t>C</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170098</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3171</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Support for restriction of Enhanced coverage restriction per RAT</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170474</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3172</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Enhanced Coverage Restricted parameter in S1-AP in TAU</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170100</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3172</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Enhanced Coverage Restricted parameter in S1-AP in TAU</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170473</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3172</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Enhanced Coverage Restricted parameter in S1-AP in TAU</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170511</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3173</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Location reporting using Control Plane CIOT EPS Optimisation</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170101</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3173</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Location reporting using Control Plane CIOT EPS Optimisation</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170482</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3174</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No need to support UE requested bearer resource modification for CP CIOT</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170102</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3174</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No need to support UE requested bearer resource modification for CP CIOT</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170487</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3174</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No need to support UE requested bearer resource modification for CP CIOT</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170874</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 Nokia</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3175</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No need to support UE requested bearer resource modification for CP CIOT</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170103</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3175</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No need to support UE requested bearer resource modification for CP CIOT</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170488</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3175</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No need to support UE requested bearer resource modification for CP CIOT</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170875</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 Nokia</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3176</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No support for Serving PLMN Rate Control across multiple PDN connections</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170104</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3176</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No support for Serving PLMN Rate Control across multiple PDN connections</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170489</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3176</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No support for Serving PLMN Rate Control across multiple PDN connections</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170876</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 Nokia</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3176</w:t>
            </w:r>
          </w:p>
        </w:tc>
        <w:tc>
          <w:tcPr>
            <w:tcW w:w="259" w:type="dxa"/>
          </w:tcPr>
          <w:p w:rsidR="00EF203E" w:rsidRPr="008F6D61" w:rsidRDefault="00EF203E" w:rsidP="00AB6AE0">
            <w:pPr>
              <w:pStyle w:val="TAL"/>
              <w:tabs>
                <w:tab w:val="clear" w:pos="284"/>
                <w:tab w:val="clear" w:pos="567"/>
              </w:tabs>
              <w:rPr>
                <w:sz w:val="16"/>
              </w:rPr>
            </w:pPr>
            <w:r w:rsidRPr="008F6D61">
              <w:rPr>
                <w:sz w:val="16"/>
              </w:rPr>
              <w:t>3</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 xml:space="preserve">No support for Serving PLMN Rate Control across multiple PDN </w:t>
            </w:r>
            <w:r w:rsidRPr="008F6D61">
              <w:rPr>
                <w:sz w:val="16"/>
              </w:rPr>
              <w:lastRenderedPageBreak/>
              <w:t>connections</w:t>
            </w:r>
          </w:p>
        </w:tc>
        <w:tc>
          <w:tcPr>
            <w:tcW w:w="474" w:type="dxa"/>
          </w:tcPr>
          <w:p w:rsidR="00EF203E" w:rsidRPr="008F6D61" w:rsidRDefault="00EF203E" w:rsidP="00AB6AE0">
            <w:pPr>
              <w:pStyle w:val="TAL"/>
              <w:tabs>
                <w:tab w:val="clear" w:pos="284"/>
                <w:tab w:val="clear" w:pos="567"/>
              </w:tabs>
              <w:rPr>
                <w:sz w:val="16"/>
              </w:rPr>
            </w:pPr>
            <w:r w:rsidRPr="008F6D61">
              <w:rPr>
                <w:sz w:val="16"/>
              </w:rPr>
              <w:lastRenderedPageBreak/>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171404</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 Nokia</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lastRenderedPageBreak/>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3177</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No support for Serving PLMN Rate Control across multiple PDN connections</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170105</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3177</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No support for Serving PLMN Rate Control across multiple PDN connections</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170490</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3177</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No support for Serving PLMN Rate Control across multiple PDN connections</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170514</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3177</w:t>
            </w:r>
          </w:p>
        </w:tc>
        <w:tc>
          <w:tcPr>
            <w:tcW w:w="259" w:type="dxa"/>
          </w:tcPr>
          <w:p w:rsidR="00EF203E" w:rsidRPr="008F6D61" w:rsidRDefault="00EF203E" w:rsidP="00AB6AE0">
            <w:pPr>
              <w:pStyle w:val="TAL"/>
              <w:tabs>
                <w:tab w:val="clear" w:pos="284"/>
                <w:tab w:val="clear" w:pos="567"/>
              </w:tabs>
              <w:rPr>
                <w:sz w:val="16"/>
              </w:rPr>
            </w:pPr>
            <w:r w:rsidRPr="008F6D61">
              <w:rPr>
                <w:sz w:val="16"/>
              </w:rPr>
              <w:t>3</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No support for Serving PLMN Rate Control across multiple PDN connections</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170878</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3177</w:t>
            </w:r>
          </w:p>
        </w:tc>
        <w:tc>
          <w:tcPr>
            <w:tcW w:w="259" w:type="dxa"/>
          </w:tcPr>
          <w:p w:rsidR="00EF203E" w:rsidRPr="008F6D61" w:rsidRDefault="00EF203E" w:rsidP="00AB6AE0">
            <w:pPr>
              <w:pStyle w:val="TAL"/>
              <w:tabs>
                <w:tab w:val="clear" w:pos="284"/>
                <w:tab w:val="clear" w:pos="567"/>
              </w:tabs>
              <w:rPr>
                <w:sz w:val="16"/>
              </w:rPr>
            </w:pPr>
            <w:r w:rsidRPr="008F6D61">
              <w:rPr>
                <w:sz w:val="16"/>
              </w:rPr>
              <w:t>4</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No support for Serving PLMN Rate Control across multiple PDN connections</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171405</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 Nokia</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3178</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Indication for support of User Plane CIOT Optimisation to E-UTRAN</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170106</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3178</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Indication for support of User Plane CIOT Optimisation to E-UTRAN</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170485</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3179</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Indication for support of User Plane CIOT Optimisation to E-UTRAN</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170107</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3179</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Indication for support of User Plane CIOT Optimisation to E-UTRAN</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170486</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3180</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 of Serving PLMN rate control</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170113</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3180</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 of Serving PLMN rate control</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170491</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3180</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 of Serving PLMN rate control</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171111</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3180</w:t>
            </w:r>
          </w:p>
        </w:tc>
        <w:tc>
          <w:tcPr>
            <w:tcW w:w="259" w:type="dxa"/>
          </w:tcPr>
          <w:p w:rsidR="00EF203E" w:rsidRPr="008F6D61" w:rsidRDefault="00EF203E" w:rsidP="00AB6AE0">
            <w:pPr>
              <w:pStyle w:val="TAL"/>
              <w:tabs>
                <w:tab w:val="clear" w:pos="284"/>
                <w:tab w:val="clear" w:pos="567"/>
              </w:tabs>
              <w:rPr>
                <w:sz w:val="16"/>
              </w:rPr>
            </w:pPr>
            <w:r w:rsidRPr="008F6D61">
              <w:rPr>
                <w:sz w:val="16"/>
              </w:rPr>
              <w:t>3</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 of Serving PLMN rate control</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171360</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3180</w:t>
            </w:r>
          </w:p>
        </w:tc>
        <w:tc>
          <w:tcPr>
            <w:tcW w:w="259" w:type="dxa"/>
          </w:tcPr>
          <w:p w:rsidR="00EF203E" w:rsidRPr="008F6D61" w:rsidRDefault="00EF203E" w:rsidP="00AB6AE0">
            <w:pPr>
              <w:pStyle w:val="TAL"/>
              <w:tabs>
                <w:tab w:val="clear" w:pos="284"/>
                <w:tab w:val="clear" w:pos="567"/>
              </w:tabs>
              <w:rPr>
                <w:sz w:val="16"/>
              </w:rPr>
            </w:pPr>
            <w:r w:rsidRPr="008F6D61">
              <w:rPr>
                <w:sz w:val="16"/>
              </w:rPr>
              <w:t>4</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 of Serving PLMN rate control</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171406</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3180</w:t>
            </w:r>
          </w:p>
        </w:tc>
        <w:tc>
          <w:tcPr>
            <w:tcW w:w="259" w:type="dxa"/>
          </w:tcPr>
          <w:p w:rsidR="00EF203E" w:rsidRPr="008F6D61" w:rsidRDefault="00EF203E" w:rsidP="00AB6AE0">
            <w:pPr>
              <w:pStyle w:val="TAL"/>
              <w:tabs>
                <w:tab w:val="clear" w:pos="284"/>
                <w:tab w:val="clear" w:pos="567"/>
              </w:tabs>
              <w:rPr>
                <w:sz w:val="16"/>
              </w:rPr>
            </w:pPr>
            <w:r w:rsidRPr="008F6D61">
              <w:rPr>
                <w:sz w:val="16"/>
              </w:rPr>
              <w:t>5</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 of Serving PLMN rate control</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171411</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3181</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 of Serving PLMN rate control</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170114</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3181</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 of Serving PLMN rate control</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170492</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3181</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 of Serving PLMN rate control</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171112</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3181</w:t>
            </w:r>
          </w:p>
        </w:tc>
        <w:tc>
          <w:tcPr>
            <w:tcW w:w="259" w:type="dxa"/>
          </w:tcPr>
          <w:p w:rsidR="00EF203E" w:rsidRPr="008F6D61" w:rsidRDefault="00EF203E" w:rsidP="00AB6AE0">
            <w:pPr>
              <w:pStyle w:val="TAL"/>
              <w:tabs>
                <w:tab w:val="clear" w:pos="284"/>
                <w:tab w:val="clear" w:pos="567"/>
              </w:tabs>
              <w:rPr>
                <w:sz w:val="16"/>
              </w:rPr>
            </w:pPr>
            <w:r w:rsidRPr="008F6D61">
              <w:rPr>
                <w:sz w:val="16"/>
              </w:rPr>
              <w:t>3</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 of Serving PLMN rate control</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171361</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3181</w:t>
            </w:r>
          </w:p>
        </w:tc>
        <w:tc>
          <w:tcPr>
            <w:tcW w:w="259" w:type="dxa"/>
          </w:tcPr>
          <w:p w:rsidR="00EF203E" w:rsidRPr="008F6D61" w:rsidRDefault="00EF203E" w:rsidP="00AB6AE0">
            <w:pPr>
              <w:pStyle w:val="TAL"/>
              <w:tabs>
                <w:tab w:val="clear" w:pos="284"/>
                <w:tab w:val="clear" w:pos="567"/>
              </w:tabs>
              <w:rPr>
                <w:sz w:val="16"/>
              </w:rPr>
            </w:pPr>
            <w:r w:rsidRPr="008F6D61">
              <w:rPr>
                <w:sz w:val="16"/>
              </w:rPr>
              <w:t>4</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 of Serving PLMN rate control</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171407</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3182</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PDN-Connection-Restricted flag</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170143</w:t>
            </w:r>
          </w:p>
        </w:tc>
        <w:tc>
          <w:tcPr>
            <w:tcW w:w="3036" w:type="dxa"/>
          </w:tcPr>
          <w:p w:rsidR="00EF203E" w:rsidRPr="008F6D61" w:rsidRDefault="00EF203E" w:rsidP="00AB6AE0">
            <w:pPr>
              <w:pStyle w:val="TAL"/>
              <w:tabs>
                <w:tab w:val="clear" w:pos="284"/>
                <w:tab w:val="clear" w:pos="567"/>
              </w:tabs>
              <w:rPr>
                <w:sz w:val="16"/>
              </w:rPr>
            </w:pPr>
            <w:r w:rsidRPr="008F6D61">
              <w:rPr>
                <w:sz w:val="16"/>
              </w:rPr>
              <w:t>HTC, Nokia, Alcatel-Lucent Shanghai Bell</w:t>
            </w:r>
          </w:p>
        </w:tc>
        <w:tc>
          <w:tcPr>
            <w:tcW w:w="1216" w:type="dxa"/>
          </w:tcPr>
          <w:p w:rsidR="00EF203E" w:rsidRPr="008F6D61" w:rsidRDefault="00EF203E" w:rsidP="00AB6AE0">
            <w:pPr>
              <w:pStyle w:val="TAL"/>
              <w:tabs>
                <w:tab w:val="clear" w:pos="284"/>
                <w:tab w:val="clear" w:pos="567"/>
              </w:tabs>
              <w:rPr>
                <w:sz w:val="16"/>
              </w:rPr>
            </w:pPr>
            <w:r w:rsidRPr="008F6D61">
              <w:rPr>
                <w:sz w:val="16"/>
              </w:rPr>
              <w:t>Postponed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lastRenderedPageBreak/>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3183</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PDN-Connection-Restricted flag</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170144</w:t>
            </w:r>
          </w:p>
        </w:tc>
        <w:tc>
          <w:tcPr>
            <w:tcW w:w="3036" w:type="dxa"/>
          </w:tcPr>
          <w:p w:rsidR="00EF203E" w:rsidRPr="008F6D61" w:rsidRDefault="00EF203E" w:rsidP="00AB6AE0">
            <w:pPr>
              <w:pStyle w:val="TAL"/>
              <w:tabs>
                <w:tab w:val="clear" w:pos="284"/>
                <w:tab w:val="clear" w:pos="567"/>
              </w:tabs>
              <w:rPr>
                <w:sz w:val="16"/>
              </w:rPr>
            </w:pPr>
            <w:r w:rsidRPr="008F6D61">
              <w:rPr>
                <w:sz w:val="16"/>
              </w:rPr>
              <w:t>HTC, Nokia, Alcatel-Lucent Shanghai Bell</w:t>
            </w:r>
          </w:p>
        </w:tc>
        <w:tc>
          <w:tcPr>
            <w:tcW w:w="1216" w:type="dxa"/>
          </w:tcPr>
          <w:p w:rsidR="00EF203E" w:rsidRPr="008F6D61" w:rsidRDefault="00EF203E" w:rsidP="00AB6AE0">
            <w:pPr>
              <w:pStyle w:val="TAL"/>
              <w:tabs>
                <w:tab w:val="clear" w:pos="284"/>
                <w:tab w:val="clear" w:pos="567"/>
              </w:tabs>
              <w:rPr>
                <w:sz w:val="16"/>
              </w:rPr>
            </w:pPr>
            <w:r w:rsidRPr="008F6D61">
              <w:rPr>
                <w:sz w:val="16"/>
              </w:rPr>
              <w:t>Postponed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3184</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UE Detach Monitoring Event</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170158</w:t>
            </w:r>
          </w:p>
        </w:tc>
        <w:tc>
          <w:tcPr>
            <w:tcW w:w="3036" w:type="dxa"/>
          </w:tcPr>
          <w:p w:rsidR="00EF203E" w:rsidRPr="008F6D61" w:rsidRDefault="00EF203E" w:rsidP="00AB6AE0">
            <w:pPr>
              <w:pStyle w:val="TAL"/>
              <w:tabs>
                <w:tab w:val="clear" w:pos="284"/>
                <w:tab w:val="clear" w:pos="567"/>
              </w:tabs>
              <w:rPr>
                <w:sz w:val="16"/>
              </w:rPr>
            </w:pPr>
            <w:r w:rsidRPr="008F6D61">
              <w:rPr>
                <w:sz w:val="16"/>
              </w:rPr>
              <w:t>Convida Wireless, Oracle</w:t>
            </w:r>
          </w:p>
        </w:tc>
        <w:tc>
          <w:tcPr>
            <w:tcW w:w="1216" w:type="dxa"/>
          </w:tcPr>
          <w:p w:rsidR="00EF203E" w:rsidRPr="008F6D61" w:rsidRDefault="00EF203E" w:rsidP="00AB6AE0">
            <w:pPr>
              <w:pStyle w:val="TAL"/>
              <w:tabs>
                <w:tab w:val="clear" w:pos="284"/>
                <w:tab w:val="clear" w:pos="567"/>
              </w:tabs>
              <w:rPr>
                <w:sz w:val="16"/>
              </w:rPr>
            </w:pPr>
            <w:r w:rsidRPr="008F6D61">
              <w:rPr>
                <w:sz w:val="16"/>
              </w:rPr>
              <w:t>-</w:t>
            </w:r>
          </w:p>
        </w:tc>
        <w:tc>
          <w:tcPr>
            <w:tcW w:w="1495" w:type="dxa"/>
          </w:tcPr>
          <w:p w:rsidR="00EF203E" w:rsidRPr="008F6D61" w:rsidRDefault="00EF203E" w:rsidP="00AB6AE0">
            <w:pPr>
              <w:pStyle w:val="TAL"/>
              <w:tabs>
                <w:tab w:val="clear" w:pos="284"/>
                <w:tab w:val="clear" w:pos="567"/>
              </w:tabs>
              <w:rPr>
                <w:sz w:val="16"/>
              </w:rPr>
            </w:pPr>
            <w:r w:rsidRPr="008F6D61">
              <w:rPr>
                <w:sz w:val="16"/>
              </w:rPr>
              <w:t>MONTE, 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3185</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Corrections of DECOR in home routed scenario</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170163</w:t>
            </w:r>
          </w:p>
        </w:tc>
        <w:tc>
          <w:tcPr>
            <w:tcW w:w="3036" w:type="dxa"/>
          </w:tcPr>
          <w:p w:rsidR="00EF203E" w:rsidRPr="008F6D61" w:rsidRDefault="00EF203E" w:rsidP="00AB6AE0">
            <w:pPr>
              <w:pStyle w:val="TAL"/>
              <w:tabs>
                <w:tab w:val="clear" w:pos="284"/>
                <w:tab w:val="clear" w:pos="567"/>
              </w:tabs>
              <w:rPr>
                <w:sz w:val="16"/>
              </w:rPr>
            </w:pPr>
            <w:r w:rsidRPr="008F6D61">
              <w:rPr>
                <w:sz w:val="16"/>
              </w:rPr>
              <w:t>Nokia, Alcatel-Lucent Shanghai Bell</w:t>
            </w:r>
          </w:p>
        </w:tc>
        <w:tc>
          <w:tcPr>
            <w:tcW w:w="1216" w:type="dxa"/>
          </w:tcPr>
          <w:p w:rsidR="00EF203E" w:rsidRPr="008F6D61" w:rsidRDefault="00EF203E" w:rsidP="00AB6AE0">
            <w:pPr>
              <w:pStyle w:val="TAL"/>
              <w:tabs>
                <w:tab w:val="clear" w:pos="284"/>
                <w:tab w:val="clear" w:pos="567"/>
              </w:tabs>
              <w:rPr>
                <w:sz w:val="16"/>
              </w:rPr>
            </w:pPr>
            <w:r w:rsidRPr="008F6D61">
              <w:rPr>
                <w:sz w:val="16"/>
              </w:rPr>
              <w:t>-</w:t>
            </w:r>
          </w:p>
        </w:tc>
        <w:tc>
          <w:tcPr>
            <w:tcW w:w="1495" w:type="dxa"/>
          </w:tcPr>
          <w:p w:rsidR="00EF203E" w:rsidRPr="008F6D61" w:rsidRDefault="00EF203E" w:rsidP="00AB6AE0">
            <w:pPr>
              <w:pStyle w:val="TAL"/>
              <w:tabs>
                <w:tab w:val="clear" w:pos="284"/>
                <w:tab w:val="clear" w:pos="567"/>
              </w:tabs>
              <w:rPr>
                <w:sz w:val="16"/>
              </w:rPr>
            </w:pPr>
            <w:r w:rsidRPr="008F6D61">
              <w:rPr>
                <w:sz w:val="16"/>
              </w:rPr>
              <w:t>DECOR, TEI13</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3186</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Corrections of DECOR/eDECOR</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170164</w:t>
            </w:r>
          </w:p>
        </w:tc>
        <w:tc>
          <w:tcPr>
            <w:tcW w:w="3036" w:type="dxa"/>
          </w:tcPr>
          <w:p w:rsidR="00EF203E" w:rsidRPr="008F6D61" w:rsidRDefault="00EF203E" w:rsidP="00AB6AE0">
            <w:pPr>
              <w:pStyle w:val="TAL"/>
              <w:tabs>
                <w:tab w:val="clear" w:pos="284"/>
                <w:tab w:val="clear" w:pos="567"/>
              </w:tabs>
              <w:rPr>
                <w:sz w:val="16"/>
              </w:rPr>
            </w:pPr>
            <w:r w:rsidRPr="008F6D61">
              <w:rPr>
                <w:sz w:val="16"/>
              </w:rPr>
              <w:t>Nokia, Alcatel-Lucent Shanghai Bell</w:t>
            </w:r>
          </w:p>
        </w:tc>
        <w:tc>
          <w:tcPr>
            <w:tcW w:w="1216" w:type="dxa"/>
          </w:tcPr>
          <w:p w:rsidR="00EF203E" w:rsidRPr="008F6D61" w:rsidRDefault="00EF203E" w:rsidP="00AB6AE0">
            <w:pPr>
              <w:pStyle w:val="TAL"/>
              <w:tabs>
                <w:tab w:val="clear" w:pos="284"/>
                <w:tab w:val="clear" w:pos="567"/>
              </w:tabs>
              <w:rPr>
                <w:sz w:val="16"/>
              </w:rPr>
            </w:pPr>
            <w:r w:rsidRPr="008F6D61">
              <w:rPr>
                <w:sz w:val="16"/>
              </w:rPr>
              <w:t>-</w:t>
            </w:r>
          </w:p>
        </w:tc>
        <w:tc>
          <w:tcPr>
            <w:tcW w:w="1495" w:type="dxa"/>
          </w:tcPr>
          <w:p w:rsidR="00EF203E" w:rsidRPr="008F6D61" w:rsidRDefault="00EF203E" w:rsidP="00AB6AE0">
            <w:pPr>
              <w:pStyle w:val="TAL"/>
              <w:tabs>
                <w:tab w:val="clear" w:pos="284"/>
                <w:tab w:val="clear" w:pos="567"/>
              </w:tabs>
              <w:rPr>
                <w:sz w:val="16"/>
              </w:rPr>
            </w:pPr>
            <w:r w:rsidRPr="008F6D61">
              <w:rPr>
                <w:sz w:val="16"/>
              </w:rPr>
              <w:t>DECOR, eDecor, 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3187</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 to PDN GW initiated bearer modification</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170167</w:t>
            </w:r>
          </w:p>
        </w:tc>
        <w:tc>
          <w:tcPr>
            <w:tcW w:w="3036" w:type="dxa"/>
          </w:tcPr>
          <w:p w:rsidR="00EF203E" w:rsidRPr="008F6D61" w:rsidRDefault="00EF203E" w:rsidP="00AB6AE0">
            <w:pPr>
              <w:pStyle w:val="TAL"/>
              <w:tabs>
                <w:tab w:val="clear" w:pos="284"/>
                <w:tab w:val="clear" w:pos="567"/>
              </w:tabs>
              <w:rPr>
                <w:sz w:val="16"/>
              </w:rPr>
            </w:pPr>
            <w:r w:rsidRPr="008F6D61">
              <w:rPr>
                <w:sz w:val="16"/>
              </w:rPr>
              <w:t>Nokia, Alcatel-Lucent Shanghai Bell</w:t>
            </w:r>
          </w:p>
        </w:tc>
        <w:tc>
          <w:tcPr>
            <w:tcW w:w="1216" w:type="dxa"/>
          </w:tcPr>
          <w:p w:rsidR="00EF203E" w:rsidRPr="008F6D61" w:rsidRDefault="00EF203E" w:rsidP="00AB6AE0">
            <w:pPr>
              <w:pStyle w:val="TAL"/>
              <w:tabs>
                <w:tab w:val="clear" w:pos="284"/>
                <w:tab w:val="clear" w:pos="567"/>
              </w:tabs>
              <w:rPr>
                <w:sz w:val="16"/>
              </w:rPr>
            </w:pPr>
            <w:r w:rsidRPr="008F6D61">
              <w:rPr>
                <w:sz w:val="16"/>
              </w:rPr>
              <w:t>-</w:t>
            </w:r>
          </w:p>
        </w:tc>
        <w:tc>
          <w:tcPr>
            <w:tcW w:w="1495" w:type="dxa"/>
          </w:tcPr>
          <w:p w:rsidR="00EF203E" w:rsidRPr="008F6D61" w:rsidRDefault="00EF203E" w:rsidP="00AB6AE0">
            <w:pPr>
              <w:pStyle w:val="TAL"/>
              <w:tabs>
                <w:tab w:val="clear" w:pos="284"/>
                <w:tab w:val="clear" w:pos="567"/>
              </w:tabs>
              <w:rPr>
                <w:sz w:val="16"/>
              </w:rPr>
            </w:pPr>
            <w:r w:rsidRPr="008F6D61">
              <w:rPr>
                <w:sz w:val="16"/>
              </w:rPr>
              <w:t>PS_Data_Off, 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3188</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Restriction of use of Coverage Enhancement clarification for roaming UEs</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170182</w:t>
            </w:r>
          </w:p>
        </w:tc>
        <w:tc>
          <w:tcPr>
            <w:tcW w:w="3036" w:type="dxa"/>
          </w:tcPr>
          <w:p w:rsidR="00EF203E" w:rsidRPr="008F6D61" w:rsidRDefault="00EF203E" w:rsidP="00AB6AE0">
            <w:pPr>
              <w:pStyle w:val="TAL"/>
              <w:tabs>
                <w:tab w:val="clear" w:pos="284"/>
                <w:tab w:val="clear" w:pos="567"/>
              </w:tabs>
              <w:rPr>
                <w:sz w:val="16"/>
              </w:rPr>
            </w:pPr>
            <w:r w:rsidRPr="008F6D61">
              <w:rPr>
                <w:sz w:val="16"/>
              </w:rPr>
              <w:t>Intel, Orange</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3188</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Restriction of use of Coverage Enhancement clarification for roaming UEs</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170477</w:t>
            </w:r>
          </w:p>
        </w:tc>
        <w:tc>
          <w:tcPr>
            <w:tcW w:w="3036" w:type="dxa"/>
          </w:tcPr>
          <w:p w:rsidR="00EF203E" w:rsidRPr="008F6D61" w:rsidRDefault="00EF203E" w:rsidP="00AB6AE0">
            <w:pPr>
              <w:pStyle w:val="TAL"/>
              <w:tabs>
                <w:tab w:val="clear" w:pos="284"/>
                <w:tab w:val="clear" w:pos="567"/>
              </w:tabs>
              <w:rPr>
                <w:sz w:val="16"/>
              </w:rPr>
            </w:pPr>
            <w:r w:rsidRPr="008F6D61">
              <w:rPr>
                <w:sz w:val="16"/>
              </w:rPr>
              <w:t>Intel, Orange</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3189</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Rel-12</w:t>
            </w:r>
          </w:p>
        </w:tc>
        <w:tc>
          <w:tcPr>
            <w:tcW w:w="3010" w:type="dxa"/>
          </w:tcPr>
          <w:p w:rsidR="00EF203E" w:rsidRPr="008F6D61" w:rsidRDefault="00EF203E" w:rsidP="00AB6AE0">
            <w:pPr>
              <w:pStyle w:val="TAL"/>
              <w:tabs>
                <w:tab w:val="clear" w:pos="284"/>
                <w:tab w:val="clear" w:pos="567"/>
              </w:tabs>
              <w:rPr>
                <w:sz w:val="16"/>
              </w:rPr>
            </w:pPr>
            <w:r w:rsidRPr="008F6D61">
              <w:rPr>
                <w:sz w:val="16"/>
              </w:rPr>
              <w:t>GTP-C Overload control exemption</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12.11.0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170214</w:t>
            </w:r>
          </w:p>
        </w:tc>
        <w:tc>
          <w:tcPr>
            <w:tcW w:w="3036" w:type="dxa"/>
          </w:tcPr>
          <w:p w:rsidR="00EF203E" w:rsidRPr="008F6D61" w:rsidRDefault="00EF203E" w:rsidP="00AB6AE0">
            <w:pPr>
              <w:pStyle w:val="TAL"/>
              <w:tabs>
                <w:tab w:val="clear" w:pos="284"/>
                <w:tab w:val="clear" w:pos="567"/>
              </w:tabs>
              <w:rPr>
                <w:sz w:val="16"/>
              </w:rPr>
            </w:pPr>
            <w:r w:rsidRPr="008F6D61">
              <w:rPr>
                <w:sz w:val="16"/>
              </w:rPr>
              <w:t>Applied Communication Sciences, OEC, AT&amp;T, T-Mobile USA</w:t>
            </w:r>
          </w:p>
        </w:tc>
        <w:tc>
          <w:tcPr>
            <w:tcW w:w="1216" w:type="dxa"/>
          </w:tcPr>
          <w:p w:rsidR="00EF203E" w:rsidRPr="008F6D61" w:rsidRDefault="00EF203E" w:rsidP="00AB6AE0">
            <w:pPr>
              <w:pStyle w:val="TAL"/>
              <w:tabs>
                <w:tab w:val="clear" w:pos="284"/>
                <w:tab w:val="clear" w:pos="567"/>
              </w:tabs>
              <w:rPr>
                <w:sz w:val="16"/>
              </w:rPr>
            </w:pPr>
            <w:r w:rsidRPr="008F6D61">
              <w:rPr>
                <w:sz w:val="16"/>
              </w:rPr>
              <w:t>Noted</w:t>
            </w:r>
          </w:p>
        </w:tc>
        <w:tc>
          <w:tcPr>
            <w:tcW w:w="1495" w:type="dxa"/>
          </w:tcPr>
          <w:p w:rsidR="00EF203E" w:rsidRPr="008F6D61" w:rsidRDefault="00EF203E" w:rsidP="00AB6AE0">
            <w:pPr>
              <w:pStyle w:val="TAL"/>
              <w:tabs>
                <w:tab w:val="clear" w:pos="284"/>
                <w:tab w:val="clear" w:pos="567"/>
              </w:tabs>
              <w:rPr>
                <w:sz w:val="16"/>
              </w:rPr>
            </w:pPr>
            <w:r w:rsidRPr="008F6D61">
              <w:rPr>
                <w:sz w:val="16"/>
              </w:rPr>
              <w:t>TEI12</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3190</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GTP-C Overload control exemption</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170215</w:t>
            </w:r>
          </w:p>
        </w:tc>
        <w:tc>
          <w:tcPr>
            <w:tcW w:w="3036" w:type="dxa"/>
          </w:tcPr>
          <w:p w:rsidR="00EF203E" w:rsidRPr="008F6D61" w:rsidRDefault="00EF203E" w:rsidP="00AB6AE0">
            <w:pPr>
              <w:pStyle w:val="TAL"/>
              <w:tabs>
                <w:tab w:val="clear" w:pos="284"/>
                <w:tab w:val="clear" w:pos="567"/>
              </w:tabs>
              <w:rPr>
                <w:sz w:val="16"/>
              </w:rPr>
            </w:pPr>
            <w:r w:rsidRPr="008F6D61">
              <w:rPr>
                <w:sz w:val="16"/>
              </w:rPr>
              <w:t>Applied Communication Sciences, OEC, AT&amp;T, T-Mobile USA</w:t>
            </w:r>
          </w:p>
        </w:tc>
        <w:tc>
          <w:tcPr>
            <w:tcW w:w="1216" w:type="dxa"/>
          </w:tcPr>
          <w:p w:rsidR="00EF203E" w:rsidRPr="008F6D61" w:rsidRDefault="00EF203E" w:rsidP="00AB6AE0">
            <w:pPr>
              <w:pStyle w:val="TAL"/>
              <w:tabs>
                <w:tab w:val="clear" w:pos="284"/>
                <w:tab w:val="clear" w:pos="567"/>
              </w:tabs>
              <w:rPr>
                <w:sz w:val="16"/>
              </w:rPr>
            </w:pPr>
            <w:r w:rsidRPr="008F6D61">
              <w:rPr>
                <w:sz w:val="16"/>
              </w:rPr>
              <w:t>Noted</w:t>
            </w:r>
          </w:p>
        </w:tc>
        <w:tc>
          <w:tcPr>
            <w:tcW w:w="1495" w:type="dxa"/>
          </w:tcPr>
          <w:p w:rsidR="00EF203E" w:rsidRPr="008F6D61" w:rsidRDefault="00EF203E" w:rsidP="00AB6AE0">
            <w:pPr>
              <w:pStyle w:val="TAL"/>
              <w:tabs>
                <w:tab w:val="clear" w:pos="284"/>
                <w:tab w:val="clear" w:pos="567"/>
              </w:tabs>
              <w:rPr>
                <w:sz w:val="16"/>
              </w:rPr>
            </w:pPr>
            <w:r w:rsidRPr="008F6D61">
              <w:rPr>
                <w:sz w:val="16"/>
              </w:rPr>
              <w:t>TEI12</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3191</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GTP-C Overload control exemption</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170218</w:t>
            </w:r>
          </w:p>
        </w:tc>
        <w:tc>
          <w:tcPr>
            <w:tcW w:w="3036" w:type="dxa"/>
          </w:tcPr>
          <w:p w:rsidR="00EF203E" w:rsidRPr="008F6D61" w:rsidRDefault="00EF203E" w:rsidP="00AB6AE0">
            <w:pPr>
              <w:pStyle w:val="TAL"/>
              <w:tabs>
                <w:tab w:val="clear" w:pos="284"/>
                <w:tab w:val="clear" w:pos="567"/>
              </w:tabs>
              <w:rPr>
                <w:sz w:val="16"/>
              </w:rPr>
            </w:pPr>
            <w:r w:rsidRPr="008F6D61">
              <w:rPr>
                <w:sz w:val="16"/>
              </w:rPr>
              <w:t>Applied Communication Sciences, OEC, AT&amp;T, T-Mobile USA</w:t>
            </w:r>
          </w:p>
        </w:tc>
        <w:tc>
          <w:tcPr>
            <w:tcW w:w="1216" w:type="dxa"/>
          </w:tcPr>
          <w:p w:rsidR="00EF203E" w:rsidRPr="008F6D61" w:rsidRDefault="00EF203E" w:rsidP="00AB6AE0">
            <w:pPr>
              <w:pStyle w:val="TAL"/>
              <w:tabs>
                <w:tab w:val="clear" w:pos="284"/>
                <w:tab w:val="clear" w:pos="567"/>
              </w:tabs>
              <w:rPr>
                <w:sz w:val="16"/>
              </w:rPr>
            </w:pPr>
            <w:r w:rsidRPr="008F6D61">
              <w:rPr>
                <w:sz w:val="16"/>
              </w:rPr>
              <w:t>Noted</w:t>
            </w:r>
          </w:p>
        </w:tc>
        <w:tc>
          <w:tcPr>
            <w:tcW w:w="1495" w:type="dxa"/>
          </w:tcPr>
          <w:p w:rsidR="00EF203E" w:rsidRPr="008F6D61" w:rsidRDefault="00EF203E" w:rsidP="00AB6AE0">
            <w:pPr>
              <w:pStyle w:val="TAL"/>
              <w:tabs>
                <w:tab w:val="clear" w:pos="284"/>
                <w:tab w:val="clear" w:pos="567"/>
              </w:tabs>
              <w:rPr>
                <w:sz w:val="16"/>
              </w:rPr>
            </w:pPr>
            <w:r w:rsidRPr="008F6D61">
              <w:rPr>
                <w:sz w:val="16"/>
              </w:rPr>
              <w:t>TEI12</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3192</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Load re-balancing exemption</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170219</w:t>
            </w:r>
          </w:p>
        </w:tc>
        <w:tc>
          <w:tcPr>
            <w:tcW w:w="3036" w:type="dxa"/>
          </w:tcPr>
          <w:p w:rsidR="00EF203E" w:rsidRPr="008F6D61" w:rsidRDefault="00EF203E" w:rsidP="00AB6AE0">
            <w:pPr>
              <w:pStyle w:val="TAL"/>
              <w:tabs>
                <w:tab w:val="clear" w:pos="284"/>
                <w:tab w:val="clear" w:pos="567"/>
              </w:tabs>
              <w:rPr>
                <w:sz w:val="16"/>
              </w:rPr>
            </w:pPr>
            <w:r w:rsidRPr="008F6D61">
              <w:rPr>
                <w:sz w:val="16"/>
              </w:rPr>
              <w:t>Applied Communication Sciences, OEC, AT&amp;T, T-Mobile USA</w:t>
            </w:r>
          </w:p>
        </w:tc>
        <w:tc>
          <w:tcPr>
            <w:tcW w:w="1216" w:type="dxa"/>
          </w:tcPr>
          <w:p w:rsidR="00EF203E" w:rsidRPr="008F6D61" w:rsidRDefault="00EF203E" w:rsidP="00AB6AE0">
            <w:pPr>
              <w:pStyle w:val="TAL"/>
              <w:tabs>
                <w:tab w:val="clear" w:pos="284"/>
                <w:tab w:val="clear" w:pos="567"/>
              </w:tabs>
              <w:rPr>
                <w:sz w:val="16"/>
              </w:rPr>
            </w:pPr>
            <w:r w:rsidRPr="008F6D61">
              <w:rPr>
                <w:sz w:val="16"/>
              </w:rPr>
              <w:t>Noted</w:t>
            </w:r>
          </w:p>
        </w:tc>
        <w:tc>
          <w:tcPr>
            <w:tcW w:w="1495" w:type="dxa"/>
          </w:tcPr>
          <w:p w:rsidR="00EF203E" w:rsidRPr="008F6D61" w:rsidRDefault="00EF203E" w:rsidP="00AB6AE0">
            <w:pPr>
              <w:pStyle w:val="TAL"/>
              <w:tabs>
                <w:tab w:val="clear" w:pos="284"/>
                <w:tab w:val="clear" w:pos="567"/>
              </w:tabs>
              <w:rPr>
                <w:sz w:val="16"/>
              </w:rPr>
            </w:pPr>
            <w:r w:rsidRPr="008F6D61">
              <w:rPr>
                <w:sz w:val="16"/>
              </w:rPr>
              <w:t>TEI13, DiaPri</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3193</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Load re-balancing exemption</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170220</w:t>
            </w:r>
          </w:p>
        </w:tc>
        <w:tc>
          <w:tcPr>
            <w:tcW w:w="3036" w:type="dxa"/>
          </w:tcPr>
          <w:p w:rsidR="00EF203E" w:rsidRPr="008F6D61" w:rsidRDefault="00EF203E" w:rsidP="00AB6AE0">
            <w:pPr>
              <w:pStyle w:val="TAL"/>
              <w:tabs>
                <w:tab w:val="clear" w:pos="284"/>
                <w:tab w:val="clear" w:pos="567"/>
              </w:tabs>
              <w:rPr>
                <w:sz w:val="16"/>
              </w:rPr>
            </w:pPr>
            <w:r w:rsidRPr="008F6D61">
              <w:rPr>
                <w:sz w:val="16"/>
              </w:rPr>
              <w:t>Applied Communication Sciences, OEC, AT&amp;T, T-Mobile USA</w:t>
            </w:r>
          </w:p>
        </w:tc>
        <w:tc>
          <w:tcPr>
            <w:tcW w:w="1216" w:type="dxa"/>
          </w:tcPr>
          <w:p w:rsidR="00EF203E" w:rsidRPr="008F6D61" w:rsidRDefault="00EF203E" w:rsidP="00AB6AE0">
            <w:pPr>
              <w:pStyle w:val="TAL"/>
              <w:tabs>
                <w:tab w:val="clear" w:pos="284"/>
                <w:tab w:val="clear" w:pos="567"/>
              </w:tabs>
              <w:rPr>
                <w:sz w:val="16"/>
              </w:rPr>
            </w:pPr>
            <w:r w:rsidRPr="008F6D61">
              <w:rPr>
                <w:sz w:val="16"/>
              </w:rPr>
              <w:t>Noted</w:t>
            </w:r>
          </w:p>
        </w:tc>
        <w:tc>
          <w:tcPr>
            <w:tcW w:w="1495" w:type="dxa"/>
          </w:tcPr>
          <w:p w:rsidR="00EF203E" w:rsidRPr="008F6D61" w:rsidRDefault="00EF203E" w:rsidP="00AB6AE0">
            <w:pPr>
              <w:pStyle w:val="TAL"/>
              <w:tabs>
                <w:tab w:val="clear" w:pos="284"/>
                <w:tab w:val="clear" w:pos="567"/>
              </w:tabs>
              <w:rPr>
                <w:sz w:val="16"/>
              </w:rPr>
            </w:pPr>
            <w:r w:rsidRPr="008F6D61">
              <w:rPr>
                <w:sz w:val="16"/>
              </w:rPr>
              <w:t>TEI13, DiaPri</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3194</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Priority Treatment based on RRC Establishment Cause</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170221</w:t>
            </w:r>
          </w:p>
        </w:tc>
        <w:tc>
          <w:tcPr>
            <w:tcW w:w="3036" w:type="dxa"/>
          </w:tcPr>
          <w:p w:rsidR="00EF203E" w:rsidRPr="008F6D61" w:rsidRDefault="00EF203E" w:rsidP="00AB6AE0">
            <w:pPr>
              <w:pStyle w:val="TAL"/>
              <w:tabs>
                <w:tab w:val="clear" w:pos="284"/>
                <w:tab w:val="clear" w:pos="567"/>
              </w:tabs>
              <w:rPr>
                <w:sz w:val="16"/>
              </w:rPr>
            </w:pPr>
            <w:r w:rsidRPr="008F6D61">
              <w:rPr>
                <w:sz w:val="16"/>
              </w:rPr>
              <w:t>Applied Communication Sciences, OEC, AT&amp;T, T-Mobile USA</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TEI13</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3194</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Priority Treatment based on RRC Establishment Cause</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170406</w:t>
            </w:r>
          </w:p>
        </w:tc>
        <w:tc>
          <w:tcPr>
            <w:tcW w:w="3036" w:type="dxa"/>
          </w:tcPr>
          <w:p w:rsidR="00EF203E" w:rsidRPr="008F6D61" w:rsidRDefault="00EF203E" w:rsidP="00AB6AE0">
            <w:pPr>
              <w:pStyle w:val="TAL"/>
              <w:tabs>
                <w:tab w:val="clear" w:pos="284"/>
                <w:tab w:val="clear" w:pos="567"/>
              </w:tabs>
              <w:rPr>
                <w:sz w:val="16"/>
              </w:rPr>
            </w:pPr>
            <w:r w:rsidRPr="008F6D61">
              <w:rPr>
                <w:sz w:val="16"/>
              </w:rPr>
              <w:t>Applied Communication Sciences, OEC, AT&amp;T, T-Mobile USA</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TEI13</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3194</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Priority Treatment based on RRC Establishment Cause</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170437</w:t>
            </w:r>
          </w:p>
        </w:tc>
        <w:tc>
          <w:tcPr>
            <w:tcW w:w="3036" w:type="dxa"/>
          </w:tcPr>
          <w:p w:rsidR="00EF203E" w:rsidRPr="008F6D61" w:rsidRDefault="00EF203E" w:rsidP="00AB6AE0">
            <w:pPr>
              <w:pStyle w:val="TAL"/>
              <w:tabs>
                <w:tab w:val="clear" w:pos="284"/>
                <w:tab w:val="clear" w:pos="567"/>
              </w:tabs>
              <w:rPr>
                <w:sz w:val="16"/>
              </w:rPr>
            </w:pPr>
            <w:r w:rsidRPr="008F6D61">
              <w:rPr>
                <w:sz w:val="16"/>
              </w:rPr>
              <w:t>Applied Communication Sciences, OEC, AT&amp;T, T-Mobile USA</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TEI13</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3194</w:t>
            </w:r>
          </w:p>
        </w:tc>
        <w:tc>
          <w:tcPr>
            <w:tcW w:w="259" w:type="dxa"/>
          </w:tcPr>
          <w:p w:rsidR="00EF203E" w:rsidRPr="008F6D61" w:rsidRDefault="00EF203E" w:rsidP="00AB6AE0">
            <w:pPr>
              <w:pStyle w:val="TAL"/>
              <w:tabs>
                <w:tab w:val="clear" w:pos="284"/>
                <w:tab w:val="clear" w:pos="567"/>
              </w:tabs>
              <w:rPr>
                <w:sz w:val="16"/>
              </w:rPr>
            </w:pPr>
            <w:r w:rsidRPr="008F6D61">
              <w:rPr>
                <w:sz w:val="16"/>
              </w:rPr>
              <w:t>3</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Priority Treatment based on RRC Establishment Cause</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170442</w:t>
            </w:r>
          </w:p>
        </w:tc>
        <w:tc>
          <w:tcPr>
            <w:tcW w:w="3036" w:type="dxa"/>
          </w:tcPr>
          <w:p w:rsidR="00EF203E" w:rsidRPr="008F6D61" w:rsidRDefault="00EF203E" w:rsidP="00AB6AE0">
            <w:pPr>
              <w:pStyle w:val="TAL"/>
              <w:tabs>
                <w:tab w:val="clear" w:pos="284"/>
                <w:tab w:val="clear" w:pos="567"/>
              </w:tabs>
              <w:rPr>
                <w:sz w:val="16"/>
              </w:rPr>
            </w:pPr>
            <w:r w:rsidRPr="008F6D61">
              <w:rPr>
                <w:sz w:val="16"/>
              </w:rPr>
              <w:t>Applied Communication Sciences, OEC, AT&amp;T, T-Mobile USA</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TEI13</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3195</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Priority Treatment based on RRC Establishment Cause</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170222</w:t>
            </w:r>
          </w:p>
        </w:tc>
        <w:tc>
          <w:tcPr>
            <w:tcW w:w="3036" w:type="dxa"/>
          </w:tcPr>
          <w:p w:rsidR="00EF203E" w:rsidRPr="008F6D61" w:rsidRDefault="00EF203E" w:rsidP="00AB6AE0">
            <w:pPr>
              <w:pStyle w:val="TAL"/>
              <w:tabs>
                <w:tab w:val="clear" w:pos="284"/>
                <w:tab w:val="clear" w:pos="567"/>
              </w:tabs>
              <w:rPr>
                <w:sz w:val="16"/>
              </w:rPr>
            </w:pPr>
            <w:r w:rsidRPr="008F6D61">
              <w:rPr>
                <w:sz w:val="16"/>
              </w:rPr>
              <w:t>Applied Communication Sciences, OEC, AT&amp;T, T-Mobile USA</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TEI13</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3195</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Priority Treatment based on RRC Establishment Cause</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170407</w:t>
            </w:r>
          </w:p>
        </w:tc>
        <w:tc>
          <w:tcPr>
            <w:tcW w:w="3036" w:type="dxa"/>
          </w:tcPr>
          <w:p w:rsidR="00EF203E" w:rsidRPr="008F6D61" w:rsidRDefault="00EF203E" w:rsidP="00AB6AE0">
            <w:pPr>
              <w:pStyle w:val="TAL"/>
              <w:tabs>
                <w:tab w:val="clear" w:pos="284"/>
                <w:tab w:val="clear" w:pos="567"/>
              </w:tabs>
              <w:rPr>
                <w:sz w:val="16"/>
              </w:rPr>
            </w:pPr>
            <w:r w:rsidRPr="008F6D61">
              <w:rPr>
                <w:sz w:val="16"/>
              </w:rPr>
              <w:t>Applied Communication Sciences, OEC, AT&amp;T, T-Mobile USA</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TEI13</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3195</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Priority Treatment based on RRC Establishment Cause</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170438</w:t>
            </w:r>
          </w:p>
        </w:tc>
        <w:tc>
          <w:tcPr>
            <w:tcW w:w="3036" w:type="dxa"/>
          </w:tcPr>
          <w:p w:rsidR="00EF203E" w:rsidRPr="008F6D61" w:rsidRDefault="00EF203E" w:rsidP="00AB6AE0">
            <w:pPr>
              <w:pStyle w:val="TAL"/>
              <w:tabs>
                <w:tab w:val="clear" w:pos="284"/>
                <w:tab w:val="clear" w:pos="567"/>
              </w:tabs>
              <w:rPr>
                <w:sz w:val="16"/>
              </w:rPr>
            </w:pPr>
            <w:r w:rsidRPr="008F6D61">
              <w:rPr>
                <w:sz w:val="16"/>
              </w:rPr>
              <w:t>Applied Communication Sciences, OEC, AT&amp;T, T-Mobile USA</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TEI13</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3195</w:t>
            </w:r>
          </w:p>
        </w:tc>
        <w:tc>
          <w:tcPr>
            <w:tcW w:w="259" w:type="dxa"/>
          </w:tcPr>
          <w:p w:rsidR="00EF203E" w:rsidRPr="008F6D61" w:rsidRDefault="00EF203E" w:rsidP="00AB6AE0">
            <w:pPr>
              <w:pStyle w:val="TAL"/>
              <w:tabs>
                <w:tab w:val="clear" w:pos="284"/>
                <w:tab w:val="clear" w:pos="567"/>
              </w:tabs>
              <w:rPr>
                <w:sz w:val="16"/>
              </w:rPr>
            </w:pPr>
            <w:r w:rsidRPr="008F6D61">
              <w:rPr>
                <w:sz w:val="16"/>
              </w:rPr>
              <w:t>3</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Priority Treatment based on RRC Establishment Cause</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170443</w:t>
            </w:r>
          </w:p>
        </w:tc>
        <w:tc>
          <w:tcPr>
            <w:tcW w:w="3036" w:type="dxa"/>
          </w:tcPr>
          <w:p w:rsidR="00EF203E" w:rsidRPr="008F6D61" w:rsidRDefault="00EF203E" w:rsidP="00AB6AE0">
            <w:pPr>
              <w:pStyle w:val="TAL"/>
              <w:tabs>
                <w:tab w:val="clear" w:pos="284"/>
                <w:tab w:val="clear" w:pos="567"/>
              </w:tabs>
              <w:rPr>
                <w:sz w:val="16"/>
              </w:rPr>
            </w:pPr>
            <w:r w:rsidRPr="008F6D61">
              <w:rPr>
                <w:sz w:val="16"/>
              </w:rPr>
              <w:t>Applied Communication Sciences, OEC, AT&amp;T, T-Mobile USA</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TEI13</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3196</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System aspects of RRC-CONNECTED with light connection feature</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170224</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w:t>
            </w:r>
          </w:p>
        </w:tc>
        <w:tc>
          <w:tcPr>
            <w:tcW w:w="1495" w:type="dxa"/>
          </w:tcPr>
          <w:p w:rsidR="00EF203E" w:rsidRPr="008F6D61" w:rsidRDefault="00EF203E" w:rsidP="00AB6AE0">
            <w:pPr>
              <w:pStyle w:val="TAL"/>
              <w:tabs>
                <w:tab w:val="clear" w:pos="284"/>
                <w:tab w:val="clear" w:pos="567"/>
              </w:tabs>
              <w:rPr>
                <w:sz w:val="16"/>
              </w:rPr>
            </w:pPr>
            <w:r w:rsidRPr="008F6D61">
              <w:rPr>
                <w:sz w:val="16"/>
              </w:rPr>
              <w:t>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3196</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System aspects of RRC-CONNECTED with light connection feature</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170873</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 Huawei , HiSilicon, Intel</w:t>
            </w:r>
          </w:p>
        </w:tc>
        <w:tc>
          <w:tcPr>
            <w:tcW w:w="1216" w:type="dxa"/>
          </w:tcPr>
          <w:p w:rsidR="00EF203E" w:rsidRPr="008F6D61" w:rsidRDefault="00EF203E" w:rsidP="00AB6AE0">
            <w:pPr>
              <w:pStyle w:val="TAL"/>
              <w:tabs>
                <w:tab w:val="clear" w:pos="284"/>
                <w:tab w:val="clear" w:pos="567"/>
              </w:tabs>
              <w:rPr>
                <w:sz w:val="16"/>
              </w:rPr>
            </w:pPr>
            <w:r w:rsidRPr="008F6D61">
              <w:rPr>
                <w:sz w:val="16"/>
              </w:rPr>
              <w:t>Not Handled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3197</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Restriction of CE Mode B with dedicated bearer requirements</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170292</w:t>
            </w:r>
          </w:p>
        </w:tc>
        <w:tc>
          <w:tcPr>
            <w:tcW w:w="3036" w:type="dxa"/>
          </w:tcPr>
          <w:p w:rsidR="00EF203E" w:rsidRPr="008F6D61" w:rsidRDefault="00EF203E" w:rsidP="00AB6AE0">
            <w:pPr>
              <w:pStyle w:val="TAL"/>
              <w:tabs>
                <w:tab w:val="clear" w:pos="284"/>
                <w:tab w:val="clear" w:pos="567"/>
              </w:tabs>
              <w:rPr>
                <w:sz w:val="16"/>
              </w:rPr>
            </w:pPr>
            <w:r w:rsidRPr="008F6D61">
              <w:rPr>
                <w:sz w:val="16"/>
              </w:rPr>
              <w:t>Nokia</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TEI13</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lastRenderedPageBreak/>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3197</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Restriction of CE Mode B with dedicated bearer requirements</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170458</w:t>
            </w:r>
          </w:p>
        </w:tc>
        <w:tc>
          <w:tcPr>
            <w:tcW w:w="3036" w:type="dxa"/>
          </w:tcPr>
          <w:p w:rsidR="00EF203E" w:rsidRPr="008F6D61" w:rsidRDefault="00EF203E" w:rsidP="00AB6AE0">
            <w:pPr>
              <w:pStyle w:val="TAL"/>
              <w:tabs>
                <w:tab w:val="clear" w:pos="284"/>
                <w:tab w:val="clear" w:pos="567"/>
              </w:tabs>
              <w:rPr>
                <w:sz w:val="16"/>
              </w:rPr>
            </w:pPr>
            <w:r w:rsidRPr="008F6D61">
              <w:rPr>
                <w:sz w:val="16"/>
              </w:rPr>
              <w:t>Nokia</w:t>
            </w:r>
          </w:p>
        </w:tc>
        <w:tc>
          <w:tcPr>
            <w:tcW w:w="1216" w:type="dxa"/>
          </w:tcPr>
          <w:p w:rsidR="00EF203E" w:rsidRPr="008F6D61" w:rsidRDefault="00EF203E" w:rsidP="00AB6AE0">
            <w:pPr>
              <w:pStyle w:val="TAL"/>
              <w:tabs>
                <w:tab w:val="clear" w:pos="284"/>
                <w:tab w:val="clear" w:pos="567"/>
              </w:tabs>
              <w:rPr>
                <w:sz w:val="16"/>
              </w:rPr>
            </w:pPr>
            <w:r w:rsidRPr="008F6D61">
              <w:rPr>
                <w:sz w:val="16"/>
              </w:rPr>
              <w:t>Withdrawn</w:t>
            </w:r>
          </w:p>
        </w:tc>
        <w:tc>
          <w:tcPr>
            <w:tcW w:w="1495" w:type="dxa"/>
          </w:tcPr>
          <w:p w:rsidR="00EF203E" w:rsidRPr="008F6D61" w:rsidRDefault="00EF203E" w:rsidP="00AB6AE0">
            <w:pPr>
              <w:pStyle w:val="TAL"/>
              <w:tabs>
                <w:tab w:val="clear" w:pos="284"/>
                <w:tab w:val="clear" w:pos="567"/>
              </w:tabs>
              <w:rPr>
                <w:sz w:val="16"/>
              </w:rPr>
            </w:pPr>
            <w:r w:rsidRPr="008F6D61">
              <w:rPr>
                <w:sz w:val="16"/>
              </w:rPr>
              <w:t>TEI13</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3197</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Restriction of CE Mode B with dedicated bearer requirements</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171170</w:t>
            </w:r>
          </w:p>
        </w:tc>
        <w:tc>
          <w:tcPr>
            <w:tcW w:w="3036" w:type="dxa"/>
          </w:tcPr>
          <w:p w:rsidR="00EF203E" w:rsidRPr="008F6D61" w:rsidRDefault="00EF203E" w:rsidP="00AB6AE0">
            <w:pPr>
              <w:pStyle w:val="TAL"/>
              <w:tabs>
                <w:tab w:val="clear" w:pos="284"/>
                <w:tab w:val="clear" w:pos="567"/>
              </w:tabs>
              <w:rPr>
                <w:sz w:val="16"/>
              </w:rPr>
            </w:pPr>
            <w:r w:rsidRPr="008F6D61">
              <w:rPr>
                <w:sz w:val="16"/>
              </w:rPr>
              <w:t>Nokia</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TEI13</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3197</w:t>
            </w:r>
          </w:p>
        </w:tc>
        <w:tc>
          <w:tcPr>
            <w:tcW w:w="259" w:type="dxa"/>
          </w:tcPr>
          <w:p w:rsidR="00EF203E" w:rsidRPr="008F6D61" w:rsidRDefault="00EF203E" w:rsidP="00AB6AE0">
            <w:pPr>
              <w:pStyle w:val="TAL"/>
              <w:tabs>
                <w:tab w:val="clear" w:pos="284"/>
                <w:tab w:val="clear" w:pos="567"/>
              </w:tabs>
              <w:rPr>
                <w:sz w:val="16"/>
              </w:rPr>
            </w:pPr>
            <w:r w:rsidRPr="008F6D61">
              <w:rPr>
                <w:sz w:val="16"/>
              </w:rPr>
              <w:t>3</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Restriction of CE Mode B with dedicated bearer requirements</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171381</w:t>
            </w:r>
          </w:p>
        </w:tc>
        <w:tc>
          <w:tcPr>
            <w:tcW w:w="3036" w:type="dxa"/>
          </w:tcPr>
          <w:p w:rsidR="00EF203E" w:rsidRPr="008F6D61" w:rsidRDefault="00EF203E" w:rsidP="00AB6AE0">
            <w:pPr>
              <w:pStyle w:val="TAL"/>
              <w:tabs>
                <w:tab w:val="clear" w:pos="284"/>
                <w:tab w:val="clear" w:pos="567"/>
              </w:tabs>
              <w:rPr>
                <w:sz w:val="16"/>
              </w:rPr>
            </w:pPr>
            <w:r w:rsidRPr="008F6D61">
              <w:rPr>
                <w:sz w:val="16"/>
              </w:rPr>
              <w:t>Nokia</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TEI13</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3197</w:t>
            </w:r>
          </w:p>
        </w:tc>
        <w:tc>
          <w:tcPr>
            <w:tcW w:w="259" w:type="dxa"/>
          </w:tcPr>
          <w:p w:rsidR="00EF203E" w:rsidRPr="008F6D61" w:rsidRDefault="00EF203E" w:rsidP="00AB6AE0">
            <w:pPr>
              <w:pStyle w:val="TAL"/>
              <w:tabs>
                <w:tab w:val="clear" w:pos="284"/>
                <w:tab w:val="clear" w:pos="567"/>
              </w:tabs>
              <w:rPr>
                <w:sz w:val="16"/>
              </w:rPr>
            </w:pPr>
            <w:r w:rsidRPr="008F6D61">
              <w:rPr>
                <w:sz w:val="16"/>
              </w:rPr>
              <w:t>4</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Restriction of CE Mode B with dedicated bearer requirements</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171402</w:t>
            </w:r>
          </w:p>
        </w:tc>
        <w:tc>
          <w:tcPr>
            <w:tcW w:w="3036" w:type="dxa"/>
          </w:tcPr>
          <w:p w:rsidR="00EF203E" w:rsidRPr="008F6D61" w:rsidRDefault="00EF203E" w:rsidP="00AB6AE0">
            <w:pPr>
              <w:pStyle w:val="TAL"/>
              <w:tabs>
                <w:tab w:val="clear" w:pos="284"/>
                <w:tab w:val="clear" w:pos="567"/>
              </w:tabs>
              <w:rPr>
                <w:sz w:val="16"/>
              </w:rPr>
            </w:pPr>
            <w:r w:rsidRPr="008F6D61">
              <w:rPr>
                <w:sz w:val="16"/>
              </w:rPr>
              <w:t>Nokia</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TEI13</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3198</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 xml:space="preserve">CE Mode A/B with dedicated bearer establishment - network based solution </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170295</w:t>
            </w:r>
          </w:p>
        </w:tc>
        <w:tc>
          <w:tcPr>
            <w:tcW w:w="3036" w:type="dxa"/>
          </w:tcPr>
          <w:p w:rsidR="00EF203E" w:rsidRPr="008F6D61" w:rsidRDefault="00EF203E" w:rsidP="00AB6AE0">
            <w:pPr>
              <w:pStyle w:val="TAL"/>
              <w:tabs>
                <w:tab w:val="clear" w:pos="284"/>
                <w:tab w:val="clear" w:pos="567"/>
              </w:tabs>
              <w:rPr>
                <w:sz w:val="16"/>
              </w:rPr>
            </w:pPr>
            <w:r w:rsidRPr="008F6D61">
              <w:rPr>
                <w:sz w:val="16"/>
              </w:rPr>
              <w:t>Nokia</w:t>
            </w:r>
          </w:p>
        </w:tc>
        <w:tc>
          <w:tcPr>
            <w:tcW w:w="1216" w:type="dxa"/>
          </w:tcPr>
          <w:p w:rsidR="00EF203E" w:rsidRPr="008F6D61" w:rsidRDefault="00EF203E" w:rsidP="00AB6AE0">
            <w:pPr>
              <w:pStyle w:val="TAL"/>
              <w:tabs>
                <w:tab w:val="clear" w:pos="284"/>
                <w:tab w:val="clear" w:pos="567"/>
              </w:tabs>
              <w:rPr>
                <w:sz w:val="16"/>
              </w:rPr>
            </w:pPr>
            <w:r w:rsidRPr="008F6D61">
              <w:rPr>
                <w:sz w:val="16"/>
              </w:rPr>
              <w:t>-</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3198</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CE Mode A/B with dedicated bearer establishment - network based solution</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171172</w:t>
            </w:r>
          </w:p>
        </w:tc>
        <w:tc>
          <w:tcPr>
            <w:tcW w:w="3036" w:type="dxa"/>
          </w:tcPr>
          <w:p w:rsidR="00EF203E" w:rsidRPr="008F6D61" w:rsidRDefault="00EF203E" w:rsidP="00AB6AE0">
            <w:pPr>
              <w:pStyle w:val="TAL"/>
              <w:tabs>
                <w:tab w:val="clear" w:pos="284"/>
                <w:tab w:val="clear" w:pos="567"/>
              </w:tabs>
              <w:rPr>
                <w:sz w:val="16"/>
              </w:rPr>
            </w:pPr>
            <w:r w:rsidRPr="008F6D61">
              <w:rPr>
                <w:sz w:val="16"/>
              </w:rPr>
              <w:t>Nokia</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3198</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CE Mode A/B with dedicated bearer establishment - network based solution</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171382</w:t>
            </w:r>
          </w:p>
        </w:tc>
        <w:tc>
          <w:tcPr>
            <w:tcW w:w="3036" w:type="dxa"/>
          </w:tcPr>
          <w:p w:rsidR="00EF203E" w:rsidRPr="008F6D61" w:rsidRDefault="00EF203E" w:rsidP="00AB6AE0">
            <w:pPr>
              <w:pStyle w:val="TAL"/>
              <w:tabs>
                <w:tab w:val="clear" w:pos="284"/>
                <w:tab w:val="clear" w:pos="567"/>
              </w:tabs>
              <w:rPr>
                <w:sz w:val="16"/>
              </w:rPr>
            </w:pPr>
            <w:r w:rsidRPr="008F6D61">
              <w:rPr>
                <w:sz w:val="16"/>
              </w:rPr>
              <w:t>Nokia</w:t>
            </w:r>
          </w:p>
        </w:tc>
        <w:tc>
          <w:tcPr>
            <w:tcW w:w="1216" w:type="dxa"/>
          </w:tcPr>
          <w:p w:rsidR="00EF203E" w:rsidRPr="008F6D61" w:rsidRDefault="00EF203E" w:rsidP="00AB6AE0">
            <w:pPr>
              <w:pStyle w:val="TAL"/>
              <w:tabs>
                <w:tab w:val="clear" w:pos="284"/>
                <w:tab w:val="clear" w:pos="567"/>
              </w:tabs>
              <w:rPr>
                <w:sz w:val="16"/>
              </w:rPr>
            </w:pPr>
            <w:r w:rsidRPr="008F6D61">
              <w:rPr>
                <w:sz w:val="16"/>
              </w:rPr>
              <w:t>Withdrawn</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3199</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 xml:space="preserve">SGW initiated dedicated bearer deactivation procedure </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170297</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Noted</w:t>
            </w:r>
          </w:p>
        </w:tc>
        <w:tc>
          <w:tcPr>
            <w:tcW w:w="1495" w:type="dxa"/>
          </w:tcPr>
          <w:p w:rsidR="00EF203E" w:rsidRPr="008F6D61" w:rsidRDefault="00EF203E" w:rsidP="00AB6AE0">
            <w:pPr>
              <w:pStyle w:val="TAL"/>
              <w:tabs>
                <w:tab w:val="clear" w:pos="284"/>
                <w:tab w:val="clear" w:pos="567"/>
              </w:tabs>
              <w:rPr>
                <w:sz w:val="16"/>
              </w:rPr>
            </w:pPr>
            <w:r w:rsidRPr="008F6D61">
              <w:rPr>
                <w:sz w:val="16"/>
              </w:rPr>
              <w:t>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3200</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TS 23.401 support for transport level packet marking</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170421</w:t>
            </w:r>
          </w:p>
        </w:tc>
        <w:tc>
          <w:tcPr>
            <w:tcW w:w="3036" w:type="dxa"/>
          </w:tcPr>
          <w:p w:rsidR="00EF203E" w:rsidRPr="008F6D61" w:rsidRDefault="00EF203E" w:rsidP="00AB6AE0">
            <w:pPr>
              <w:pStyle w:val="TAL"/>
              <w:tabs>
                <w:tab w:val="clear" w:pos="284"/>
                <w:tab w:val="clear" w:pos="567"/>
              </w:tabs>
              <w:rPr>
                <w:sz w:val="16"/>
              </w:rPr>
            </w:pPr>
            <w:r w:rsidRPr="008F6D61">
              <w:rPr>
                <w:sz w:val="16"/>
              </w:rPr>
              <w:t>Applied Communication Sciences</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3200</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TS 23.401 support for transport level packet marking</w:t>
            </w:r>
          </w:p>
        </w:tc>
        <w:tc>
          <w:tcPr>
            <w:tcW w:w="474" w:type="dxa"/>
          </w:tcPr>
          <w:p w:rsidR="00EF203E" w:rsidRPr="008F6D61" w:rsidRDefault="00EF203E" w:rsidP="00AB6AE0">
            <w:pPr>
              <w:pStyle w:val="TAL"/>
              <w:tabs>
                <w:tab w:val="clear" w:pos="284"/>
                <w:tab w:val="clear" w:pos="567"/>
              </w:tabs>
              <w:rPr>
                <w:sz w:val="16"/>
              </w:rPr>
            </w:pPr>
            <w:r w:rsidRPr="008F6D61">
              <w:rPr>
                <w:sz w:val="16"/>
              </w:rPr>
              <w:t>C</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170435</w:t>
            </w:r>
          </w:p>
        </w:tc>
        <w:tc>
          <w:tcPr>
            <w:tcW w:w="3036" w:type="dxa"/>
          </w:tcPr>
          <w:p w:rsidR="00EF203E" w:rsidRPr="008F6D61" w:rsidRDefault="00EF203E" w:rsidP="00AB6AE0">
            <w:pPr>
              <w:pStyle w:val="TAL"/>
              <w:tabs>
                <w:tab w:val="clear" w:pos="284"/>
                <w:tab w:val="clear" w:pos="567"/>
              </w:tabs>
              <w:rPr>
                <w:sz w:val="16"/>
              </w:rPr>
            </w:pPr>
            <w:r w:rsidRPr="008F6D61">
              <w:rPr>
                <w:sz w:val="16"/>
              </w:rPr>
              <w:t>Applied Communication Sciences</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3201</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Restriction to establish PDN connection</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170774</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Not Handled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3202</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 to the Control Plane data back-off timer</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170928</w:t>
            </w:r>
          </w:p>
        </w:tc>
        <w:tc>
          <w:tcPr>
            <w:tcW w:w="3036" w:type="dxa"/>
          </w:tcPr>
          <w:p w:rsidR="00EF203E" w:rsidRPr="008F6D61" w:rsidRDefault="00EF203E" w:rsidP="00AB6AE0">
            <w:pPr>
              <w:pStyle w:val="TAL"/>
              <w:tabs>
                <w:tab w:val="clear" w:pos="284"/>
                <w:tab w:val="clear" w:pos="567"/>
              </w:tabs>
              <w:rPr>
                <w:sz w:val="16"/>
              </w:rPr>
            </w:pPr>
            <w:r w:rsidRPr="008F6D61">
              <w:rPr>
                <w:sz w:val="16"/>
              </w:rPr>
              <w:t>NEC</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3202</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 to the Control Plane data back-off timer</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171358</w:t>
            </w:r>
          </w:p>
        </w:tc>
        <w:tc>
          <w:tcPr>
            <w:tcW w:w="3036" w:type="dxa"/>
          </w:tcPr>
          <w:p w:rsidR="00EF203E" w:rsidRPr="008F6D61" w:rsidRDefault="00EF203E" w:rsidP="00AB6AE0">
            <w:pPr>
              <w:pStyle w:val="TAL"/>
              <w:tabs>
                <w:tab w:val="clear" w:pos="284"/>
                <w:tab w:val="clear" w:pos="567"/>
              </w:tabs>
              <w:rPr>
                <w:sz w:val="16"/>
              </w:rPr>
            </w:pPr>
            <w:r w:rsidRPr="008F6D61">
              <w:rPr>
                <w:sz w:val="16"/>
              </w:rPr>
              <w:t>NEC</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3202</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 to the Control Plane data back-off timer</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171401</w:t>
            </w:r>
          </w:p>
        </w:tc>
        <w:tc>
          <w:tcPr>
            <w:tcW w:w="3036" w:type="dxa"/>
          </w:tcPr>
          <w:p w:rsidR="00EF203E" w:rsidRPr="008F6D61" w:rsidRDefault="00EF203E" w:rsidP="00AB6AE0">
            <w:pPr>
              <w:pStyle w:val="TAL"/>
              <w:tabs>
                <w:tab w:val="clear" w:pos="284"/>
                <w:tab w:val="clear" w:pos="567"/>
              </w:tabs>
              <w:rPr>
                <w:sz w:val="16"/>
              </w:rPr>
            </w:pPr>
            <w:r w:rsidRPr="008F6D61">
              <w:rPr>
                <w:sz w:val="16"/>
              </w:rPr>
              <w:t>NEC</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3203</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Control plane data back-off timer</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170962</w:t>
            </w:r>
          </w:p>
        </w:tc>
        <w:tc>
          <w:tcPr>
            <w:tcW w:w="3036" w:type="dxa"/>
          </w:tcPr>
          <w:p w:rsidR="00EF203E" w:rsidRPr="008F6D61" w:rsidRDefault="00EF203E" w:rsidP="00AB6AE0">
            <w:pPr>
              <w:pStyle w:val="TAL"/>
              <w:tabs>
                <w:tab w:val="clear" w:pos="284"/>
                <w:tab w:val="clear" w:pos="567"/>
              </w:tabs>
              <w:rPr>
                <w:sz w:val="16"/>
              </w:rPr>
            </w:pPr>
            <w:r w:rsidRPr="008F6D61">
              <w:rPr>
                <w:sz w:val="16"/>
              </w:rPr>
              <w:t>ZTE</w:t>
            </w:r>
          </w:p>
        </w:tc>
        <w:tc>
          <w:tcPr>
            <w:tcW w:w="1216" w:type="dxa"/>
          </w:tcPr>
          <w:p w:rsidR="00EF203E" w:rsidRPr="008F6D61" w:rsidRDefault="00EF203E" w:rsidP="00AB6AE0">
            <w:pPr>
              <w:pStyle w:val="TAL"/>
              <w:tabs>
                <w:tab w:val="clear" w:pos="284"/>
                <w:tab w:val="clear" w:pos="567"/>
              </w:tabs>
              <w:rPr>
                <w:sz w:val="16"/>
              </w:rPr>
            </w:pPr>
            <w:r w:rsidRPr="008F6D61">
              <w:rPr>
                <w:sz w:val="16"/>
              </w:rPr>
              <w:t>Noted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3204</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Rel-13</w:t>
            </w:r>
          </w:p>
        </w:tc>
        <w:tc>
          <w:tcPr>
            <w:tcW w:w="3010" w:type="dxa"/>
          </w:tcPr>
          <w:p w:rsidR="00EF203E" w:rsidRPr="008F6D61" w:rsidRDefault="00EF203E" w:rsidP="00AB6AE0">
            <w:pPr>
              <w:pStyle w:val="TAL"/>
              <w:tabs>
                <w:tab w:val="clear" w:pos="284"/>
                <w:tab w:val="clear" w:pos="567"/>
              </w:tabs>
              <w:rPr>
                <w:sz w:val="16"/>
              </w:rPr>
            </w:pPr>
            <w:r w:rsidRPr="008F6D61">
              <w:rPr>
                <w:sz w:val="16"/>
              </w:rPr>
              <w:t>PDN connection Restriction Requirement</w:t>
            </w:r>
          </w:p>
        </w:tc>
        <w:tc>
          <w:tcPr>
            <w:tcW w:w="474" w:type="dxa"/>
          </w:tcPr>
          <w:p w:rsidR="00EF203E" w:rsidRPr="008F6D61" w:rsidRDefault="00EF203E" w:rsidP="00AB6AE0">
            <w:pPr>
              <w:pStyle w:val="TAL"/>
              <w:tabs>
                <w:tab w:val="clear" w:pos="284"/>
                <w:tab w:val="clear" w:pos="567"/>
              </w:tabs>
              <w:rPr>
                <w:sz w:val="16"/>
              </w:rPr>
            </w:pPr>
            <w:r w:rsidRPr="008F6D61">
              <w:rPr>
                <w:sz w:val="16"/>
              </w:rPr>
              <w:t>C</w:t>
            </w:r>
          </w:p>
        </w:tc>
        <w:tc>
          <w:tcPr>
            <w:tcW w:w="946" w:type="dxa"/>
          </w:tcPr>
          <w:p w:rsidR="00EF203E" w:rsidRPr="008F6D61" w:rsidRDefault="00EF203E" w:rsidP="00AB6AE0">
            <w:pPr>
              <w:pStyle w:val="TAL"/>
              <w:tabs>
                <w:tab w:val="clear" w:pos="284"/>
                <w:tab w:val="clear" w:pos="567"/>
              </w:tabs>
              <w:rPr>
                <w:sz w:val="16"/>
              </w:rPr>
            </w:pPr>
            <w:r w:rsidRPr="008F6D61">
              <w:rPr>
                <w:sz w:val="16"/>
              </w:rPr>
              <w:t>13.9.0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170965</w:t>
            </w:r>
          </w:p>
        </w:tc>
        <w:tc>
          <w:tcPr>
            <w:tcW w:w="3036" w:type="dxa"/>
          </w:tcPr>
          <w:p w:rsidR="00EF203E" w:rsidRPr="008F6D61" w:rsidRDefault="00EF203E" w:rsidP="00AB6AE0">
            <w:pPr>
              <w:pStyle w:val="TAL"/>
              <w:tabs>
                <w:tab w:val="clear" w:pos="284"/>
                <w:tab w:val="clear" w:pos="567"/>
              </w:tabs>
              <w:rPr>
                <w:sz w:val="16"/>
              </w:rPr>
            </w:pPr>
            <w:r w:rsidRPr="008F6D61">
              <w:rPr>
                <w:sz w:val="16"/>
              </w:rPr>
              <w:t>HTC</w:t>
            </w:r>
          </w:p>
        </w:tc>
        <w:tc>
          <w:tcPr>
            <w:tcW w:w="1216" w:type="dxa"/>
          </w:tcPr>
          <w:p w:rsidR="00EF203E" w:rsidRPr="008F6D61" w:rsidRDefault="00EF203E" w:rsidP="00AB6AE0">
            <w:pPr>
              <w:pStyle w:val="TAL"/>
              <w:tabs>
                <w:tab w:val="clear" w:pos="284"/>
                <w:tab w:val="clear" w:pos="567"/>
              </w:tabs>
              <w:rPr>
                <w:sz w:val="16"/>
              </w:rPr>
            </w:pPr>
            <w:r w:rsidRPr="008F6D61">
              <w:rPr>
                <w:sz w:val="16"/>
              </w:rPr>
              <w:t>Not Handled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3205</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improve congestion control mechanism for control plane data</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171003</w:t>
            </w:r>
          </w:p>
        </w:tc>
        <w:tc>
          <w:tcPr>
            <w:tcW w:w="3036" w:type="dxa"/>
          </w:tcPr>
          <w:p w:rsidR="00EF203E" w:rsidRPr="008F6D61" w:rsidRDefault="00EF203E" w:rsidP="00AB6AE0">
            <w:pPr>
              <w:pStyle w:val="TAL"/>
              <w:tabs>
                <w:tab w:val="clear" w:pos="284"/>
                <w:tab w:val="clear" w:pos="567"/>
              </w:tabs>
              <w:rPr>
                <w:sz w:val="16"/>
              </w:rPr>
            </w:pPr>
            <w:r w:rsidRPr="008F6D61">
              <w:rPr>
                <w:sz w:val="16"/>
              </w:rPr>
              <w:t>CATT</w:t>
            </w:r>
          </w:p>
        </w:tc>
        <w:tc>
          <w:tcPr>
            <w:tcW w:w="1216" w:type="dxa"/>
          </w:tcPr>
          <w:p w:rsidR="00EF203E" w:rsidRPr="008F6D61" w:rsidRDefault="00EF203E" w:rsidP="00AB6AE0">
            <w:pPr>
              <w:pStyle w:val="TAL"/>
              <w:tabs>
                <w:tab w:val="clear" w:pos="284"/>
                <w:tab w:val="clear" w:pos="567"/>
              </w:tabs>
              <w:rPr>
                <w:sz w:val="16"/>
              </w:rPr>
            </w:pPr>
            <w:r w:rsidRPr="008F6D61">
              <w:rPr>
                <w:sz w:val="16"/>
              </w:rPr>
              <w:t>Noted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3206</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Dedicated bearer establishment for CE Mode A/B</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171026</w:t>
            </w:r>
          </w:p>
        </w:tc>
        <w:tc>
          <w:tcPr>
            <w:tcW w:w="3036" w:type="dxa"/>
          </w:tcPr>
          <w:p w:rsidR="00EF203E" w:rsidRPr="008F6D61" w:rsidRDefault="00EF203E" w:rsidP="00AB6AE0">
            <w:pPr>
              <w:pStyle w:val="TAL"/>
              <w:tabs>
                <w:tab w:val="clear" w:pos="284"/>
                <w:tab w:val="clear" w:pos="567"/>
              </w:tabs>
              <w:rPr>
                <w:sz w:val="16"/>
              </w:rPr>
            </w:pPr>
            <w:r w:rsidRPr="008F6D61">
              <w:rPr>
                <w:sz w:val="16"/>
              </w:rPr>
              <w:t>Intel</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TEI14, 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3206</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Dedicated bearer establishment for CE Mode A/B</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171383</w:t>
            </w:r>
          </w:p>
        </w:tc>
        <w:tc>
          <w:tcPr>
            <w:tcW w:w="3036" w:type="dxa"/>
          </w:tcPr>
          <w:p w:rsidR="00EF203E" w:rsidRPr="008F6D61" w:rsidRDefault="00EF203E" w:rsidP="00AB6AE0">
            <w:pPr>
              <w:pStyle w:val="TAL"/>
              <w:tabs>
                <w:tab w:val="clear" w:pos="284"/>
                <w:tab w:val="clear" w:pos="567"/>
              </w:tabs>
              <w:rPr>
                <w:sz w:val="16"/>
              </w:rPr>
            </w:pPr>
            <w:r w:rsidRPr="008F6D61">
              <w:rPr>
                <w:sz w:val="16"/>
              </w:rPr>
              <w:t>Intel</w:t>
            </w:r>
          </w:p>
        </w:tc>
        <w:tc>
          <w:tcPr>
            <w:tcW w:w="1216" w:type="dxa"/>
          </w:tcPr>
          <w:p w:rsidR="00EF203E" w:rsidRPr="008F6D61" w:rsidRDefault="00EF203E" w:rsidP="00AB6AE0">
            <w:pPr>
              <w:pStyle w:val="TAL"/>
              <w:tabs>
                <w:tab w:val="clear" w:pos="284"/>
                <w:tab w:val="clear" w:pos="567"/>
              </w:tabs>
              <w:rPr>
                <w:sz w:val="16"/>
              </w:rPr>
            </w:pPr>
            <w:r w:rsidRPr="008F6D61">
              <w:rPr>
                <w:sz w:val="16"/>
              </w:rPr>
              <w:t>Withdrawn</w:t>
            </w:r>
          </w:p>
        </w:tc>
        <w:tc>
          <w:tcPr>
            <w:tcW w:w="1495" w:type="dxa"/>
          </w:tcPr>
          <w:p w:rsidR="00EF203E" w:rsidRPr="008F6D61" w:rsidRDefault="00EF203E" w:rsidP="00AB6AE0">
            <w:pPr>
              <w:pStyle w:val="TAL"/>
              <w:tabs>
                <w:tab w:val="clear" w:pos="284"/>
                <w:tab w:val="clear" w:pos="567"/>
              </w:tabs>
              <w:rPr>
                <w:sz w:val="16"/>
              </w:rPr>
            </w:pPr>
            <w:r w:rsidRPr="008F6D61">
              <w:rPr>
                <w:sz w:val="16"/>
              </w:rPr>
              <w:t>TEI14, 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3207</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Correction to the CP data back-off timer in connected mode</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171129</w:t>
            </w:r>
          </w:p>
        </w:tc>
        <w:tc>
          <w:tcPr>
            <w:tcW w:w="3036" w:type="dxa"/>
          </w:tcPr>
          <w:p w:rsidR="00EF203E" w:rsidRPr="008F6D61" w:rsidRDefault="00EF203E" w:rsidP="00AB6AE0">
            <w:pPr>
              <w:pStyle w:val="TAL"/>
              <w:tabs>
                <w:tab w:val="clear" w:pos="284"/>
                <w:tab w:val="clear" w:pos="567"/>
              </w:tabs>
              <w:rPr>
                <w:sz w:val="16"/>
              </w:rPr>
            </w:pPr>
            <w:r w:rsidRPr="008F6D61">
              <w:rPr>
                <w:sz w:val="16"/>
              </w:rPr>
              <w:t>NEC</w:t>
            </w:r>
          </w:p>
        </w:tc>
        <w:tc>
          <w:tcPr>
            <w:tcW w:w="1216" w:type="dxa"/>
          </w:tcPr>
          <w:p w:rsidR="00EF203E" w:rsidRPr="008F6D61" w:rsidRDefault="00EF203E" w:rsidP="00AB6AE0">
            <w:pPr>
              <w:pStyle w:val="TAL"/>
              <w:tabs>
                <w:tab w:val="clear" w:pos="284"/>
                <w:tab w:val="clear" w:pos="567"/>
              </w:tabs>
              <w:rPr>
                <w:sz w:val="16"/>
              </w:rPr>
            </w:pPr>
            <w:r w:rsidRPr="008F6D61">
              <w:rPr>
                <w:sz w:val="16"/>
              </w:rPr>
              <w:t>Noted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3208</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Restriction to establish PDN connection</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171150</w:t>
            </w:r>
          </w:p>
        </w:tc>
        <w:tc>
          <w:tcPr>
            <w:tcW w:w="3036" w:type="dxa"/>
          </w:tcPr>
          <w:p w:rsidR="00EF203E" w:rsidRPr="008F6D61" w:rsidRDefault="00EF203E" w:rsidP="00AB6AE0">
            <w:pPr>
              <w:pStyle w:val="TAL"/>
              <w:tabs>
                <w:tab w:val="clear" w:pos="284"/>
                <w:tab w:val="clear" w:pos="567"/>
              </w:tabs>
              <w:rPr>
                <w:sz w:val="16"/>
              </w:rPr>
            </w:pPr>
            <w:r w:rsidRPr="008F6D61">
              <w:rPr>
                <w:sz w:val="16"/>
              </w:rPr>
              <w:t>Qualcomm Incorporated</w:t>
            </w:r>
          </w:p>
        </w:tc>
        <w:tc>
          <w:tcPr>
            <w:tcW w:w="1216" w:type="dxa"/>
          </w:tcPr>
          <w:p w:rsidR="00EF203E" w:rsidRPr="008F6D61" w:rsidRDefault="00EF203E" w:rsidP="00AB6AE0">
            <w:pPr>
              <w:pStyle w:val="TAL"/>
              <w:tabs>
                <w:tab w:val="clear" w:pos="284"/>
                <w:tab w:val="clear" w:pos="567"/>
              </w:tabs>
              <w:rPr>
                <w:sz w:val="16"/>
              </w:rPr>
            </w:pPr>
            <w:r w:rsidRPr="008F6D61">
              <w:rPr>
                <w:sz w:val="16"/>
              </w:rPr>
              <w:t>Not Handled</w:t>
            </w:r>
          </w:p>
        </w:tc>
        <w:tc>
          <w:tcPr>
            <w:tcW w:w="1495" w:type="dxa"/>
          </w:tcPr>
          <w:p w:rsidR="00EF203E" w:rsidRPr="008F6D61" w:rsidRDefault="00EF203E" w:rsidP="00AB6AE0">
            <w:pPr>
              <w:pStyle w:val="TAL"/>
              <w:tabs>
                <w:tab w:val="clear" w:pos="284"/>
                <w:tab w:val="clear" w:pos="567"/>
              </w:tabs>
              <w:rPr>
                <w:sz w:val="16"/>
              </w:rPr>
            </w:pPr>
            <w:r w:rsidRPr="008F6D61">
              <w:rPr>
                <w:sz w:val="16"/>
              </w:rPr>
              <w:t>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3209</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Restriction of CE Mode B with dedicated bearer requirements</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171390</w:t>
            </w:r>
          </w:p>
        </w:tc>
        <w:tc>
          <w:tcPr>
            <w:tcW w:w="3036" w:type="dxa"/>
          </w:tcPr>
          <w:p w:rsidR="00EF203E" w:rsidRPr="008F6D61" w:rsidRDefault="00EF203E" w:rsidP="00AB6AE0">
            <w:pPr>
              <w:pStyle w:val="TAL"/>
              <w:tabs>
                <w:tab w:val="clear" w:pos="284"/>
                <w:tab w:val="clear" w:pos="567"/>
              </w:tabs>
              <w:rPr>
                <w:sz w:val="16"/>
              </w:rPr>
            </w:pPr>
            <w:r w:rsidRPr="008F6D61">
              <w:rPr>
                <w:sz w:val="16"/>
              </w:rPr>
              <w:t>Nokia</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TEI13</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23.401</w:t>
            </w:r>
          </w:p>
        </w:tc>
        <w:tc>
          <w:tcPr>
            <w:tcW w:w="708" w:type="dxa"/>
          </w:tcPr>
          <w:p w:rsidR="00EF203E" w:rsidRPr="008F6D61" w:rsidRDefault="00EF203E" w:rsidP="00AB6AE0">
            <w:pPr>
              <w:pStyle w:val="TAL"/>
              <w:tabs>
                <w:tab w:val="clear" w:pos="284"/>
                <w:tab w:val="clear" w:pos="567"/>
              </w:tabs>
              <w:rPr>
                <w:sz w:val="16"/>
              </w:rPr>
            </w:pPr>
            <w:r w:rsidRPr="008F6D61">
              <w:rPr>
                <w:sz w:val="16"/>
              </w:rPr>
              <w:t>3209</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Restriction of CE Mode B with dedicated bearer requirements</w:t>
            </w:r>
          </w:p>
        </w:tc>
        <w:tc>
          <w:tcPr>
            <w:tcW w:w="474" w:type="dxa"/>
          </w:tcPr>
          <w:p w:rsidR="00EF203E" w:rsidRPr="008F6D61" w:rsidRDefault="00EF203E" w:rsidP="00AB6AE0">
            <w:pPr>
              <w:pStyle w:val="TAL"/>
              <w:tabs>
                <w:tab w:val="clear" w:pos="284"/>
                <w:tab w:val="clear" w:pos="567"/>
              </w:tabs>
              <w:rPr>
                <w:sz w:val="16"/>
              </w:rPr>
            </w:pPr>
            <w:r w:rsidRPr="008F6D61">
              <w:rPr>
                <w:sz w:val="16"/>
              </w:rPr>
              <w:t>A</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171403</w:t>
            </w:r>
          </w:p>
        </w:tc>
        <w:tc>
          <w:tcPr>
            <w:tcW w:w="3036" w:type="dxa"/>
          </w:tcPr>
          <w:p w:rsidR="00EF203E" w:rsidRPr="008F6D61" w:rsidRDefault="00EF203E" w:rsidP="00AB6AE0">
            <w:pPr>
              <w:pStyle w:val="TAL"/>
              <w:tabs>
                <w:tab w:val="clear" w:pos="284"/>
                <w:tab w:val="clear" w:pos="567"/>
              </w:tabs>
              <w:rPr>
                <w:sz w:val="16"/>
              </w:rPr>
            </w:pPr>
            <w:r w:rsidRPr="008F6D61">
              <w:rPr>
                <w:sz w:val="16"/>
              </w:rPr>
              <w:t>Nokia</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TEI13</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23.402</w:t>
            </w:r>
          </w:p>
        </w:tc>
        <w:tc>
          <w:tcPr>
            <w:tcW w:w="708" w:type="dxa"/>
          </w:tcPr>
          <w:p w:rsidR="00EF203E" w:rsidRPr="008F6D61" w:rsidRDefault="00EF203E" w:rsidP="00AB6AE0">
            <w:pPr>
              <w:pStyle w:val="TAL"/>
              <w:tabs>
                <w:tab w:val="clear" w:pos="284"/>
                <w:tab w:val="clear" w:pos="567"/>
              </w:tabs>
              <w:rPr>
                <w:sz w:val="16"/>
              </w:rPr>
            </w:pPr>
            <w:r w:rsidRPr="008F6D61">
              <w:rPr>
                <w:sz w:val="16"/>
              </w:rPr>
              <w:t>2968</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Alignment of emergency procedures</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170750</w:t>
            </w:r>
          </w:p>
        </w:tc>
        <w:tc>
          <w:tcPr>
            <w:tcW w:w="3036" w:type="dxa"/>
          </w:tcPr>
          <w:p w:rsidR="00EF203E" w:rsidRPr="008F6D61" w:rsidRDefault="00EF203E" w:rsidP="00AB6AE0">
            <w:pPr>
              <w:pStyle w:val="TAL"/>
              <w:tabs>
                <w:tab w:val="clear" w:pos="284"/>
                <w:tab w:val="clear" w:pos="567"/>
              </w:tabs>
              <w:rPr>
                <w:sz w:val="16"/>
              </w:rPr>
            </w:pPr>
            <w:r w:rsidRPr="008F6D61">
              <w:rPr>
                <w:sz w:val="16"/>
              </w:rPr>
              <w:t>BlackBerry UK Limited</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SEW2</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23.402</w:t>
            </w:r>
          </w:p>
        </w:tc>
        <w:tc>
          <w:tcPr>
            <w:tcW w:w="708" w:type="dxa"/>
          </w:tcPr>
          <w:p w:rsidR="00EF203E" w:rsidRPr="008F6D61" w:rsidRDefault="00EF203E" w:rsidP="00AB6AE0">
            <w:pPr>
              <w:pStyle w:val="TAL"/>
              <w:tabs>
                <w:tab w:val="clear" w:pos="284"/>
                <w:tab w:val="clear" w:pos="567"/>
              </w:tabs>
              <w:rPr>
                <w:sz w:val="16"/>
              </w:rPr>
            </w:pPr>
            <w:r w:rsidRPr="008F6D61">
              <w:rPr>
                <w:sz w:val="16"/>
              </w:rPr>
              <w:t>2969</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 xml:space="preserve">Conditions for issuing emergency </w:t>
            </w:r>
            <w:r w:rsidRPr="008F6D61">
              <w:rPr>
                <w:sz w:val="16"/>
              </w:rPr>
              <w:lastRenderedPageBreak/>
              <w:t>session via WLAN</w:t>
            </w:r>
          </w:p>
        </w:tc>
        <w:tc>
          <w:tcPr>
            <w:tcW w:w="474" w:type="dxa"/>
          </w:tcPr>
          <w:p w:rsidR="00EF203E" w:rsidRPr="008F6D61" w:rsidRDefault="00EF203E" w:rsidP="00AB6AE0">
            <w:pPr>
              <w:pStyle w:val="TAL"/>
              <w:tabs>
                <w:tab w:val="clear" w:pos="284"/>
                <w:tab w:val="clear" w:pos="567"/>
              </w:tabs>
              <w:rPr>
                <w:sz w:val="16"/>
              </w:rPr>
            </w:pPr>
            <w:r w:rsidRPr="008F6D61">
              <w:rPr>
                <w:sz w:val="16"/>
              </w:rPr>
              <w:lastRenderedPageBreak/>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171100</w:t>
            </w:r>
          </w:p>
        </w:tc>
        <w:tc>
          <w:tcPr>
            <w:tcW w:w="3036" w:type="dxa"/>
          </w:tcPr>
          <w:p w:rsidR="00EF203E" w:rsidRPr="008F6D61" w:rsidRDefault="00EF203E" w:rsidP="00AB6AE0">
            <w:pPr>
              <w:pStyle w:val="TAL"/>
              <w:tabs>
                <w:tab w:val="clear" w:pos="284"/>
                <w:tab w:val="clear" w:pos="567"/>
              </w:tabs>
              <w:rPr>
                <w:sz w:val="16"/>
              </w:rPr>
            </w:pPr>
            <w:r w:rsidRPr="008F6D61">
              <w:rPr>
                <w:sz w:val="16"/>
              </w:rPr>
              <w:t>Nokia, Alcatel-Lucent Shanghai Bell</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SEW2, 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lastRenderedPageBreak/>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0255</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Exposure of xMB interface via SCEF</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170084</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Noted</w:t>
            </w:r>
          </w:p>
        </w:tc>
        <w:tc>
          <w:tcPr>
            <w:tcW w:w="1495" w:type="dxa"/>
          </w:tcPr>
          <w:p w:rsidR="00EF203E" w:rsidRPr="008F6D61" w:rsidRDefault="00EF203E" w:rsidP="00AB6AE0">
            <w:pPr>
              <w:pStyle w:val="TAL"/>
              <w:tabs>
                <w:tab w:val="clear" w:pos="284"/>
                <w:tab w:val="clear" w:pos="567"/>
              </w:tabs>
              <w:rPr>
                <w:sz w:val="16"/>
              </w:rPr>
            </w:pPr>
            <w:r w:rsidRPr="008F6D61">
              <w:rPr>
                <w:sz w:val="16"/>
              </w:rPr>
              <w:t>AE_enTV</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0256</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SCEF Overload indication</w:t>
            </w:r>
          </w:p>
        </w:tc>
        <w:tc>
          <w:tcPr>
            <w:tcW w:w="474" w:type="dxa"/>
          </w:tcPr>
          <w:p w:rsidR="00EF203E" w:rsidRPr="008F6D61" w:rsidRDefault="00EF203E" w:rsidP="00AB6AE0">
            <w:pPr>
              <w:pStyle w:val="TAL"/>
              <w:tabs>
                <w:tab w:val="clear" w:pos="284"/>
                <w:tab w:val="clear" w:pos="567"/>
              </w:tabs>
              <w:rPr>
                <w:sz w:val="16"/>
              </w:rPr>
            </w:pPr>
            <w:r w:rsidRPr="008F6D61">
              <w:rPr>
                <w:sz w:val="16"/>
              </w:rPr>
              <w:t>C</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170125</w:t>
            </w:r>
          </w:p>
        </w:tc>
        <w:tc>
          <w:tcPr>
            <w:tcW w:w="3036" w:type="dxa"/>
          </w:tcPr>
          <w:p w:rsidR="00EF203E" w:rsidRPr="008F6D61" w:rsidRDefault="00EF203E" w:rsidP="00AB6AE0">
            <w:pPr>
              <w:pStyle w:val="TAL"/>
              <w:tabs>
                <w:tab w:val="clear" w:pos="284"/>
                <w:tab w:val="clear" w:pos="567"/>
              </w:tabs>
              <w:rPr>
                <w:sz w:val="16"/>
              </w:rPr>
            </w:pPr>
            <w:r w:rsidRPr="008F6D61">
              <w:rPr>
                <w:sz w:val="16"/>
              </w:rPr>
              <w:t>NEC</w:t>
            </w:r>
          </w:p>
        </w:tc>
        <w:tc>
          <w:tcPr>
            <w:tcW w:w="1216" w:type="dxa"/>
          </w:tcPr>
          <w:p w:rsidR="00EF203E" w:rsidRPr="008F6D61" w:rsidRDefault="00EF203E" w:rsidP="00AB6AE0">
            <w:pPr>
              <w:pStyle w:val="TAL"/>
              <w:tabs>
                <w:tab w:val="clear" w:pos="284"/>
                <w:tab w:val="clear" w:pos="567"/>
              </w:tabs>
              <w:rPr>
                <w:sz w:val="16"/>
              </w:rPr>
            </w:pPr>
            <w:r w:rsidRPr="008F6D61">
              <w:rPr>
                <w:sz w:val="16"/>
              </w:rPr>
              <w:t>Noted</w:t>
            </w:r>
          </w:p>
        </w:tc>
        <w:tc>
          <w:tcPr>
            <w:tcW w:w="1495" w:type="dxa"/>
          </w:tcPr>
          <w:p w:rsidR="00EF203E" w:rsidRPr="008F6D61" w:rsidRDefault="00EF203E" w:rsidP="00AB6AE0">
            <w:pPr>
              <w:pStyle w:val="TAL"/>
              <w:tabs>
                <w:tab w:val="clear" w:pos="284"/>
                <w:tab w:val="clear" w:pos="567"/>
              </w:tabs>
              <w:rPr>
                <w:sz w:val="16"/>
              </w:rPr>
            </w:pPr>
            <w:r w:rsidRPr="008F6D61">
              <w:rPr>
                <w:sz w:val="16"/>
              </w:rPr>
              <w:t>CIoT_Ext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0257</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Background Data Transfer Policy Activation via the SCEF</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170155</w:t>
            </w:r>
          </w:p>
        </w:tc>
        <w:tc>
          <w:tcPr>
            <w:tcW w:w="3036" w:type="dxa"/>
          </w:tcPr>
          <w:p w:rsidR="00EF203E" w:rsidRPr="008F6D61" w:rsidRDefault="00EF203E" w:rsidP="00AB6AE0">
            <w:pPr>
              <w:pStyle w:val="TAL"/>
              <w:tabs>
                <w:tab w:val="clear" w:pos="284"/>
                <w:tab w:val="clear" w:pos="567"/>
              </w:tabs>
              <w:rPr>
                <w:sz w:val="16"/>
              </w:rPr>
            </w:pPr>
            <w:r w:rsidRPr="008F6D61">
              <w:rPr>
                <w:sz w:val="16"/>
              </w:rPr>
              <w:t>Convida Wireless, ZTE, Oracle</w:t>
            </w:r>
          </w:p>
        </w:tc>
        <w:tc>
          <w:tcPr>
            <w:tcW w:w="1216" w:type="dxa"/>
          </w:tcPr>
          <w:p w:rsidR="00EF203E" w:rsidRPr="008F6D61" w:rsidRDefault="00EF203E" w:rsidP="00AB6AE0">
            <w:pPr>
              <w:pStyle w:val="TAL"/>
              <w:tabs>
                <w:tab w:val="clear" w:pos="284"/>
                <w:tab w:val="clear" w:pos="567"/>
              </w:tabs>
              <w:rPr>
                <w:sz w:val="16"/>
              </w:rPr>
            </w:pPr>
            <w:r w:rsidRPr="008F6D61">
              <w:rPr>
                <w:sz w:val="16"/>
              </w:rPr>
              <w:t>-</w:t>
            </w:r>
          </w:p>
        </w:tc>
        <w:tc>
          <w:tcPr>
            <w:tcW w:w="1495" w:type="dxa"/>
          </w:tcPr>
          <w:p w:rsidR="00EF203E" w:rsidRPr="008F6D61" w:rsidRDefault="00EF203E" w:rsidP="00AB6AE0">
            <w:pPr>
              <w:pStyle w:val="TAL"/>
              <w:tabs>
                <w:tab w:val="clear" w:pos="284"/>
                <w:tab w:val="clear" w:pos="567"/>
              </w:tabs>
              <w:rPr>
                <w:sz w:val="16"/>
              </w:rPr>
            </w:pPr>
            <w:r w:rsidRPr="008F6D61">
              <w:rPr>
                <w:sz w:val="16"/>
              </w:rPr>
              <w:t>AESE, 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0258</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UE Detach Monitoring Event</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170157</w:t>
            </w:r>
          </w:p>
        </w:tc>
        <w:tc>
          <w:tcPr>
            <w:tcW w:w="3036" w:type="dxa"/>
          </w:tcPr>
          <w:p w:rsidR="00EF203E" w:rsidRPr="008F6D61" w:rsidRDefault="00EF203E" w:rsidP="00AB6AE0">
            <w:pPr>
              <w:pStyle w:val="TAL"/>
              <w:tabs>
                <w:tab w:val="clear" w:pos="284"/>
                <w:tab w:val="clear" w:pos="567"/>
              </w:tabs>
              <w:rPr>
                <w:sz w:val="16"/>
              </w:rPr>
            </w:pPr>
            <w:r w:rsidRPr="008F6D61">
              <w:rPr>
                <w:sz w:val="16"/>
              </w:rPr>
              <w:t>Convida Wireless, Oracle</w:t>
            </w:r>
          </w:p>
        </w:tc>
        <w:tc>
          <w:tcPr>
            <w:tcW w:w="1216" w:type="dxa"/>
          </w:tcPr>
          <w:p w:rsidR="00EF203E" w:rsidRPr="008F6D61" w:rsidRDefault="00EF203E" w:rsidP="00AB6AE0">
            <w:pPr>
              <w:pStyle w:val="TAL"/>
              <w:tabs>
                <w:tab w:val="clear" w:pos="284"/>
                <w:tab w:val="clear" w:pos="567"/>
              </w:tabs>
              <w:rPr>
                <w:sz w:val="16"/>
              </w:rPr>
            </w:pPr>
            <w:r w:rsidRPr="008F6D61">
              <w:rPr>
                <w:sz w:val="16"/>
              </w:rPr>
              <w:t>-</w:t>
            </w:r>
          </w:p>
        </w:tc>
        <w:tc>
          <w:tcPr>
            <w:tcW w:w="1495" w:type="dxa"/>
          </w:tcPr>
          <w:p w:rsidR="00EF203E" w:rsidRPr="008F6D61" w:rsidRDefault="00EF203E" w:rsidP="00AB6AE0">
            <w:pPr>
              <w:pStyle w:val="TAL"/>
              <w:tabs>
                <w:tab w:val="clear" w:pos="284"/>
                <w:tab w:val="clear" w:pos="567"/>
              </w:tabs>
              <w:rPr>
                <w:sz w:val="16"/>
              </w:rPr>
            </w:pPr>
            <w:r w:rsidRPr="008F6D61">
              <w:rPr>
                <w:sz w:val="16"/>
              </w:rPr>
              <w:t>MONTE, 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0259</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SCEF Initiated T6 release</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170342</w:t>
            </w:r>
          </w:p>
        </w:tc>
        <w:tc>
          <w:tcPr>
            <w:tcW w:w="3036" w:type="dxa"/>
          </w:tcPr>
          <w:p w:rsidR="00EF203E" w:rsidRPr="008F6D61" w:rsidRDefault="00EF203E" w:rsidP="00AB6AE0">
            <w:pPr>
              <w:pStyle w:val="TAL"/>
              <w:tabs>
                <w:tab w:val="clear" w:pos="284"/>
                <w:tab w:val="clear" w:pos="567"/>
              </w:tabs>
              <w:rPr>
                <w:sz w:val="16"/>
              </w:rPr>
            </w:pPr>
            <w:r w:rsidRPr="008F6D61">
              <w:rPr>
                <w:sz w:val="16"/>
              </w:rPr>
              <w:t>Nokia, Alcatel-Lucent Shanghai Bell, Convida Wireless, Oracle, Verizon, Samsung</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S2-118BIS</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0259</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SCEF Initiated T6 release</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170493</w:t>
            </w:r>
          </w:p>
        </w:tc>
        <w:tc>
          <w:tcPr>
            <w:tcW w:w="3036" w:type="dxa"/>
          </w:tcPr>
          <w:p w:rsidR="00EF203E" w:rsidRPr="008F6D61" w:rsidRDefault="00EF203E" w:rsidP="00AB6AE0">
            <w:pPr>
              <w:pStyle w:val="TAL"/>
              <w:tabs>
                <w:tab w:val="clear" w:pos="284"/>
                <w:tab w:val="clear" w:pos="567"/>
              </w:tabs>
              <w:rPr>
                <w:sz w:val="16"/>
              </w:rPr>
            </w:pPr>
            <w:r w:rsidRPr="008F6D61">
              <w:rPr>
                <w:sz w:val="16"/>
              </w:rPr>
              <w:t>Nokia, Alcatel-Lucent Shanghai Bell, Convida Wireless, Oracle, Verizon, Samsung</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TEI14, CIoT</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0260</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Group Message Delivery Procedure changes due to NAPS</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170792</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0260</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Group Message Delivery Procedure changes due to NAPS</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171370</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 Samsung</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0260</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Group Message Delivery Procedure changes due to NAPS</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171395</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 Samsung</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0260</w:t>
            </w:r>
          </w:p>
        </w:tc>
        <w:tc>
          <w:tcPr>
            <w:tcW w:w="259" w:type="dxa"/>
          </w:tcPr>
          <w:p w:rsidR="00EF203E" w:rsidRPr="008F6D61" w:rsidRDefault="00EF203E" w:rsidP="00AB6AE0">
            <w:pPr>
              <w:pStyle w:val="TAL"/>
              <w:tabs>
                <w:tab w:val="clear" w:pos="284"/>
                <w:tab w:val="clear" w:pos="567"/>
              </w:tabs>
              <w:rPr>
                <w:sz w:val="16"/>
              </w:rPr>
            </w:pPr>
            <w:r w:rsidRPr="008F6D61">
              <w:rPr>
                <w:sz w:val="16"/>
              </w:rPr>
              <w:t>3</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Group Message Delivery Procedure changes due to NAPS</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171412</w:t>
            </w:r>
          </w:p>
        </w:tc>
        <w:tc>
          <w:tcPr>
            <w:tcW w:w="3036" w:type="dxa"/>
          </w:tcPr>
          <w:p w:rsidR="00EF203E" w:rsidRPr="008F6D61" w:rsidRDefault="00EF203E" w:rsidP="00AB6AE0">
            <w:pPr>
              <w:pStyle w:val="TAL"/>
              <w:tabs>
                <w:tab w:val="clear" w:pos="284"/>
                <w:tab w:val="clear" w:pos="567"/>
              </w:tabs>
              <w:rPr>
                <w:sz w:val="16"/>
              </w:rPr>
            </w:pPr>
            <w:r w:rsidRPr="008F6D61">
              <w:rPr>
                <w:sz w:val="16"/>
              </w:rPr>
              <w:t>Huawei, HiSilicon, Samsung</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0261</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Northbound APIs for a co-located SCEF/MTC-IWF - Clause 4 enhancements to describe MTC-IWF deployment cases</w:t>
            </w:r>
          </w:p>
        </w:tc>
        <w:tc>
          <w:tcPr>
            <w:tcW w:w="474" w:type="dxa"/>
          </w:tcPr>
          <w:p w:rsidR="00EF203E" w:rsidRPr="008F6D61" w:rsidRDefault="00EF203E" w:rsidP="00AB6AE0">
            <w:pPr>
              <w:pStyle w:val="TAL"/>
              <w:tabs>
                <w:tab w:val="clear" w:pos="284"/>
                <w:tab w:val="clear" w:pos="567"/>
              </w:tabs>
              <w:rPr>
                <w:sz w:val="16"/>
              </w:rPr>
            </w:pPr>
            <w:r w:rsidRPr="008F6D61">
              <w:rPr>
                <w:sz w:val="16"/>
              </w:rPr>
              <w:t>D</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170915</w:t>
            </w:r>
          </w:p>
        </w:tc>
        <w:tc>
          <w:tcPr>
            <w:tcW w:w="3036" w:type="dxa"/>
          </w:tcPr>
          <w:p w:rsidR="00EF203E" w:rsidRPr="008F6D61" w:rsidRDefault="00EF203E" w:rsidP="00AB6AE0">
            <w:pPr>
              <w:pStyle w:val="TAL"/>
              <w:tabs>
                <w:tab w:val="clear" w:pos="284"/>
                <w:tab w:val="clear" w:pos="567"/>
              </w:tabs>
              <w:rPr>
                <w:sz w:val="16"/>
              </w:rPr>
            </w:pPr>
            <w:r w:rsidRPr="008F6D61">
              <w:rPr>
                <w:sz w:val="16"/>
              </w:rPr>
              <w:t>Verizon UK Ltd.</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0261</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Northbound APIs for a co-located SCEF/MTC-IWF - Clause 4 enhancements to describe MTC-IWF deployment cases</w:t>
            </w:r>
          </w:p>
        </w:tc>
        <w:tc>
          <w:tcPr>
            <w:tcW w:w="474" w:type="dxa"/>
          </w:tcPr>
          <w:p w:rsidR="00EF203E" w:rsidRPr="008F6D61" w:rsidRDefault="00EF203E" w:rsidP="00AB6AE0">
            <w:pPr>
              <w:pStyle w:val="TAL"/>
              <w:tabs>
                <w:tab w:val="clear" w:pos="284"/>
                <w:tab w:val="clear" w:pos="567"/>
              </w:tabs>
              <w:rPr>
                <w:sz w:val="16"/>
              </w:rPr>
            </w:pPr>
            <w:r w:rsidRPr="008F6D61">
              <w:rPr>
                <w:sz w:val="16"/>
              </w:rPr>
              <w:t>C</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171369</w:t>
            </w:r>
          </w:p>
        </w:tc>
        <w:tc>
          <w:tcPr>
            <w:tcW w:w="3036" w:type="dxa"/>
          </w:tcPr>
          <w:p w:rsidR="00EF203E" w:rsidRPr="008F6D61" w:rsidRDefault="00EF203E" w:rsidP="00AB6AE0">
            <w:pPr>
              <w:pStyle w:val="TAL"/>
              <w:tabs>
                <w:tab w:val="clear" w:pos="284"/>
                <w:tab w:val="clear" w:pos="567"/>
              </w:tabs>
              <w:rPr>
                <w:sz w:val="16"/>
              </w:rPr>
            </w:pPr>
            <w:r w:rsidRPr="008F6D61">
              <w:rPr>
                <w:sz w:val="16"/>
              </w:rPr>
              <w:t>Verizon UK Ltd.</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0261</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Northbound APIs for a co-located SCEF/MTC-IWF - Clause 4 enhancements to describe MTC-IWF deployment cases</w:t>
            </w:r>
          </w:p>
        </w:tc>
        <w:tc>
          <w:tcPr>
            <w:tcW w:w="474" w:type="dxa"/>
          </w:tcPr>
          <w:p w:rsidR="00EF203E" w:rsidRPr="008F6D61" w:rsidRDefault="00EF203E" w:rsidP="00AB6AE0">
            <w:pPr>
              <w:pStyle w:val="TAL"/>
              <w:tabs>
                <w:tab w:val="clear" w:pos="284"/>
                <w:tab w:val="clear" w:pos="567"/>
              </w:tabs>
              <w:rPr>
                <w:sz w:val="16"/>
              </w:rPr>
            </w:pPr>
            <w:r w:rsidRPr="008F6D61">
              <w:rPr>
                <w:sz w:val="16"/>
              </w:rPr>
              <w:t>C</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171389</w:t>
            </w:r>
          </w:p>
        </w:tc>
        <w:tc>
          <w:tcPr>
            <w:tcW w:w="3036" w:type="dxa"/>
          </w:tcPr>
          <w:p w:rsidR="00EF203E" w:rsidRPr="008F6D61" w:rsidRDefault="00EF203E" w:rsidP="00AB6AE0">
            <w:pPr>
              <w:pStyle w:val="TAL"/>
              <w:tabs>
                <w:tab w:val="clear" w:pos="284"/>
                <w:tab w:val="clear" w:pos="567"/>
              </w:tabs>
              <w:rPr>
                <w:sz w:val="16"/>
              </w:rPr>
            </w:pPr>
            <w:r w:rsidRPr="008F6D61">
              <w:rPr>
                <w:sz w:val="16"/>
              </w:rPr>
              <w:t>Verizon UK Ltd., Intel</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0261</w:t>
            </w:r>
          </w:p>
        </w:tc>
        <w:tc>
          <w:tcPr>
            <w:tcW w:w="259" w:type="dxa"/>
          </w:tcPr>
          <w:p w:rsidR="00EF203E" w:rsidRPr="008F6D61" w:rsidRDefault="00EF203E" w:rsidP="00AB6AE0">
            <w:pPr>
              <w:pStyle w:val="TAL"/>
              <w:tabs>
                <w:tab w:val="clear" w:pos="284"/>
                <w:tab w:val="clear" w:pos="567"/>
              </w:tabs>
              <w:rPr>
                <w:sz w:val="16"/>
              </w:rPr>
            </w:pPr>
            <w:r w:rsidRPr="008F6D61">
              <w:rPr>
                <w:sz w:val="16"/>
              </w:rPr>
              <w:t>3</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Northbound APIs for a co-located SCEF/MTC-IWF - Clause 4 enhancements to describe MTC-IWF deployment cases</w:t>
            </w:r>
          </w:p>
        </w:tc>
        <w:tc>
          <w:tcPr>
            <w:tcW w:w="474" w:type="dxa"/>
          </w:tcPr>
          <w:p w:rsidR="00EF203E" w:rsidRPr="008F6D61" w:rsidRDefault="00EF203E" w:rsidP="00AB6AE0">
            <w:pPr>
              <w:pStyle w:val="TAL"/>
              <w:tabs>
                <w:tab w:val="clear" w:pos="284"/>
                <w:tab w:val="clear" w:pos="567"/>
              </w:tabs>
              <w:rPr>
                <w:sz w:val="16"/>
              </w:rPr>
            </w:pPr>
            <w:r w:rsidRPr="008F6D61">
              <w:rPr>
                <w:sz w:val="16"/>
              </w:rPr>
              <w:t>C</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171394</w:t>
            </w:r>
          </w:p>
        </w:tc>
        <w:tc>
          <w:tcPr>
            <w:tcW w:w="3036" w:type="dxa"/>
          </w:tcPr>
          <w:p w:rsidR="00EF203E" w:rsidRPr="008F6D61" w:rsidRDefault="00EF203E" w:rsidP="00AB6AE0">
            <w:pPr>
              <w:pStyle w:val="TAL"/>
              <w:tabs>
                <w:tab w:val="clear" w:pos="284"/>
                <w:tab w:val="clear" w:pos="567"/>
              </w:tabs>
              <w:rPr>
                <w:sz w:val="16"/>
              </w:rPr>
            </w:pPr>
            <w:r w:rsidRPr="008F6D61">
              <w:rPr>
                <w:sz w:val="16"/>
              </w:rPr>
              <w:t>Verizon UK Ltd., Intel</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0262</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Background Data Transfer Policy Activation via the SCEF</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170921</w:t>
            </w:r>
          </w:p>
        </w:tc>
        <w:tc>
          <w:tcPr>
            <w:tcW w:w="3036" w:type="dxa"/>
          </w:tcPr>
          <w:p w:rsidR="00EF203E" w:rsidRPr="008F6D61" w:rsidRDefault="00EF203E" w:rsidP="00AB6AE0">
            <w:pPr>
              <w:pStyle w:val="TAL"/>
              <w:tabs>
                <w:tab w:val="clear" w:pos="284"/>
                <w:tab w:val="clear" w:pos="567"/>
              </w:tabs>
              <w:rPr>
                <w:sz w:val="16"/>
              </w:rPr>
            </w:pPr>
            <w:r w:rsidRPr="008F6D61">
              <w:rPr>
                <w:sz w:val="16"/>
              </w:rPr>
              <w:t>Convida Wireless, ZTE, Oracle</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AESE, 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0262</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Background Data Transfer Policy Activation via the SCEF</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171355</w:t>
            </w:r>
          </w:p>
        </w:tc>
        <w:tc>
          <w:tcPr>
            <w:tcW w:w="3036" w:type="dxa"/>
          </w:tcPr>
          <w:p w:rsidR="00EF203E" w:rsidRPr="008F6D61" w:rsidRDefault="00EF203E" w:rsidP="00AB6AE0">
            <w:pPr>
              <w:pStyle w:val="TAL"/>
              <w:tabs>
                <w:tab w:val="clear" w:pos="284"/>
                <w:tab w:val="clear" w:pos="567"/>
              </w:tabs>
              <w:rPr>
                <w:sz w:val="16"/>
              </w:rPr>
            </w:pPr>
            <w:r w:rsidRPr="008F6D61">
              <w:rPr>
                <w:sz w:val="16"/>
              </w:rPr>
              <w:t>Convida Wireless, ZTE, Oracle</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AESE, 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0262</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Background Data Transfer Policy Activation via the SCEF</w:t>
            </w:r>
          </w:p>
        </w:tc>
        <w:tc>
          <w:tcPr>
            <w:tcW w:w="474" w:type="dxa"/>
          </w:tcPr>
          <w:p w:rsidR="00EF203E" w:rsidRPr="008F6D61" w:rsidRDefault="00EF203E" w:rsidP="00AB6AE0">
            <w:pPr>
              <w:pStyle w:val="TAL"/>
              <w:tabs>
                <w:tab w:val="clear" w:pos="284"/>
                <w:tab w:val="clear" w:pos="567"/>
              </w:tabs>
              <w:rPr>
                <w:sz w:val="16"/>
              </w:rPr>
            </w:pPr>
            <w:r w:rsidRPr="008F6D61">
              <w:rPr>
                <w:sz w:val="16"/>
              </w:rPr>
              <w:t>F</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171597</w:t>
            </w:r>
          </w:p>
        </w:tc>
        <w:tc>
          <w:tcPr>
            <w:tcW w:w="3036" w:type="dxa"/>
          </w:tcPr>
          <w:p w:rsidR="00EF203E" w:rsidRPr="008F6D61" w:rsidRDefault="00EF203E" w:rsidP="00AB6AE0">
            <w:pPr>
              <w:pStyle w:val="TAL"/>
              <w:tabs>
                <w:tab w:val="clear" w:pos="284"/>
                <w:tab w:val="clear" w:pos="567"/>
              </w:tabs>
              <w:rPr>
                <w:sz w:val="16"/>
              </w:rPr>
            </w:pPr>
            <w:r w:rsidRPr="008F6D61">
              <w:rPr>
                <w:sz w:val="16"/>
              </w:rPr>
              <w:t>Convida Wireless, ZTE, Oracle</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AESE, 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0263</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Background Data Transfer Policy Activation via the SCEF</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170923</w:t>
            </w:r>
          </w:p>
        </w:tc>
        <w:tc>
          <w:tcPr>
            <w:tcW w:w="3036" w:type="dxa"/>
          </w:tcPr>
          <w:p w:rsidR="00EF203E" w:rsidRPr="008F6D61" w:rsidRDefault="00EF203E" w:rsidP="00AB6AE0">
            <w:pPr>
              <w:pStyle w:val="TAL"/>
              <w:tabs>
                <w:tab w:val="clear" w:pos="284"/>
                <w:tab w:val="clear" w:pos="567"/>
              </w:tabs>
              <w:rPr>
                <w:sz w:val="16"/>
              </w:rPr>
            </w:pPr>
            <w:r w:rsidRPr="008F6D61">
              <w:rPr>
                <w:sz w:val="16"/>
              </w:rPr>
              <w:t>Convida Wireless, ZTE, Oracle</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0263</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 xml:space="preserve">Background Data Transfer Policy </w:t>
            </w:r>
            <w:r w:rsidRPr="008F6D61">
              <w:rPr>
                <w:sz w:val="16"/>
              </w:rPr>
              <w:lastRenderedPageBreak/>
              <w:t>Activation via the SCEF</w:t>
            </w:r>
          </w:p>
        </w:tc>
        <w:tc>
          <w:tcPr>
            <w:tcW w:w="474" w:type="dxa"/>
          </w:tcPr>
          <w:p w:rsidR="00EF203E" w:rsidRPr="008F6D61" w:rsidRDefault="00EF203E" w:rsidP="00AB6AE0">
            <w:pPr>
              <w:pStyle w:val="TAL"/>
              <w:tabs>
                <w:tab w:val="clear" w:pos="284"/>
                <w:tab w:val="clear" w:pos="567"/>
              </w:tabs>
              <w:rPr>
                <w:sz w:val="16"/>
              </w:rPr>
            </w:pPr>
            <w:r w:rsidRPr="008F6D61">
              <w:rPr>
                <w:sz w:val="16"/>
              </w:rPr>
              <w:lastRenderedPageBreak/>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171385</w:t>
            </w:r>
          </w:p>
        </w:tc>
        <w:tc>
          <w:tcPr>
            <w:tcW w:w="3036" w:type="dxa"/>
          </w:tcPr>
          <w:p w:rsidR="00EF203E" w:rsidRPr="008F6D61" w:rsidRDefault="00EF203E" w:rsidP="00AB6AE0">
            <w:pPr>
              <w:pStyle w:val="TAL"/>
              <w:tabs>
                <w:tab w:val="clear" w:pos="284"/>
                <w:tab w:val="clear" w:pos="567"/>
              </w:tabs>
              <w:rPr>
                <w:sz w:val="16"/>
              </w:rPr>
            </w:pPr>
            <w:r w:rsidRPr="008F6D61">
              <w:rPr>
                <w:sz w:val="16"/>
              </w:rPr>
              <w:t>Convida Wireless, ZTE, Oracle</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lastRenderedPageBreak/>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0263</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Background Data Transfer Policy Activation via the SCEF</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171396</w:t>
            </w:r>
          </w:p>
        </w:tc>
        <w:tc>
          <w:tcPr>
            <w:tcW w:w="3036" w:type="dxa"/>
          </w:tcPr>
          <w:p w:rsidR="00EF203E" w:rsidRPr="008F6D61" w:rsidRDefault="00EF203E" w:rsidP="00AB6AE0">
            <w:pPr>
              <w:pStyle w:val="TAL"/>
              <w:tabs>
                <w:tab w:val="clear" w:pos="284"/>
                <w:tab w:val="clear" w:pos="567"/>
              </w:tabs>
              <w:rPr>
                <w:sz w:val="16"/>
              </w:rPr>
            </w:pPr>
            <w:r w:rsidRPr="008F6D61">
              <w:rPr>
                <w:sz w:val="16"/>
              </w:rPr>
              <w:t>Convida Wireless, ZTE, Oracle</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0264</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UE Detach Monitoring Event</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170924</w:t>
            </w:r>
          </w:p>
        </w:tc>
        <w:tc>
          <w:tcPr>
            <w:tcW w:w="3036" w:type="dxa"/>
          </w:tcPr>
          <w:p w:rsidR="00EF203E" w:rsidRPr="008F6D61" w:rsidRDefault="00EF203E" w:rsidP="00AB6AE0">
            <w:pPr>
              <w:pStyle w:val="TAL"/>
              <w:tabs>
                <w:tab w:val="clear" w:pos="284"/>
                <w:tab w:val="clear" w:pos="567"/>
              </w:tabs>
              <w:rPr>
                <w:sz w:val="16"/>
              </w:rPr>
            </w:pPr>
            <w:r w:rsidRPr="008F6D61">
              <w:rPr>
                <w:sz w:val="16"/>
              </w:rPr>
              <w:t>Convida Wireless, Oracle</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MONTE, 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0264</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UE Detach Monitoring Event</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171356</w:t>
            </w:r>
          </w:p>
        </w:tc>
        <w:tc>
          <w:tcPr>
            <w:tcW w:w="3036" w:type="dxa"/>
          </w:tcPr>
          <w:p w:rsidR="00EF203E" w:rsidRPr="008F6D61" w:rsidRDefault="00EF203E" w:rsidP="00AB6AE0">
            <w:pPr>
              <w:pStyle w:val="TAL"/>
              <w:tabs>
                <w:tab w:val="clear" w:pos="284"/>
                <w:tab w:val="clear" w:pos="567"/>
              </w:tabs>
              <w:rPr>
                <w:sz w:val="16"/>
              </w:rPr>
            </w:pPr>
            <w:r w:rsidRPr="008F6D61">
              <w:rPr>
                <w:sz w:val="16"/>
              </w:rPr>
              <w:t>Convida Wireless, Oracle</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MONTE, 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0264</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UE Detach Monitoring Event</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171598</w:t>
            </w:r>
          </w:p>
        </w:tc>
        <w:tc>
          <w:tcPr>
            <w:tcW w:w="3036" w:type="dxa"/>
          </w:tcPr>
          <w:p w:rsidR="00EF203E" w:rsidRPr="008F6D61" w:rsidRDefault="00EF203E" w:rsidP="00AB6AE0">
            <w:pPr>
              <w:pStyle w:val="TAL"/>
              <w:tabs>
                <w:tab w:val="clear" w:pos="284"/>
                <w:tab w:val="clear" w:pos="567"/>
              </w:tabs>
              <w:rPr>
                <w:sz w:val="16"/>
              </w:rPr>
            </w:pPr>
            <w:r w:rsidRPr="008F6D61">
              <w:rPr>
                <w:sz w:val="16"/>
              </w:rPr>
              <w:t>Convida Wireless, Oracle</w:t>
            </w:r>
          </w:p>
        </w:tc>
        <w:tc>
          <w:tcPr>
            <w:tcW w:w="1216" w:type="dxa"/>
          </w:tcPr>
          <w:p w:rsidR="00EF203E" w:rsidRPr="008F6D61" w:rsidRDefault="00EF203E" w:rsidP="00AB6AE0">
            <w:pPr>
              <w:pStyle w:val="TAL"/>
              <w:tabs>
                <w:tab w:val="clear" w:pos="284"/>
                <w:tab w:val="clear" w:pos="567"/>
              </w:tabs>
              <w:rPr>
                <w:sz w:val="16"/>
              </w:rPr>
            </w:pPr>
            <w:r w:rsidRPr="008F6D61">
              <w:rPr>
                <w:sz w:val="16"/>
              </w:rPr>
              <w:t>Withdrawn</w:t>
            </w:r>
          </w:p>
        </w:tc>
        <w:tc>
          <w:tcPr>
            <w:tcW w:w="1495" w:type="dxa"/>
          </w:tcPr>
          <w:p w:rsidR="00EF203E" w:rsidRPr="008F6D61" w:rsidRDefault="00EF203E" w:rsidP="00AB6AE0">
            <w:pPr>
              <w:pStyle w:val="TAL"/>
              <w:tabs>
                <w:tab w:val="clear" w:pos="284"/>
                <w:tab w:val="clear" w:pos="567"/>
              </w:tabs>
              <w:rPr>
                <w:sz w:val="16"/>
              </w:rPr>
            </w:pPr>
            <w:r w:rsidRPr="008F6D61">
              <w:rPr>
                <w:sz w:val="16"/>
              </w:rPr>
              <w:t>MONTE, 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0265</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UE Detach Monitoring Event</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170925</w:t>
            </w:r>
          </w:p>
        </w:tc>
        <w:tc>
          <w:tcPr>
            <w:tcW w:w="3036" w:type="dxa"/>
          </w:tcPr>
          <w:p w:rsidR="00EF203E" w:rsidRPr="008F6D61" w:rsidRDefault="00EF203E" w:rsidP="00AB6AE0">
            <w:pPr>
              <w:pStyle w:val="TAL"/>
              <w:tabs>
                <w:tab w:val="clear" w:pos="284"/>
                <w:tab w:val="clear" w:pos="567"/>
              </w:tabs>
              <w:rPr>
                <w:sz w:val="16"/>
              </w:rPr>
            </w:pPr>
            <w:r w:rsidRPr="008F6D61">
              <w:rPr>
                <w:sz w:val="16"/>
              </w:rPr>
              <w:t>Convida Wireless, Oracle</w:t>
            </w:r>
          </w:p>
        </w:tc>
        <w:tc>
          <w:tcPr>
            <w:tcW w:w="1216" w:type="dxa"/>
          </w:tcPr>
          <w:p w:rsidR="00EF203E" w:rsidRPr="008F6D61" w:rsidRDefault="00EF203E" w:rsidP="00AB6AE0">
            <w:pPr>
              <w:pStyle w:val="TAL"/>
              <w:tabs>
                <w:tab w:val="clear" w:pos="284"/>
                <w:tab w:val="clear" w:pos="567"/>
              </w:tabs>
              <w:rPr>
                <w:sz w:val="16"/>
              </w:rPr>
            </w:pPr>
            <w:r w:rsidRPr="008F6D61">
              <w:rPr>
                <w:sz w:val="16"/>
              </w:rPr>
              <w:t>Not Handled</w:t>
            </w:r>
          </w:p>
        </w:tc>
        <w:tc>
          <w:tcPr>
            <w:tcW w:w="1495" w:type="dxa"/>
          </w:tcPr>
          <w:p w:rsidR="00EF203E" w:rsidRPr="008F6D61" w:rsidRDefault="00EF203E" w:rsidP="00AB6AE0">
            <w:pPr>
              <w:pStyle w:val="TAL"/>
              <w:tabs>
                <w:tab w:val="clear" w:pos="284"/>
                <w:tab w:val="clear" w:pos="567"/>
              </w:tabs>
              <w:rPr>
                <w:sz w:val="16"/>
              </w:rPr>
            </w:pPr>
            <w:r w:rsidRPr="008F6D61">
              <w:rPr>
                <w:sz w:val="16"/>
              </w:rPr>
              <w:t>MONTE, 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0266</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UE Detach Monitoring Event</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170926</w:t>
            </w:r>
          </w:p>
        </w:tc>
        <w:tc>
          <w:tcPr>
            <w:tcW w:w="3036" w:type="dxa"/>
          </w:tcPr>
          <w:p w:rsidR="00EF203E" w:rsidRPr="008F6D61" w:rsidRDefault="00EF203E" w:rsidP="00AB6AE0">
            <w:pPr>
              <w:pStyle w:val="TAL"/>
              <w:tabs>
                <w:tab w:val="clear" w:pos="284"/>
                <w:tab w:val="clear" w:pos="567"/>
              </w:tabs>
              <w:rPr>
                <w:sz w:val="16"/>
              </w:rPr>
            </w:pPr>
            <w:r w:rsidRPr="008F6D61">
              <w:rPr>
                <w:sz w:val="16"/>
              </w:rPr>
              <w:t>Convida Wireless, Oracle</w:t>
            </w:r>
          </w:p>
        </w:tc>
        <w:tc>
          <w:tcPr>
            <w:tcW w:w="1216" w:type="dxa"/>
          </w:tcPr>
          <w:p w:rsidR="00EF203E" w:rsidRPr="008F6D61" w:rsidRDefault="00EF203E" w:rsidP="00AB6AE0">
            <w:pPr>
              <w:pStyle w:val="TAL"/>
              <w:tabs>
                <w:tab w:val="clear" w:pos="284"/>
                <w:tab w:val="clear" w:pos="567"/>
              </w:tabs>
              <w:rPr>
                <w:sz w:val="16"/>
              </w:rPr>
            </w:pPr>
            <w:r w:rsidRPr="008F6D61">
              <w:rPr>
                <w:sz w:val="16"/>
              </w:rPr>
              <w:t>Not Handled</w:t>
            </w:r>
          </w:p>
        </w:tc>
        <w:tc>
          <w:tcPr>
            <w:tcW w:w="1495" w:type="dxa"/>
          </w:tcPr>
          <w:p w:rsidR="00EF203E" w:rsidRPr="008F6D61" w:rsidRDefault="00EF203E" w:rsidP="00AB6AE0">
            <w:pPr>
              <w:pStyle w:val="TAL"/>
              <w:tabs>
                <w:tab w:val="clear" w:pos="284"/>
                <w:tab w:val="clear" w:pos="567"/>
              </w:tabs>
              <w:rPr>
                <w:sz w:val="16"/>
              </w:rPr>
            </w:pPr>
            <w:r w:rsidRPr="008F6D61">
              <w:rPr>
                <w:sz w:val="16"/>
              </w:rPr>
              <w:t>MONTE, TEI14</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0267</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SCEF Overload indication</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170930</w:t>
            </w:r>
          </w:p>
        </w:tc>
        <w:tc>
          <w:tcPr>
            <w:tcW w:w="3036" w:type="dxa"/>
          </w:tcPr>
          <w:p w:rsidR="00EF203E" w:rsidRPr="008F6D61" w:rsidRDefault="00EF203E" w:rsidP="00AB6AE0">
            <w:pPr>
              <w:pStyle w:val="TAL"/>
              <w:tabs>
                <w:tab w:val="clear" w:pos="284"/>
                <w:tab w:val="clear" w:pos="567"/>
              </w:tabs>
              <w:rPr>
                <w:sz w:val="16"/>
              </w:rPr>
            </w:pPr>
            <w:r w:rsidRPr="008F6D61">
              <w:rPr>
                <w:sz w:val="16"/>
              </w:rPr>
              <w:t>NEC</w:t>
            </w:r>
          </w:p>
        </w:tc>
        <w:tc>
          <w:tcPr>
            <w:tcW w:w="1216" w:type="dxa"/>
          </w:tcPr>
          <w:p w:rsidR="00EF203E" w:rsidRPr="008F6D61" w:rsidRDefault="00EF203E" w:rsidP="00AB6AE0">
            <w:pPr>
              <w:pStyle w:val="TAL"/>
              <w:tabs>
                <w:tab w:val="clear" w:pos="284"/>
                <w:tab w:val="clear" w:pos="567"/>
              </w:tabs>
              <w:rPr>
                <w:sz w:val="16"/>
              </w:rPr>
            </w:pPr>
            <w:r w:rsidRPr="008F6D61">
              <w:rPr>
                <w:sz w:val="16"/>
              </w:rPr>
              <w:t>Noted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0268</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SCEF Behavior in the NIDD Configuration and NIDD Authorisation Update Procedures</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170940</w:t>
            </w:r>
          </w:p>
        </w:tc>
        <w:tc>
          <w:tcPr>
            <w:tcW w:w="3036" w:type="dxa"/>
          </w:tcPr>
          <w:p w:rsidR="00EF203E" w:rsidRPr="008F6D61" w:rsidRDefault="00EF203E" w:rsidP="00AB6AE0">
            <w:pPr>
              <w:pStyle w:val="TAL"/>
              <w:tabs>
                <w:tab w:val="clear" w:pos="284"/>
                <w:tab w:val="clear" w:pos="567"/>
              </w:tabs>
              <w:rPr>
                <w:sz w:val="16"/>
              </w:rPr>
            </w:pPr>
            <w:r w:rsidRPr="008F6D61">
              <w:rPr>
                <w:sz w:val="16"/>
              </w:rPr>
              <w:t>Convida Wireless, Intel</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0268</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SCEF Behavior in the NIDD Configuration and NIDD Authorisation Update Procedures</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171386</w:t>
            </w:r>
          </w:p>
        </w:tc>
        <w:tc>
          <w:tcPr>
            <w:tcW w:w="3036" w:type="dxa"/>
          </w:tcPr>
          <w:p w:rsidR="00EF203E" w:rsidRPr="008F6D61" w:rsidRDefault="00EF203E" w:rsidP="00AB6AE0">
            <w:pPr>
              <w:pStyle w:val="TAL"/>
              <w:tabs>
                <w:tab w:val="clear" w:pos="284"/>
                <w:tab w:val="clear" w:pos="567"/>
              </w:tabs>
              <w:rPr>
                <w:sz w:val="16"/>
              </w:rPr>
            </w:pPr>
            <w:r w:rsidRPr="008F6D61">
              <w:rPr>
                <w:sz w:val="16"/>
              </w:rPr>
              <w:t>Convida Wireless, Intel</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0268</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SCEF Behavior in the NIDD Configuration and NIDD Authorisation Update Procedures</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171397</w:t>
            </w:r>
          </w:p>
        </w:tc>
        <w:tc>
          <w:tcPr>
            <w:tcW w:w="3036" w:type="dxa"/>
          </w:tcPr>
          <w:p w:rsidR="00EF203E" w:rsidRPr="008F6D61" w:rsidRDefault="00EF203E" w:rsidP="00AB6AE0">
            <w:pPr>
              <w:pStyle w:val="TAL"/>
              <w:tabs>
                <w:tab w:val="clear" w:pos="284"/>
                <w:tab w:val="clear" w:pos="567"/>
              </w:tabs>
              <w:rPr>
                <w:sz w:val="16"/>
              </w:rPr>
            </w:pPr>
            <w:r w:rsidRPr="008F6D61">
              <w:rPr>
                <w:sz w:val="16"/>
              </w:rPr>
              <w:t>Convida Wireless, Intel</w:t>
            </w:r>
          </w:p>
        </w:tc>
        <w:tc>
          <w:tcPr>
            <w:tcW w:w="1216" w:type="dxa"/>
          </w:tcPr>
          <w:p w:rsidR="00EF203E" w:rsidRPr="008F6D61" w:rsidRDefault="00EF203E" w:rsidP="00AB6AE0">
            <w:pPr>
              <w:pStyle w:val="TAL"/>
              <w:tabs>
                <w:tab w:val="clear" w:pos="284"/>
                <w:tab w:val="clear" w:pos="567"/>
              </w:tabs>
              <w:rPr>
                <w:sz w:val="16"/>
              </w:rPr>
            </w:pPr>
            <w:r w:rsidRPr="008F6D61">
              <w:rPr>
                <w:sz w:val="16"/>
              </w:rPr>
              <w:t>Endorsed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0269</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SCEF Behavior in the Mobile Terminated NIDD Procedure</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170941</w:t>
            </w:r>
          </w:p>
        </w:tc>
        <w:tc>
          <w:tcPr>
            <w:tcW w:w="3036" w:type="dxa"/>
          </w:tcPr>
          <w:p w:rsidR="00EF203E" w:rsidRPr="008F6D61" w:rsidRDefault="00EF203E" w:rsidP="00AB6AE0">
            <w:pPr>
              <w:pStyle w:val="TAL"/>
              <w:tabs>
                <w:tab w:val="clear" w:pos="284"/>
                <w:tab w:val="clear" w:pos="567"/>
              </w:tabs>
              <w:rPr>
                <w:sz w:val="16"/>
              </w:rPr>
            </w:pPr>
            <w:r w:rsidRPr="008F6D61">
              <w:rPr>
                <w:sz w:val="16"/>
              </w:rPr>
              <w:t>Convida Wireless, Intel</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0269</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SCEF Behavior in the Mobile Terminated NIDD Procedure</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171387</w:t>
            </w:r>
          </w:p>
        </w:tc>
        <w:tc>
          <w:tcPr>
            <w:tcW w:w="3036" w:type="dxa"/>
          </w:tcPr>
          <w:p w:rsidR="00EF203E" w:rsidRPr="008F6D61" w:rsidRDefault="00EF203E" w:rsidP="00AB6AE0">
            <w:pPr>
              <w:pStyle w:val="TAL"/>
              <w:tabs>
                <w:tab w:val="clear" w:pos="284"/>
                <w:tab w:val="clear" w:pos="567"/>
              </w:tabs>
              <w:rPr>
                <w:sz w:val="16"/>
              </w:rPr>
            </w:pPr>
            <w:r w:rsidRPr="008F6D61">
              <w:rPr>
                <w:sz w:val="16"/>
              </w:rPr>
              <w:t>Convida Wireless, Intel, KPN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0269</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SCEF Behavior in the Mobile Terminated NIDD Procedure</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171398</w:t>
            </w:r>
          </w:p>
        </w:tc>
        <w:tc>
          <w:tcPr>
            <w:tcW w:w="3036" w:type="dxa"/>
          </w:tcPr>
          <w:p w:rsidR="00EF203E" w:rsidRPr="008F6D61" w:rsidRDefault="00EF203E" w:rsidP="00AB6AE0">
            <w:pPr>
              <w:pStyle w:val="TAL"/>
              <w:tabs>
                <w:tab w:val="clear" w:pos="284"/>
                <w:tab w:val="clear" w:pos="567"/>
              </w:tabs>
              <w:rPr>
                <w:sz w:val="16"/>
              </w:rPr>
            </w:pPr>
            <w:r w:rsidRPr="008F6D61">
              <w:rPr>
                <w:sz w:val="16"/>
              </w:rPr>
              <w:t>Convida Wireless, Intel, KPN</w:t>
            </w:r>
          </w:p>
        </w:tc>
        <w:tc>
          <w:tcPr>
            <w:tcW w:w="1216" w:type="dxa"/>
          </w:tcPr>
          <w:p w:rsidR="00EF203E" w:rsidRPr="008F6D61" w:rsidRDefault="00EF203E" w:rsidP="00AB6AE0">
            <w:pPr>
              <w:pStyle w:val="TAL"/>
              <w:tabs>
                <w:tab w:val="clear" w:pos="284"/>
                <w:tab w:val="clear" w:pos="567"/>
              </w:tabs>
              <w:rPr>
                <w:sz w:val="16"/>
              </w:rPr>
            </w:pPr>
            <w:r w:rsidRPr="008F6D61">
              <w:rPr>
                <w:sz w:val="16"/>
              </w:rPr>
              <w:t>Endorsed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0270</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SCEF Behavior in the Mobile Originated NIDD Procedure</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170942</w:t>
            </w:r>
          </w:p>
        </w:tc>
        <w:tc>
          <w:tcPr>
            <w:tcW w:w="3036" w:type="dxa"/>
          </w:tcPr>
          <w:p w:rsidR="00EF203E" w:rsidRPr="008F6D61" w:rsidRDefault="00EF203E" w:rsidP="00AB6AE0">
            <w:pPr>
              <w:pStyle w:val="TAL"/>
              <w:tabs>
                <w:tab w:val="clear" w:pos="284"/>
                <w:tab w:val="clear" w:pos="567"/>
              </w:tabs>
              <w:rPr>
                <w:sz w:val="16"/>
              </w:rPr>
            </w:pPr>
            <w:r w:rsidRPr="008F6D61">
              <w:rPr>
                <w:sz w:val="16"/>
              </w:rPr>
              <w:t>Convida Wireless, Intel</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0270</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SCEF Behavior in the Mobile Originated NIDD Procedure</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171388</w:t>
            </w:r>
          </w:p>
        </w:tc>
        <w:tc>
          <w:tcPr>
            <w:tcW w:w="3036" w:type="dxa"/>
          </w:tcPr>
          <w:p w:rsidR="00EF203E" w:rsidRPr="008F6D61" w:rsidRDefault="00EF203E" w:rsidP="00AB6AE0">
            <w:pPr>
              <w:pStyle w:val="TAL"/>
              <w:tabs>
                <w:tab w:val="clear" w:pos="284"/>
                <w:tab w:val="clear" w:pos="567"/>
              </w:tabs>
              <w:rPr>
                <w:sz w:val="16"/>
              </w:rPr>
            </w:pPr>
            <w:r w:rsidRPr="008F6D61">
              <w:rPr>
                <w:sz w:val="16"/>
              </w:rPr>
              <w:t>Convida Wireless, Intel, KPN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0270</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SCEF Behavior in the Mobile Originated NIDD Procedure</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171399</w:t>
            </w:r>
          </w:p>
        </w:tc>
        <w:tc>
          <w:tcPr>
            <w:tcW w:w="3036" w:type="dxa"/>
          </w:tcPr>
          <w:p w:rsidR="00EF203E" w:rsidRPr="008F6D61" w:rsidRDefault="00EF203E" w:rsidP="00AB6AE0">
            <w:pPr>
              <w:pStyle w:val="TAL"/>
              <w:tabs>
                <w:tab w:val="clear" w:pos="284"/>
                <w:tab w:val="clear" w:pos="567"/>
              </w:tabs>
              <w:rPr>
                <w:sz w:val="16"/>
              </w:rPr>
            </w:pPr>
            <w:r w:rsidRPr="008F6D61">
              <w:rPr>
                <w:sz w:val="16"/>
              </w:rPr>
              <w:t>Convida Wireless, Intel, KPN</w:t>
            </w:r>
          </w:p>
        </w:tc>
        <w:tc>
          <w:tcPr>
            <w:tcW w:w="1216" w:type="dxa"/>
          </w:tcPr>
          <w:p w:rsidR="00EF203E" w:rsidRPr="008F6D61" w:rsidRDefault="00EF203E" w:rsidP="00AB6AE0">
            <w:pPr>
              <w:pStyle w:val="TAL"/>
              <w:tabs>
                <w:tab w:val="clear" w:pos="284"/>
                <w:tab w:val="clear" w:pos="567"/>
              </w:tabs>
              <w:rPr>
                <w:sz w:val="16"/>
              </w:rPr>
            </w:pPr>
            <w:r w:rsidRPr="008F6D61">
              <w:rPr>
                <w:sz w:val="16"/>
              </w:rPr>
              <w:t>Endorsed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0271</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Northbound APIs for SCEF - SCS/AS Interworking - Clause 1-3 enhancements</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170955</w:t>
            </w:r>
          </w:p>
        </w:tc>
        <w:tc>
          <w:tcPr>
            <w:tcW w:w="3036" w:type="dxa"/>
          </w:tcPr>
          <w:p w:rsidR="00EF203E" w:rsidRPr="008F6D61" w:rsidRDefault="00EF203E" w:rsidP="00AB6AE0">
            <w:pPr>
              <w:pStyle w:val="TAL"/>
              <w:tabs>
                <w:tab w:val="clear" w:pos="284"/>
                <w:tab w:val="clear" w:pos="567"/>
              </w:tabs>
              <w:rPr>
                <w:sz w:val="16"/>
              </w:rPr>
            </w:pPr>
            <w:r w:rsidRPr="008F6D61">
              <w:rPr>
                <w:sz w:val="16"/>
              </w:rPr>
              <w:t>ZTE, 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0271</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Northbound APIs for SCEF - SCS/AS Interworking - Clause 1-3 enhancements</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171367</w:t>
            </w:r>
          </w:p>
        </w:tc>
        <w:tc>
          <w:tcPr>
            <w:tcW w:w="3036" w:type="dxa"/>
          </w:tcPr>
          <w:p w:rsidR="00EF203E" w:rsidRPr="008F6D61" w:rsidRDefault="00EF203E" w:rsidP="00AB6AE0">
            <w:pPr>
              <w:pStyle w:val="TAL"/>
              <w:tabs>
                <w:tab w:val="clear" w:pos="284"/>
                <w:tab w:val="clear" w:pos="567"/>
              </w:tabs>
              <w:rPr>
                <w:sz w:val="16"/>
              </w:rPr>
            </w:pPr>
            <w:r w:rsidRPr="008F6D61">
              <w:rPr>
                <w:sz w:val="16"/>
              </w:rPr>
              <w:t>ZTE, Huawei, HiSilicon</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0272</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Northbound APIs for SCEF - SCS/AS Interworking - Clause 4 enhancements</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170957</w:t>
            </w:r>
          </w:p>
        </w:tc>
        <w:tc>
          <w:tcPr>
            <w:tcW w:w="3036" w:type="dxa"/>
          </w:tcPr>
          <w:p w:rsidR="00EF203E" w:rsidRPr="008F6D61" w:rsidRDefault="00EF203E" w:rsidP="00AB6AE0">
            <w:pPr>
              <w:pStyle w:val="TAL"/>
              <w:tabs>
                <w:tab w:val="clear" w:pos="284"/>
                <w:tab w:val="clear" w:pos="567"/>
              </w:tabs>
              <w:rPr>
                <w:sz w:val="16"/>
              </w:rPr>
            </w:pPr>
            <w:r w:rsidRPr="008F6D61">
              <w:rPr>
                <w:sz w:val="16"/>
              </w:rPr>
              <w:t>ZTE, Intel, Huawei, Hisilicon, Convida Wireless</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0272</w:t>
            </w:r>
          </w:p>
        </w:tc>
        <w:tc>
          <w:tcPr>
            <w:tcW w:w="259" w:type="dxa"/>
          </w:tcPr>
          <w:p w:rsidR="00EF203E" w:rsidRPr="008F6D61" w:rsidRDefault="00EF203E" w:rsidP="00AB6AE0">
            <w:pPr>
              <w:pStyle w:val="TAL"/>
              <w:tabs>
                <w:tab w:val="clear" w:pos="284"/>
                <w:tab w:val="clear" w:pos="567"/>
              </w:tabs>
              <w:rPr>
                <w:sz w:val="16"/>
              </w:rPr>
            </w:pPr>
            <w:r w:rsidRPr="008F6D61">
              <w:rPr>
                <w:sz w:val="16"/>
              </w:rPr>
              <w:t>1</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Northbound APIs for SCEF - SCS/AS Interworking - Clause 4 enhancements</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171368</w:t>
            </w:r>
          </w:p>
        </w:tc>
        <w:tc>
          <w:tcPr>
            <w:tcW w:w="3036" w:type="dxa"/>
          </w:tcPr>
          <w:p w:rsidR="00EF203E" w:rsidRPr="008F6D61" w:rsidRDefault="00EF203E" w:rsidP="00AB6AE0">
            <w:pPr>
              <w:pStyle w:val="TAL"/>
              <w:tabs>
                <w:tab w:val="clear" w:pos="284"/>
                <w:tab w:val="clear" w:pos="567"/>
              </w:tabs>
              <w:rPr>
                <w:sz w:val="16"/>
              </w:rPr>
            </w:pPr>
            <w:r w:rsidRPr="008F6D61">
              <w:rPr>
                <w:sz w:val="16"/>
              </w:rPr>
              <w:t>ZTE, Intel, Huawei, HiSilicon, Convida Wireless, Deutsche Telecom</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0272</w:t>
            </w:r>
          </w:p>
        </w:tc>
        <w:tc>
          <w:tcPr>
            <w:tcW w:w="259" w:type="dxa"/>
          </w:tcPr>
          <w:p w:rsidR="00EF203E" w:rsidRPr="008F6D61" w:rsidRDefault="00EF203E" w:rsidP="00AB6AE0">
            <w:pPr>
              <w:pStyle w:val="TAL"/>
              <w:tabs>
                <w:tab w:val="clear" w:pos="284"/>
                <w:tab w:val="clear" w:pos="567"/>
              </w:tabs>
              <w:rPr>
                <w:sz w:val="16"/>
              </w:rPr>
            </w:pPr>
            <w:r w:rsidRPr="008F6D61">
              <w:rPr>
                <w:sz w:val="16"/>
              </w:rPr>
              <w:t>2</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Northbound APIs for SCEF - SCS/AS Interworking - Clause 4 enhancements</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171393</w:t>
            </w:r>
          </w:p>
        </w:tc>
        <w:tc>
          <w:tcPr>
            <w:tcW w:w="3036" w:type="dxa"/>
          </w:tcPr>
          <w:p w:rsidR="00EF203E" w:rsidRPr="008F6D61" w:rsidRDefault="00EF203E" w:rsidP="00AB6AE0">
            <w:pPr>
              <w:pStyle w:val="TAL"/>
              <w:tabs>
                <w:tab w:val="clear" w:pos="284"/>
                <w:tab w:val="clear" w:pos="567"/>
              </w:tabs>
              <w:rPr>
                <w:sz w:val="16"/>
              </w:rPr>
            </w:pPr>
            <w:r w:rsidRPr="008F6D61">
              <w:rPr>
                <w:sz w:val="16"/>
              </w:rPr>
              <w:t>ZTE, Intel, Huawei, Hisilicon, Convida Wireless, Deutsche Telecom</w:t>
            </w:r>
          </w:p>
        </w:tc>
        <w:tc>
          <w:tcPr>
            <w:tcW w:w="1216" w:type="dxa"/>
          </w:tcPr>
          <w:p w:rsidR="00EF203E" w:rsidRPr="008F6D61" w:rsidRDefault="00EF203E" w:rsidP="00AB6AE0">
            <w:pPr>
              <w:pStyle w:val="TAL"/>
              <w:tabs>
                <w:tab w:val="clear" w:pos="284"/>
                <w:tab w:val="clear" w:pos="567"/>
              </w:tabs>
              <w:rPr>
                <w:sz w:val="16"/>
              </w:rPr>
            </w:pPr>
            <w:r w:rsidRPr="008F6D61">
              <w:rPr>
                <w:sz w:val="16"/>
              </w:rPr>
              <w:t>Revised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0272</w:t>
            </w:r>
          </w:p>
        </w:tc>
        <w:tc>
          <w:tcPr>
            <w:tcW w:w="259" w:type="dxa"/>
          </w:tcPr>
          <w:p w:rsidR="00EF203E" w:rsidRPr="008F6D61" w:rsidRDefault="00EF203E" w:rsidP="00AB6AE0">
            <w:pPr>
              <w:pStyle w:val="TAL"/>
              <w:tabs>
                <w:tab w:val="clear" w:pos="284"/>
                <w:tab w:val="clear" w:pos="567"/>
              </w:tabs>
              <w:rPr>
                <w:sz w:val="16"/>
              </w:rPr>
            </w:pPr>
            <w:r w:rsidRPr="008F6D61">
              <w:rPr>
                <w:sz w:val="16"/>
              </w:rPr>
              <w:t>3</w:t>
            </w:r>
          </w:p>
        </w:tc>
        <w:tc>
          <w:tcPr>
            <w:tcW w:w="715" w:type="dxa"/>
          </w:tcPr>
          <w:p w:rsidR="00EF203E" w:rsidRPr="008F6D61" w:rsidRDefault="00EF203E" w:rsidP="00AB6AE0">
            <w:pPr>
              <w:pStyle w:val="TAL"/>
              <w:tabs>
                <w:tab w:val="clear" w:pos="284"/>
                <w:tab w:val="clear" w:pos="567"/>
              </w:tabs>
              <w:rPr>
                <w:sz w:val="16"/>
              </w:rPr>
            </w:pPr>
            <w:r w:rsidRPr="008F6D61">
              <w:rPr>
                <w:sz w:val="16"/>
              </w:rPr>
              <w:t>Rel-15</w:t>
            </w:r>
          </w:p>
        </w:tc>
        <w:tc>
          <w:tcPr>
            <w:tcW w:w="3010" w:type="dxa"/>
          </w:tcPr>
          <w:p w:rsidR="00EF203E" w:rsidRPr="008F6D61" w:rsidRDefault="00EF203E" w:rsidP="00AB6AE0">
            <w:pPr>
              <w:pStyle w:val="TAL"/>
              <w:tabs>
                <w:tab w:val="clear" w:pos="284"/>
                <w:tab w:val="clear" w:pos="567"/>
              </w:tabs>
              <w:rPr>
                <w:sz w:val="16"/>
              </w:rPr>
            </w:pPr>
            <w:r w:rsidRPr="008F6D61">
              <w:rPr>
                <w:sz w:val="16"/>
              </w:rPr>
              <w:t>Northbound APIs for SCEF - SCS/AS Interworking - Clause 4 enhancements</w:t>
            </w:r>
          </w:p>
        </w:tc>
        <w:tc>
          <w:tcPr>
            <w:tcW w:w="474" w:type="dxa"/>
          </w:tcPr>
          <w:p w:rsidR="00EF203E" w:rsidRPr="008F6D61" w:rsidRDefault="00EF203E" w:rsidP="00AB6AE0">
            <w:pPr>
              <w:pStyle w:val="TAL"/>
              <w:tabs>
                <w:tab w:val="clear" w:pos="284"/>
                <w:tab w:val="clear" w:pos="567"/>
              </w:tabs>
              <w:rPr>
                <w:sz w:val="16"/>
              </w:rPr>
            </w:pPr>
            <w:r w:rsidRPr="008F6D61">
              <w:rPr>
                <w:sz w:val="16"/>
              </w:rPr>
              <w:t>B</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171400</w:t>
            </w:r>
          </w:p>
        </w:tc>
        <w:tc>
          <w:tcPr>
            <w:tcW w:w="3036" w:type="dxa"/>
          </w:tcPr>
          <w:p w:rsidR="00EF203E" w:rsidRPr="008F6D61" w:rsidRDefault="00EF203E" w:rsidP="00AB6AE0">
            <w:pPr>
              <w:pStyle w:val="TAL"/>
              <w:tabs>
                <w:tab w:val="clear" w:pos="284"/>
                <w:tab w:val="clear" w:pos="567"/>
              </w:tabs>
              <w:rPr>
                <w:sz w:val="16"/>
              </w:rPr>
            </w:pPr>
            <w:r w:rsidRPr="008F6D61">
              <w:rPr>
                <w:sz w:val="16"/>
              </w:rPr>
              <w:t>ZTE, Intel, Huawei, Hisilicon, Convida Wireless, Deutsche Telecom</w:t>
            </w:r>
          </w:p>
        </w:tc>
        <w:tc>
          <w:tcPr>
            <w:tcW w:w="1216" w:type="dxa"/>
          </w:tcPr>
          <w:p w:rsidR="00EF203E" w:rsidRPr="008F6D61" w:rsidRDefault="00EF203E" w:rsidP="00AB6AE0">
            <w:pPr>
              <w:pStyle w:val="TAL"/>
              <w:tabs>
                <w:tab w:val="clear" w:pos="284"/>
                <w:tab w:val="clear" w:pos="567"/>
              </w:tabs>
              <w:rPr>
                <w:sz w:val="16"/>
              </w:rPr>
            </w:pPr>
            <w:r w:rsidRPr="008F6D61">
              <w:rPr>
                <w:sz w:val="16"/>
              </w:rPr>
              <w:t>Agreed</w:t>
            </w:r>
          </w:p>
        </w:tc>
        <w:tc>
          <w:tcPr>
            <w:tcW w:w="1495" w:type="dxa"/>
          </w:tcPr>
          <w:p w:rsidR="00EF203E" w:rsidRPr="008F6D61" w:rsidRDefault="00EF203E" w:rsidP="00AB6AE0">
            <w:pPr>
              <w:pStyle w:val="TAL"/>
              <w:tabs>
                <w:tab w:val="clear" w:pos="284"/>
                <w:tab w:val="clear" w:pos="567"/>
              </w:tabs>
              <w:rPr>
                <w:sz w:val="16"/>
              </w:rPr>
            </w:pPr>
            <w:r w:rsidRPr="008F6D61">
              <w:rPr>
                <w:sz w:val="16"/>
              </w:rPr>
              <w:t>DUMMY</w:t>
            </w:r>
          </w:p>
        </w:tc>
      </w:tr>
      <w:tr w:rsidR="00EF203E" w:rsidRPr="005116E5" w:rsidTr="00B6030D">
        <w:tc>
          <w:tcPr>
            <w:tcW w:w="847" w:type="dxa"/>
          </w:tcPr>
          <w:p w:rsidR="00EF203E" w:rsidRPr="008F6D61" w:rsidRDefault="00EF203E" w:rsidP="00AB6AE0">
            <w:pPr>
              <w:pStyle w:val="TAL"/>
              <w:tabs>
                <w:tab w:val="clear" w:pos="284"/>
                <w:tab w:val="clear" w:pos="567"/>
              </w:tabs>
              <w:rPr>
                <w:sz w:val="16"/>
              </w:rPr>
            </w:pPr>
            <w:r w:rsidRPr="008F6D61">
              <w:rPr>
                <w:sz w:val="16"/>
              </w:rPr>
              <w:t>S2-119</w:t>
            </w:r>
          </w:p>
        </w:tc>
        <w:tc>
          <w:tcPr>
            <w:tcW w:w="821" w:type="dxa"/>
          </w:tcPr>
          <w:p w:rsidR="00EF203E" w:rsidRPr="008F6D61" w:rsidRDefault="00EF203E" w:rsidP="00AB6AE0">
            <w:pPr>
              <w:pStyle w:val="TAL"/>
              <w:tabs>
                <w:tab w:val="clear" w:pos="284"/>
                <w:tab w:val="clear" w:pos="567"/>
              </w:tabs>
              <w:rPr>
                <w:sz w:val="16"/>
              </w:rPr>
            </w:pPr>
            <w:r w:rsidRPr="008F6D61">
              <w:rPr>
                <w:sz w:val="16"/>
              </w:rPr>
              <w:t>23.682</w:t>
            </w:r>
          </w:p>
        </w:tc>
        <w:tc>
          <w:tcPr>
            <w:tcW w:w="708" w:type="dxa"/>
          </w:tcPr>
          <w:p w:rsidR="00EF203E" w:rsidRPr="008F6D61" w:rsidRDefault="00EF203E" w:rsidP="00AB6AE0">
            <w:pPr>
              <w:pStyle w:val="TAL"/>
              <w:tabs>
                <w:tab w:val="clear" w:pos="284"/>
                <w:tab w:val="clear" w:pos="567"/>
              </w:tabs>
              <w:rPr>
                <w:sz w:val="16"/>
              </w:rPr>
            </w:pPr>
            <w:r w:rsidRPr="008F6D61">
              <w:rPr>
                <w:sz w:val="16"/>
              </w:rPr>
              <w:t>0273</w:t>
            </w:r>
          </w:p>
        </w:tc>
        <w:tc>
          <w:tcPr>
            <w:tcW w:w="259" w:type="dxa"/>
          </w:tcPr>
          <w:p w:rsidR="00EF203E" w:rsidRPr="008F6D61" w:rsidRDefault="00EF203E" w:rsidP="00AB6AE0">
            <w:pPr>
              <w:pStyle w:val="TAL"/>
              <w:tabs>
                <w:tab w:val="clear" w:pos="284"/>
                <w:tab w:val="clear" w:pos="567"/>
              </w:tabs>
              <w:rPr>
                <w:sz w:val="16"/>
              </w:rPr>
            </w:pPr>
            <w:r w:rsidRPr="008F6D61">
              <w:rPr>
                <w:sz w:val="16"/>
              </w:rPr>
              <w:t>-</w:t>
            </w:r>
          </w:p>
        </w:tc>
        <w:tc>
          <w:tcPr>
            <w:tcW w:w="715" w:type="dxa"/>
          </w:tcPr>
          <w:p w:rsidR="00EF203E" w:rsidRPr="008F6D61" w:rsidRDefault="00EF203E" w:rsidP="00AB6AE0">
            <w:pPr>
              <w:pStyle w:val="TAL"/>
              <w:tabs>
                <w:tab w:val="clear" w:pos="284"/>
                <w:tab w:val="clear" w:pos="567"/>
              </w:tabs>
              <w:rPr>
                <w:sz w:val="16"/>
              </w:rPr>
            </w:pPr>
            <w:r w:rsidRPr="008F6D61">
              <w:rPr>
                <w:sz w:val="16"/>
              </w:rPr>
              <w:t>Rel-14</w:t>
            </w:r>
          </w:p>
        </w:tc>
        <w:tc>
          <w:tcPr>
            <w:tcW w:w="3010" w:type="dxa"/>
          </w:tcPr>
          <w:p w:rsidR="00EF203E" w:rsidRPr="008F6D61" w:rsidRDefault="00EF203E" w:rsidP="00AB6AE0">
            <w:pPr>
              <w:pStyle w:val="TAL"/>
              <w:tabs>
                <w:tab w:val="clear" w:pos="284"/>
                <w:tab w:val="clear" w:pos="567"/>
              </w:tabs>
              <w:rPr>
                <w:sz w:val="16"/>
              </w:rPr>
            </w:pPr>
            <w:r w:rsidRPr="008F6D61">
              <w:rPr>
                <w:sz w:val="16"/>
              </w:rPr>
              <w:t>Monitoring event: location reporting to cover UE in light connected</w:t>
            </w:r>
          </w:p>
        </w:tc>
        <w:tc>
          <w:tcPr>
            <w:tcW w:w="474" w:type="dxa"/>
          </w:tcPr>
          <w:p w:rsidR="00EF203E" w:rsidRPr="008F6D61" w:rsidRDefault="00EF203E" w:rsidP="00AB6AE0">
            <w:pPr>
              <w:pStyle w:val="TAL"/>
              <w:tabs>
                <w:tab w:val="clear" w:pos="284"/>
                <w:tab w:val="clear" w:pos="567"/>
              </w:tabs>
              <w:rPr>
                <w:sz w:val="16"/>
              </w:rPr>
            </w:pPr>
            <w:r w:rsidRPr="008F6D61">
              <w:rPr>
                <w:sz w:val="16"/>
              </w:rPr>
              <w:t>C</w:t>
            </w:r>
          </w:p>
        </w:tc>
        <w:tc>
          <w:tcPr>
            <w:tcW w:w="946" w:type="dxa"/>
          </w:tcPr>
          <w:p w:rsidR="00EF203E" w:rsidRPr="008F6D61" w:rsidRDefault="00EF203E" w:rsidP="00AB6AE0">
            <w:pPr>
              <w:pStyle w:val="TAL"/>
              <w:tabs>
                <w:tab w:val="clear" w:pos="284"/>
                <w:tab w:val="clear" w:pos="567"/>
              </w:tabs>
              <w:rPr>
                <w:sz w:val="16"/>
              </w:rPr>
            </w:pPr>
            <w:r w:rsidRPr="008F6D61">
              <w:rPr>
                <w:sz w:val="16"/>
              </w:rPr>
              <w:t>14.2.0</w:t>
            </w:r>
          </w:p>
        </w:tc>
        <w:tc>
          <w:tcPr>
            <w:tcW w:w="1259" w:type="dxa"/>
          </w:tcPr>
          <w:p w:rsidR="00EF203E" w:rsidRPr="008F6D61" w:rsidRDefault="00EF203E" w:rsidP="00AB6AE0">
            <w:pPr>
              <w:pStyle w:val="TAL"/>
              <w:tabs>
                <w:tab w:val="clear" w:pos="284"/>
                <w:tab w:val="clear" w:pos="567"/>
              </w:tabs>
              <w:rPr>
                <w:sz w:val="16"/>
              </w:rPr>
            </w:pPr>
            <w:r w:rsidRPr="008F6D61">
              <w:rPr>
                <w:sz w:val="16"/>
              </w:rPr>
              <w:t>S2</w:t>
            </w:r>
            <w:r w:rsidRPr="008F6D61">
              <w:rPr>
                <w:sz w:val="16"/>
              </w:rPr>
              <w:noBreakHyphen/>
              <w:t>171073</w:t>
            </w:r>
          </w:p>
        </w:tc>
        <w:tc>
          <w:tcPr>
            <w:tcW w:w="3036" w:type="dxa"/>
          </w:tcPr>
          <w:p w:rsidR="00EF203E" w:rsidRPr="008F6D61" w:rsidRDefault="00EF203E" w:rsidP="00AB6AE0">
            <w:pPr>
              <w:pStyle w:val="TAL"/>
              <w:tabs>
                <w:tab w:val="clear" w:pos="284"/>
                <w:tab w:val="clear" w:pos="567"/>
              </w:tabs>
              <w:rPr>
                <w:sz w:val="16"/>
              </w:rPr>
            </w:pPr>
            <w:r w:rsidRPr="008F6D61">
              <w:rPr>
                <w:sz w:val="16"/>
              </w:rPr>
              <w:t>Samsung</w:t>
            </w:r>
          </w:p>
        </w:tc>
        <w:tc>
          <w:tcPr>
            <w:tcW w:w="1216" w:type="dxa"/>
          </w:tcPr>
          <w:p w:rsidR="00EF203E" w:rsidRPr="008F6D61" w:rsidRDefault="00EF203E" w:rsidP="00AB6AE0">
            <w:pPr>
              <w:pStyle w:val="TAL"/>
              <w:tabs>
                <w:tab w:val="clear" w:pos="284"/>
                <w:tab w:val="clear" w:pos="567"/>
              </w:tabs>
              <w:rPr>
                <w:sz w:val="16"/>
              </w:rPr>
            </w:pPr>
            <w:r w:rsidRPr="008F6D61">
              <w:rPr>
                <w:sz w:val="16"/>
              </w:rPr>
              <w:t>Not Handled</w:t>
            </w:r>
          </w:p>
        </w:tc>
        <w:tc>
          <w:tcPr>
            <w:tcW w:w="1495" w:type="dxa"/>
          </w:tcPr>
          <w:p w:rsidR="00EF203E" w:rsidRPr="008F6D61" w:rsidRDefault="00EF203E" w:rsidP="00AB6AE0">
            <w:pPr>
              <w:pStyle w:val="TAL"/>
              <w:tabs>
                <w:tab w:val="clear" w:pos="284"/>
                <w:tab w:val="clear" w:pos="567"/>
              </w:tabs>
              <w:rPr>
                <w:sz w:val="16"/>
              </w:rPr>
            </w:pPr>
            <w:r w:rsidRPr="008F6D61">
              <w:rPr>
                <w:sz w:val="16"/>
              </w:rPr>
              <w:t>TEI14</w:t>
            </w:r>
          </w:p>
        </w:tc>
      </w:tr>
    </w:tbl>
    <w:p w:rsidR="00C171C5" w:rsidRDefault="00C171C5" w:rsidP="00C171C5">
      <w:pPr>
        <w:rPr>
          <w:color w:val="0000FF"/>
        </w:rPr>
      </w:pPr>
      <w:r>
        <w:rPr>
          <w:color w:val="0000FF"/>
        </w:rPr>
        <w:t>21</w:t>
      </w:r>
      <w:r w:rsidR="00EF203E">
        <w:rPr>
          <w:color w:val="0000FF"/>
        </w:rPr>
        <w:t>2</w:t>
      </w:r>
      <w:r>
        <w:rPr>
          <w:color w:val="0000FF"/>
        </w:rPr>
        <w:t xml:space="preserve"> Entries.</w:t>
      </w:r>
    </w:p>
    <w:p w:rsidR="00C171C5" w:rsidRDefault="00C171C5" w:rsidP="00C171C5">
      <w:pPr>
        <w:pStyle w:val="Heading1"/>
      </w:pPr>
      <w:bookmarkStart w:id="46" w:name="_Toc477526596"/>
      <w:r>
        <w:lastRenderedPageBreak/>
        <w:t>B.2</w:t>
      </w:r>
      <w:r>
        <w:tab/>
        <w:t>List of agreed CRs for meeting  #118BIS and #119</w:t>
      </w:r>
      <w:bookmarkEnd w:id="46"/>
    </w:p>
    <w:tbl>
      <w:tblPr>
        <w:tblW w:w="14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1"/>
        <w:gridCol w:w="847"/>
        <w:gridCol w:w="705"/>
        <w:gridCol w:w="236"/>
        <w:gridCol w:w="760"/>
        <w:gridCol w:w="2918"/>
        <w:gridCol w:w="486"/>
        <w:gridCol w:w="932"/>
        <w:gridCol w:w="1296"/>
        <w:gridCol w:w="2956"/>
        <w:gridCol w:w="1134"/>
        <w:gridCol w:w="1637"/>
      </w:tblGrid>
      <w:tr w:rsidR="00C171C5" w:rsidRPr="005116E5" w:rsidTr="00B6030D">
        <w:trPr>
          <w:tblHeader/>
        </w:trPr>
        <w:tc>
          <w:tcPr>
            <w:tcW w:w="821" w:type="dxa"/>
            <w:shd w:val="clear" w:color="auto" w:fill="F3F3F3"/>
          </w:tcPr>
          <w:p w:rsidR="00C171C5" w:rsidRPr="005116E5" w:rsidRDefault="00C171C5" w:rsidP="00B6030D">
            <w:pPr>
              <w:pStyle w:val="TAH"/>
              <w:rPr>
                <w:sz w:val="16"/>
              </w:rPr>
            </w:pPr>
            <w:r w:rsidRPr="005116E5">
              <w:rPr>
                <w:sz w:val="16"/>
              </w:rPr>
              <w:t>Meeting</w:t>
            </w:r>
          </w:p>
        </w:tc>
        <w:tc>
          <w:tcPr>
            <w:tcW w:w="847" w:type="dxa"/>
            <w:shd w:val="clear" w:color="auto" w:fill="F3F3F3"/>
          </w:tcPr>
          <w:p w:rsidR="00C171C5" w:rsidRPr="005116E5" w:rsidRDefault="00C171C5" w:rsidP="00B6030D">
            <w:pPr>
              <w:pStyle w:val="TAH"/>
              <w:rPr>
                <w:sz w:val="16"/>
              </w:rPr>
            </w:pPr>
            <w:r w:rsidRPr="005116E5">
              <w:rPr>
                <w:sz w:val="16"/>
              </w:rPr>
              <w:t>Spec</w:t>
            </w:r>
          </w:p>
        </w:tc>
        <w:tc>
          <w:tcPr>
            <w:tcW w:w="705" w:type="dxa"/>
            <w:shd w:val="clear" w:color="auto" w:fill="F3F3F3"/>
          </w:tcPr>
          <w:p w:rsidR="00C171C5" w:rsidRPr="005116E5" w:rsidRDefault="00C171C5" w:rsidP="00B6030D">
            <w:pPr>
              <w:pStyle w:val="TAH"/>
              <w:rPr>
                <w:sz w:val="16"/>
              </w:rPr>
            </w:pPr>
            <w:r w:rsidRPr="005116E5">
              <w:rPr>
                <w:sz w:val="16"/>
              </w:rPr>
              <w:t>CR</w:t>
            </w:r>
          </w:p>
        </w:tc>
        <w:tc>
          <w:tcPr>
            <w:tcW w:w="236" w:type="dxa"/>
            <w:shd w:val="clear" w:color="auto" w:fill="F3F3F3"/>
          </w:tcPr>
          <w:p w:rsidR="00C171C5" w:rsidRPr="005116E5" w:rsidRDefault="00C171C5" w:rsidP="00B6030D">
            <w:pPr>
              <w:pStyle w:val="TAH"/>
              <w:rPr>
                <w:sz w:val="16"/>
              </w:rPr>
            </w:pPr>
            <w:r w:rsidRPr="005116E5">
              <w:rPr>
                <w:sz w:val="16"/>
              </w:rPr>
              <w:t>Rev</w:t>
            </w:r>
          </w:p>
        </w:tc>
        <w:tc>
          <w:tcPr>
            <w:tcW w:w="760" w:type="dxa"/>
            <w:shd w:val="clear" w:color="auto" w:fill="F3F3F3"/>
          </w:tcPr>
          <w:p w:rsidR="00C171C5" w:rsidRPr="005116E5" w:rsidRDefault="00C171C5" w:rsidP="00B6030D">
            <w:pPr>
              <w:pStyle w:val="TAH"/>
              <w:rPr>
                <w:sz w:val="16"/>
              </w:rPr>
            </w:pPr>
            <w:r w:rsidRPr="005116E5">
              <w:rPr>
                <w:sz w:val="16"/>
              </w:rPr>
              <w:t>Phase</w:t>
            </w:r>
          </w:p>
        </w:tc>
        <w:tc>
          <w:tcPr>
            <w:tcW w:w="2918" w:type="dxa"/>
            <w:shd w:val="clear" w:color="auto" w:fill="F3F3F3"/>
          </w:tcPr>
          <w:p w:rsidR="00C171C5" w:rsidRPr="005116E5" w:rsidRDefault="00C171C5" w:rsidP="00B6030D">
            <w:pPr>
              <w:pStyle w:val="TAH"/>
              <w:rPr>
                <w:sz w:val="16"/>
              </w:rPr>
            </w:pPr>
            <w:r w:rsidRPr="005116E5">
              <w:rPr>
                <w:sz w:val="16"/>
              </w:rPr>
              <w:t>Subject</w:t>
            </w:r>
          </w:p>
        </w:tc>
        <w:tc>
          <w:tcPr>
            <w:tcW w:w="486" w:type="dxa"/>
            <w:shd w:val="clear" w:color="auto" w:fill="F3F3F3"/>
          </w:tcPr>
          <w:p w:rsidR="00C171C5" w:rsidRPr="005116E5" w:rsidRDefault="00C171C5" w:rsidP="00B6030D">
            <w:pPr>
              <w:pStyle w:val="TAH"/>
              <w:rPr>
                <w:sz w:val="16"/>
              </w:rPr>
            </w:pPr>
            <w:r w:rsidRPr="005116E5">
              <w:rPr>
                <w:sz w:val="16"/>
              </w:rPr>
              <w:t>Cat</w:t>
            </w:r>
          </w:p>
        </w:tc>
        <w:tc>
          <w:tcPr>
            <w:tcW w:w="932" w:type="dxa"/>
            <w:shd w:val="clear" w:color="auto" w:fill="F3F3F3"/>
          </w:tcPr>
          <w:p w:rsidR="00C171C5" w:rsidRPr="005116E5" w:rsidRDefault="00C171C5" w:rsidP="00B6030D">
            <w:pPr>
              <w:pStyle w:val="TAH"/>
              <w:rPr>
                <w:sz w:val="16"/>
              </w:rPr>
            </w:pPr>
            <w:r w:rsidRPr="005116E5">
              <w:rPr>
                <w:sz w:val="16"/>
              </w:rPr>
              <w:t>Version</w:t>
            </w:r>
            <w:r>
              <w:rPr>
                <w:sz w:val="16"/>
              </w:rPr>
              <w:t>-</w:t>
            </w:r>
            <w:r w:rsidRPr="005116E5">
              <w:rPr>
                <w:sz w:val="16"/>
              </w:rPr>
              <w:t>Current</w:t>
            </w:r>
          </w:p>
        </w:tc>
        <w:tc>
          <w:tcPr>
            <w:tcW w:w="1296" w:type="dxa"/>
            <w:shd w:val="clear" w:color="auto" w:fill="F3F3F3"/>
          </w:tcPr>
          <w:p w:rsidR="00C171C5" w:rsidRPr="005116E5" w:rsidRDefault="00C171C5" w:rsidP="00B6030D">
            <w:pPr>
              <w:pStyle w:val="TAH"/>
              <w:rPr>
                <w:sz w:val="16"/>
              </w:rPr>
            </w:pPr>
            <w:r w:rsidRPr="005116E5">
              <w:rPr>
                <w:sz w:val="16"/>
              </w:rPr>
              <w:t>TD</w:t>
            </w:r>
          </w:p>
        </w:tc>
        <w:tc>
          <w:tcPr>
            <w:tcW w:w="2956" w:type="dxa"/>
            <w:shd w:val="clear" w:color="auto" w:fill="F3F3F3"/>
          </w:tcPr>
          <w:p w:rsidR="00C171C5" w:rsidRPr="005116E5" w:rsidRDefault="00C171C5" w:rsidP="00B6030D">
            <w:pPr>
              <w:pStyle w:val="TAH"/>
              <w:rPr>
                <w:sz w:val="16"/>
              </w:rPr>
            </w:pPr>
            <w:r w:rsidRPr="005116E5">
              <w:rPr>
                <w:sz w:val="16"/>
              </w:rPr>
              <w:t>Source</w:t>
            </w:r>
          </w:p>
        </w:tc>
        <w:tc>
          <w:tcPr>
            <w:tcW w:w="1134" w:type="dxa"/>
            <w:shd w:val="clear" w:color="auto" w:fill="F3F3F3"/>
          </w:tcPr>
          <w:p w:rsidR="00C171C5" w:rsidRPr="005116E5" w:rsidRDefault="00C171C5" w:rsidP="00B6030D">
            <w:pPr>
              <w:pStyle w:val="TAH"/>
              <w:rPr>
                <w:sz w:val="16"/>
              </w:rPr>
            </w:pPr>
            <w:r w:rsidRPr="005116E5">
              <w:rPr>
                <w:sz w:val="16"/>
              </w:rPr>
              <w:t>Status</w:t>
            </w:r>
          </w:p>
        </w:tc>
        <w:tc>
          <w:tcPr>
            <w:tcW w:w="1637" w:type="dxa"/>
            <w:shd w:val="clear" w:color="auto" w:fill="F3F3F3"/>
          </w:tcPr>
          <w:p w:rsidR="00C171C5" w:rsidRPr="005116E5" w:rsidRDefault="00C171C5" w:rsidP="00B6030D">
            <w:pPr>
              <w:pStyle w:val="TAH"/>
              <w:rPr>
                <w:sz w:val="16"/>
              </w:rPr>
            </w:pPr>
            <w:r w:rsidRPr="005116E5">
              <w:rPr>
                <w:sz w:val="16"/>
              </w:rPr>
              <w:t>Work Item</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23.002</w:t>
            </w:r>
          </w:p>
        </w:tc>
        <w:tc>
          <w:tcPr>
            <w:tcW w:w="705" w:type="dxa"/>
          </w:tcPr>
          <w:p w:rsidR="00EF203E" w:rsidRPr="008F6D61" w:rsidRDefault="00EF203E" w:rsidP="00560697">
            <w:pPr>
              <w:pStyle w:val="TAL"/>
              <w:tabs>
                <w:tab w:val="clear" w:pos="284"/>
                <w:tab w:val="clear" w:pos="567"/>
              </w:tabs>
              <w:rPr>
                <w:sz w:val="16"/>
              </w:rPr>
            </w:pPr>
            <w:r w:rsidRPr="008F6D61">
              <w:rPr>
                <w:sz w:val="16"/>
              </w:rPr>
              <w:t>0302</w:t>
            </w:r>
          </w:p>
        </w:tc>
        <w:tc>
          <w:tcPr>
            <w:tcW w:w="236" w:type="dxa"/>
          </w:tcPr>
          <w:p w:rsidR="00EF203E" w:rsidRPr="008F6D61" w:rsidRDefault="00EF203E" w:rsidP="00560697">
            <w:pPr>
              <w:pStyle w:val="TAL"/>
              <w:tabs>
                <w:tab w:val="clear" w:pos="284"/>
                <w:tab w:val="clear" w:pos="567"/>
              </w:tabs>
              <w:rPr>
                <w:sz w:val="16"/>
              </w:rPr>
            </w:pPr>
            <w:r w:rsidRPr="008F6D61">
              <w:rPr>
                <w:sz w:val="16"/>
              </w:rPr>
              <w:t>-</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Introduction of xMB reference point and Exposure via SCEF</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14.0.0</w:t>
            </w:r>
          </w:p>
        </w:tc>
        <w:tc>
          <w:tcPr>
            <w:tcW w:w="1296" w:type="dxa"/>
          </w:tcPr>
          <w:p w:rsidR="00EF203E" w:rsidRPr="008F6D61" w:rsidRDefault="00EF203E" w:rsidP="00560697">
            <w:pPr>
              <w:pStyle w:val="TAL"/>
              <w:tabs>
                <w:tab w:val="clear" w:pos="284"/>
                <w:tab w:val="clear" w:pos="567"/>
              </w:tabs>
              <w:rPr>
                <w:sz w:val="16"/>
              </w:rPr>
            </w:pPr>
            <w:r w:rsidRPr="008F6D61">
              <w:rPr>
                <w:sz w:val="16"/>
              </w:rPr>
              <w:t>S2-170495</w:t>
            </w:r>
          </w:p>
        </w:tc>
        <w:tc>
          <w:tcPr>
            <w:tcW w:w="2956" w:type="dxa"/>
          </w:tcPr>
          <w:p w:rsidR="00EF203E" w:rsidRPr="008F6D61" w:rsidRDefault="00EF203E" w:rsidP="00560697">
            <w:pPr>
              <w:pStyle w:val="TAL"/>
              <w:tabs>
                <w:tab w:val="clear" w:pos="284"/>
                <w:tab w:val="clear" w:pos="567"/>
              </w:tabs>
              <w:rPr>
                <w:sz w:val="16"/>
              </w:rPr>
            </w:pPr>
            <w:r w:rsidRPr="008F6D61">
              <w:rPr>
                <w:sz w:val="16"/>
              </w:rPr>
              <w:t>Huawei, HiSilicon, AT&amp;T, Ericsson</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AE_enTV</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23.060</w:t>
            </w:r>
          </w:p>
        </w:tc>
        <w:tc>
          <w:tcPr>
            <w:tcW w:w="705" w:type="dxa"/>
          </w:tcPr>
          <w:p w:rsidR="00EF203E" w:rsidRPr="008F6D61" w:rsidRDefault="00EF203E" w:rsidP="00560697">
            <w:pPr>
              <w:pStyle w:val="TAL"/>
              <w:tabs>
                <w:tab w:val="clear" w:pos="284"/>
                <w:tab w:val="clear" w:pos="567"/>
              </w:tabs>
              <w:rPr>
                <w:sz w:val="16"/>
              </w:rPr>
            </w:pPr>
            <w:r w:rsidRPr="008F6D61">
              <w:rPr>
                <w:sz w:val="16"/>
              </w:rPr>
              <w:t>2019</w:t>
            </w:r>
          </w:p>
        </w:tc>
        <w:tc>
          <w:tcPr>
            <w:tcW w:w="236" w:type="dxa"/>
          </w:tcPr>
          <w:p w:rsidR="00EF203E" w:rsidRPr="008F6D61" w:rsidRDefault="00EF203E" w:rsidP="00560697">
            <w:pPr>
              <w:pStyle w:val="TAL"/>
              <w:tabs>
                <w:tab w:val="clear" w:pos="284"/>
                <w:tab w:val="clear" w:pos="567"/>
              </w:tabs>
              <w:rPr>
                <w:sz w:val="16"/>
              </w:rPr>
            </w:pPr>
            <w:r w:rsidRPr="008F6D61">
              <w:rPr>
                <w:sz w:val="16"/>
              </w:rPr>
              <w:t>1</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Support for restriction of Enhanced coverage restriction per RAT</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S2-170475</w:t>
            </w:r>
          </w:p>
        </w:tc>
        <w:tc>
          <w:tcPr>
            <w:tcW w:w="2956" w:type="dxa"/>
          </w:tcPr>
          <w:p w:rsidR="00EF203E" w:rsidRPr="008F6D61" w:rsidRDefault="00EF203E" w:rsidP="00560697">
            <w:pPr>
              <w:pStyle w:val="TAL"/>
              <w:tabs>
                <w:tab w:val="clear" w:pos="284"/>
                <w:tab w:val="clear" w:pos="567"/>
              </w:tabs>
              <w:rPr>
                <w:sz w:val="16"/>
              </w:rPr>
            </w:pPr>
            <w:r w:rsidRPr="008F6D61">
              <w:rPr>
                <w:sz w:val="16"/>
              </w:rPr>
              <w:t>Qualcomm Incorporated</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CIoT_Ext</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23.060</w:t>
            </w:r>
          </w:p>
        </w:tc>
        <w:tc>
          <w:tcPr>
            <w:tcW w:w="705" w:type="dxa"/>
          </w:tcPr>
          <w:p w:rsidR="00EF203E" w:rsidRPr="008F6D61" w:rsidRDefault="00EF203E" w:rsidP="00560697">
            <w:pPr>
              <w:pStyle w:val="TAL"/>
              <w:tabs>
                <w:tab w:val="clear" w:pos="284"/>
                <w:tab w:val="clear" w:pos="567"/>
              </w:tabs>
              <w:rPr>
                <w:sz w:val="16"/>
              </w:rPr>
            </w:pPr>
            <w:r w:rsidRPr="008F6D61">
              <w:rPr>
                <w:sz w:val="16"/>
              </w:rPr>
              <w:t>2021</w:t>
            </w:r>
          </w:p>
        </w:tc>
        <w:tc>
          <w:tcPr>
            <w:tcW w:w="236" w:type="dxa"/>
          </w:tcPr>
          <w:p w:rsidR="00EF203E" w:rsidRPr="008F6D61" w:rsidRDefault="00EF203E" w:rsidP="00560697">
            <w:pPr>
              <w:pStyle w:val="TAL"/>
              <w:tabs>
                <w:tab w:val="clear" w:pos="284"/>
                <w:tab w:val="clear" w:pos="567"/>
              </w:tabs>
              <w:rPr>
                <w:sz w:val="16"/>
              </w:rPr>
            </w:pPr>
            <w:r w:rsidRPr="008F6D61">
              <w:rPr>
                <w:sz w:val="16"/>
              </w:rPr>
              <w:t>1</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Corrections on restriction of use of Coverage Enhancement</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S2-170476</w:t>
            </w:r>
          </w:p>
        </w:tc>
        <w:tc>
          <w:tcPr>
            <w:tcW w:w="2956" w:type="dxa"/>
          </w:tcPr>
          <w:p w:rsidR="00EF203E" w:rsidRPr="008F6D61" w:rsidRDefault="00EF203E" w:rsidP="00560697">
            <w:pPr>
              <w:pStyle w:val="TAL"/>
              <w:tabs>
                <w:tab w:val="clear" w:pos="284"/>
                <w:tab w:val="clear" w:pos="567"/>
              </w:tabs>
              <w:rPr>
                <w:sz w:val="16"/>
              </w:rPr>
            </w:pPr>
            <w:r w:rsidRPr="008F6D61">
              <w:rPr>
                <w:sz w:val="16"/>
              </w:rPr>
              <w:t>Intel</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CIoT_Ext</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23.060</w:t>
            </w:r>
          </w:p>
        </w:tc>
        <w:tc>
          <w:tcPr>
            <w:tcW w:w="705" w:type="dxa"/>
          </w:tcPr>
          <w:p w:rsidR="00EF203E" w:rsidRPr="008F6D61" w:rsidRDefault="00EF203E" w:rsidP="00560697">
            <w:pPr>
              <w:pStyle w:val="TAL"/>
              <w:tabs>
                <w:tab w:val="clear" w:pos="284"/>
                <w:tab w:val="clear" w:pos="567"/>
              </w:tabs>
              <w:rPr>
                <w:sz w:val="16"/>
              </w:rPr>
            </w:pPr>
            <w:r w:rsidRPr="008F6D61">
              <w:rPr>
                <w:sz w:val="16"/>
              </w:rPr>
              <w:t>2022</w:t>
            </w:r>
          </w:p>
        </w:tc>
        <w:tc>
          <w:tcPr>
            <w:tcW w:w="236" w:type="dxa"/>
          </w:tcPr>
          <w:p w:rsidR="00EF203E" w:rsidRPr="008F6D61" w:rsidRDefault="00EF203E" w:rsidP="00560697">
            <w:pPr>
              <w:pStyle w:val="TAL"/>
              <w:tabs>
                <w:tab w:val="clear" w:pos="284"/>
                <w:tab w:val="clear" w:pos="567"/>
              </w:tabs>
              <w:rPr>
                <w:sz w:val="16"/>
              </w:rPr>
            </w:pPr>
            <w:r w:rsidRPr="008F6D61">
              <w:rPr>
                <w:sz w:val="16"/>
              </w:rPr>
              <w:t>1</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Restriction of use of Coverage Enhancement clarification for roaming UEs</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S2-170478</w:t>
            </w:r>
          </w:p>
        </w:tc>
        <w:tc>
          <w:tcPr>
            <w:tcW w:w="2956" w:type="dxa"/>
          </w:tcPr>
          <w:p w:rsidR="00EF203E" w:rsidRPr="008F6D61" w:rsidRDefault="00EF203E" w:rsidP="00560697">
            <w:pPr>
              <w:pStyle w:val="TAL"/>
              <w:tabs>
                <w:tab w:val="clear" w:pos="284"/>
                <w:tab w:val="clear" w:pos="567"/>
              </w:tabs>
              <w:rPr>
                <w:sz w:val="16"/>
              </w:rPr>
            </w:pPr>
            <w:r w:rsidRPr="008F6D61">
              <w:rPr>
                <w:sz w:val="16"/>
              </w:rPr>
              <w:t>Intel, Orange</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CIoT_Ext</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S2-119</w:t>
            </w:r>
          </w:p>
        </w:tc>
        <w:tc>
          <w:tcPr>
            <w:tcW w:w="847" w:type="dxa"/>
          </w:tcPr>
          <w:p w:rsidR="00EF203E" w:rsidRPr="008F6D61" w:rsidRDefault="00EF203E" w:rsidP="00560697">
            <w:pPr>
              <w:pStyle w:val="TAL"/>
              <w:tabs>
                <w:tab w:val="clear" w:pos="284"/>
                <w:tab w:val="clear" w:pos="567"/>
              </w:tabs>
              <w:rPr>
                <w:sz w:val="16"/>
              </w:rPr>
            </w:pPr>
            <w:r w:rsidRPr="008F6D61">
              <w:rPr>
                <w:sz w:val="16"/>
              </w:rPr>
              <w:t>23.167</w:t>
            </w:r>
          </w:p>
        </w:tc>
        <w:tc>
          <w:tcPr>
            <w:tcW w:w="705" w:type="dxa"/>
          </w:tcPr>
          <w:p w:rsidR="00EF203E" w:rsidRPr="008F6D61" w:rsidRDefault="00EF203E" w:rsidP="00560697">
            <w:pPr>
              <w:pStyle w:val="TAL"/>
              <w:tabs>
                <w:tab w:val="clear" w:pos="284"/>
                <w:tab w:val="clear" w:pos="567"/>
              </w:tabs>
              <w:rPr>
                <w:sz w:val="16"/>
              </w:rPr>
            </w:pPr>
            <w:r w:rsidRPr="008F6D61">
              <w:rPr>
                <w:sz w:val="16"/>
              </w:rPr>
              <w:t>0314</w:t>
            </w:r>
          </w:p>
        </w:tc>
        <w:tc>
          <w:tcPr>
            <w:tcW w:w="236" w:type="dxa"/>
          </w:tcPr>
          <w:p w:rsidR="00EF203E" w:rsidRPr="008F6D61" w:rsidRDefault="00EF203E" w:rsidP="00560697">
            <w:pPr>
              <w:pStyle w:val="TAL"/>
              <w:tabs>
                <w:tab w:val="clear" w:pos="284"/>
                <w:tab w:val="clear" w:pos="567"/>
              </w:tabs>
              <w:rPr>
                <w:sz w:val="16"/>
              </w:rPr>
            </w:pPr>
            <w:r w:rsidRPr="008F6D61">
              <w:rPr>
                <w:sz w:val="16"/>
              </w:rPr>
              <w:t>2</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Clarification of functionality for interconnection of emergency call over II-NNI</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S2-171288</w:t>
            </w:r>
          </w:p>
        </w:tc>
        <w:tc>
          <w:tcPr>
            <w:tcW w:w="2956" w:type="dxa"/>
          </w:tcPr>
          <w:p w:rsidR="00EF203E" w:rsidRPr="008F6D61" w:rsidRDefault="00EF203E" w:rsidP="00560697">
            <w:pPr>
              <w:pStyle w:val="TAL"/>
              <w:tabs>
                <w:tab w:val="clear" w:pos="284"/>
                <w:tab w:val="clear" w:pos="567"/>
              </w:tabs>
              <w:rPr>
                <w:sz w:val="16"/>
              </w:rPr>
            </w:pPr>
            <w:r w:rsidRPr="008F6D61">
              <w:rPr>
                <w:sz w:val="16"/>
              </w:rPr>
              <w:t>NTT, NTT DOCOMO, KDDI, SoftBank, NEC, FUJITSU, OKI</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EMC1, TEI14</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S2-119</w:t>
            </w:r>
          </w:p>
        </w:tc>
        <w:tc>
          <w:tcPr>
            <w:tcW w:w="847" w:type="dxa"/>
          </w:tcPr>
          <w:p w:rsidR="00EF203E" w:rsidRPr="008F6D61" w:rsidRDefault="00EF203E" w:rsidP="00560697">
            <w:pPr>
              <w:pStyle w:val="TAL"/>
              <w:tabs>
                <w:tab w:val="clear" w:pos="284"/>
                <w:tab w:val="clear" w:pos="567"/>
              </w:tabs>
              <w:rPr>
                <w:sz w:val="16"/>
              </w:rPr>
            </w:pPr>
            <w:r w:rsidRPr="008F6D61">
              <w:rPr>
                <w:sz w:val="16"/>
              </w:rPr>
              <w:t>23.167</w:t>
            </w:r>
          </w:p>
        </w:tc>
        <w:tc>
          <w:tcPr>
            <w:tcW w:w="705" w:type="dxa"/>
          </w:tcPr>
          <w:p w:rsidR="00EF203E" w:rsidRPr="008F6D61" w:rsidRDefault="00EF203E" w:rsidP="00560697">
            <w:pPr>
              <w:pStyle w:val="TAL"/>
              <w:tabs>
                <w:tab w:val="clear" w:pos="284"/>
                <w:tab w:val="clear" w:pos="567"/>
              </w:tabs>
              <w:rPr>
                <w:sz w:val="16"/>
              </w:rPr>
            </w:pPr>
            <w:r w:rsidRPr="008F6D61">
              <w:rPr>
                <w:sz w:val="16"/>
              </w:rPr>
              <w:t>0315</w:t>
            </w:r>
          </w:p>
        </w:tc>
        <w:tc>
          <w:tcPr>
            <w:tcW w:w="236" w:type="dxa"/>
          </w:tcPr>
          <w:p w:rsidR="00EF203E" w:rsidRPr="008F6D61" w:rsidRDefault="00EF203E" w:rsidP="00560697">
            <w:pPr>
              <w:pStyle w:val="TAL"/>
              <w:tabs>
                <w:tab w:val="clear" w:pos="284"/>
                <w:tab w:val="clear" w:pos="567"/>
              </w:tabs>
              <w:rPr>
                <w:sz w:val="16"/>
              </w:rPr>
            </w:pPr>
            <w:r w:rsidRPr="008F6D61">
              <w:rPr>
                <w:sz w:val="16"/>
              </w:rPr>
              <w:t>-</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Alignment of emergency procedures</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S2-171624</w:t>
            </w:r>
          </w:p>
        </w:tc>
        <w:tc>
          <w:tcPr>
            <w:tcW w:w="2956" w:type="dxa"/>
          </w:tcPr>
          <w:p w:rsidR="00EF203E" w:rsidRPr="008F6D61" w:rsidRDefault="00EF203E" w:rsidP="00560697">
            <w:pPr>
              <w:pStyle w:val="TAL"/>
              <w:tabs>
                <w:tab w:val="clear" w:pos="284"/>
                <w:tab w:val="clear" w:pos="567"/>
              </w:tabs>
              <w:rPr>
                <w:sz w:val="16"/>
              </w:rPr>
            </w:pPr>
            <w:r w:rsidRPr="008F6D61">
              <w:rPr>
                <w:sz w:val="16"/>
              </w:rPr>
              <w:t>BlackBerry UK Limited</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SEW2</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23.203</w:t>
            </w:r>
          </w:p>
        </w:tc>
        <w:tc>
          <w:tcPr>
            <w:tcW w:w="705" w:type="dxa"/>
          </w:tcPr>
          <w:p w:rsidR="00EF203E" w:rsidRPr="008F6D61" w:rsidRDefault="00EF203E" w:rsidP="00560697">
            <w:pPr>
              <w:pStyle w:val="TAL"/>
              <w:tabs>
                <w:tab w:val="clear" w:pos="284"/>
                <w:tab w:val="clear" w:pos="567"/>
              </w:tabs>
              <w:rPr>
                <w:sz w:val="16"/>
              </w:rPr>
            </w:pPr>
            <w:r w:rsidRPr="008F6D61">
              <w:rPr>
                <w:sz w:val="16"/>
              </w:rPr>
              <w:t>1081</w:t>
            </w:r>
          </w:p>
        </w:tc>
        <w:tc>
          <w:tcPr>
            <w:tcW w:w="236" w:type="dxa"/>
          </w:tcPr>
          <w:p w:rsidR="00EF203E" w:rsidRPr="008F6D61" w:rsidRDefault="00EF203E" w:rsidP="00560697">
            <w:pPr>
              <w:pStyle w:val="TAL"/>
              <w:tabs>
                <w:tab w:val="clear" w:pos="284"/>
                <w:tab w:val="clear" w:pos="567"/>
              </w:tabs>
              <w:rPr>
                <w:sz w:val="16"/>
              </w:rPr>
            </w:pPr>
            <w:r w:rsidRPr="008F6D61">
              <w:rPr>
                <w:sz w:val="16"/>
              </w:rPr>
              <w:t>1</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TS 23.203 support for transport level packet marking</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S2-170433</w:t>
            </w:r>
          </w:p>
        </w:tc>
        <w:tc>
          <w:tcPr>
            <w:tcW w:w="2956" w:type="dxa"/>
          </w:tcPr>
          <w:p w:rsidR="00EF203E" w:rsidRPr="008F6D61" w:rsidRDefault="00EF203E" w:rsidP="00560697">
            <w:pPr>
              <w:pStyle w:val="TAL"/>
              <w:tabs>
                <w:tab w:val="clear" w:pos="284"/>
                <w:tab w:val="clear" w:pos="567"/>
              </w:tabs>
              <w:rPr>
                <w:sz w:val="16"/>
              </w:rPr>
            </w:pPr>
            <w:r w:rsidRPr="008F6D61">
              <w:rPr>
                <w:sz w:val="16"/>
              </w:rPr>
              <w:t>Applied Communication Sciences</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TEI14</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23.214</w:t>
            </w:r>
          </w:p>
        </w:tc>
        <w:tc>
          <w:tcPr>
            <w:tcW w:w="705" w:type="dxa"/>
          </w:tcPr>
          <w:p w:rsidR="00EF203E" w:rsidRPr="008F6D61" w:rsidRDefault="00EF203E" w:rsidP="00560697">
            <w:pPr>
              <w:pStyle w:val="TAL"/>
              <w:tabs>
                <w:tab w:val="clear" w:pos="284"/>
                <w:tab w:val="clear" w:pos="567"/>
              </w:tabs>
              <w:rPr>
                <w:sz w:val="16"/>
              </w:rPr>
            </w:pPr>
            <w:r w:rsidRPr="008F6D61">
              <w:rPr>
                <w:sz w:val="16"/>
              </w:rPr>
              <w:t>0026</w:t>
            </w:r>
          </w:p>
        </w:tc>
        <w:tc>
          <w:tcPr>
            <w:tcW w:w="236" w:type="dxa"/>
          </w:tcPr>
          <w:p w:rsidR="00EF203E" w:rsidRPr="008F6D61" w:rsidRDefault="00EF203E" w:rsidP="00560697">
            <w:pPr>
              <w:pStyle w:val="TAL"/>
              <w:tabs>
                <w:tab w:val="clear" w:pos="284"/>
                <w:tab w:val="clear" w:pos="567"/>
              </w:tabs>
              <w:rPr>
                <w:sz w:val="16"/>
              </w:rPr>
            </w:pPr>
            <w:r w:rsidRPr="008F6D61">
              <w:rPr>
                <w:sz w:val="16"/>
              </w:rPr>
              <w:t>2</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Correction to enforcement of dynamic PCC/ADC rule</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14.1.0</w:t>
            </w:r>
          </w:p>
        </w:tc>
        <w:tc>
          <w:tcPr>
            <w:tcW w:w="1296" w:type="dxa"/>
          </w:tcPr>
          <w:p w:rsidR="00EF203E" w:rsidRPr="008F6D61" w:rsidRDefault="00EF203E" w:rsidP="00560697">
            <w:pPr>
              <w:pStyle w:val="TAL"/>
              <w:tabs>
                <w:tab w:val="clear" w:pos="284"/>
                <w:tab w:val="clear" w:pos="567"/>
              </w:tabs>
              <w:rPr>
                <w:sz w:val="16"/>
              </w:rPr>
            </w:pPr>
            <w:r w:rsidRPr="008F6D61">
              <w:rPr>
                <w:sz w:val="16"/>
              </w:rPr>
              <w:t>S2-170507</w:t>
            </w:r>
          </w:p>
        </w:tc>
        <w:tc>
          <w:tcPr>
            <w:tcW w:w="2956" w:type="dxa"/>
          </w:tcPr>
          <w:p w:rsidR="00EF203E" w:rsidRPr="008F6D61" w:rsidRDefault="00EF203E" w:rsidP="00560697">
            <w:pPr>
              <w:pStyle w:val="TAL"/>
              <w:tabs>
                <w:tab w:val="clear" w:pos="284"/>
                <w:tab w:val="clear" w:pos="567"/>
              </w:tabs>
              <w:rPr>
                <w:sz w:val="16"/>
              </w:rPr>
            </w:pPr>
            <w:r w:rsidRPr="008F6D61">
              <w:rPr>
                <w:sz w:val="16"/>
              </w:rPr>
              <w:t>ZTE</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CUPS</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23.214</w:t>
            </w:r>
          </w:p>
        </w:tc>
        <w:tc>
          <w:tcPr>
            <w:tcW w:w="705" w:type="dxa"/>
          </w:tcPr>
          <w:p w:rsidR="00EF203E" w:rsidRPr="008F6D61" w:rsidRDefault="00EF203E" w:rsidP="00560697">
            <w:pPr>
              <w:pStyle w:val="TAL"/>
              <w:tabs>
                <w:tab w:val="clear" w:pos="284"/>
                <w:tab w:val="clear" w:pos="567"/>
              </w:tabs>
              <w:rPr>
                <w:sz w:val="16"/>
              </w:rPr>
            </w:pPr>
            <w:r w:rsidRPr="008F6D61">
              <w:rPr>
                <w:sz w:val="16"/>
              </w:rPr>
              <w:t>0027</w:t>
            </w:r>
          </w:p>
        </w:tc>
        <w:tc>
          <w:tcPr>
            <w:tcW w:w="236" w:type="dxa"/>
          </w:tcPr>
          <w:p w:rsidR="00EF203E" w:rsidRPr="008F6D61" w:rsidRDefault="00EF203E" w:rsidP="00560697">
            <w:pPr>
              <w:pStyle w:val="TAL"/>
              <w:tabs>
                <w:tab w:val="clear" w:pos="284"/>
                <w:tab w:val="clear" w:pos="567"/>
              </w:tabs>
              <w:rPr>
                <w:sz w:val="16"/>
              </w:rPr>
            </w:pPr>
            <w:r w:rsidRPr="008F6D61">
              <w:rPr>
                <w:sz w:val="16"/>
              </w:rPr>
              <w:t>2</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Corrections to Sx parameters</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14.1.0</w:t>
            </w:r>
          </w:p>
        </w:tc>
        <w:tc>
          <w:tcPr>
            <w:tcW w:w="1296" w:type="dxa"/>
          </w:tcPr>
          <w:p w:rsidR="00EF203E" w:rsidRPr="008F6D61" w:rsidRDefault="00EF203E" w:rsidP="00560697">
            <w:pPr>
              <w:pStyle w:val="TAL"/>
              <w:tabs>
                <w:tab w:val="clear" w:pos="284"/>
                <w:tab w:val="clear" w:pos="567"/>
              </w:tabs>
              <w:rPr>
                <w:sz w:val="16"/>
              </w:rPr>
            </w:pPr>
            <w:r w:rsidRPr="008F6D61">
              <w:rPr>
                <w:sz w:val="16"/>
              </w:rPr>
              <w:t>S2-170509</w:t>
            </w:r>
          </w:p>
        </w:tc>
        <w:tc>
          <w:tcPr>
            <w:tcW w:w="2956" w:type="dxa"/>
          </w:tcPr>
          <w:p w:rsidR="00EF203E" w:rsidRPr="008F6D61" w:rsidRDefault="00EF203E" w:rsidP="00560697">
            <w:pPr>
              <w:pStyle w:val="TAL"/>
              <w:tabs>
                <w:tab w:val="clear" w:pos="284"/>
                <w:tab w:val="clear" w:pos="567"/>
              </w:tabs>
              <w:rPr>
                <w:sz w:val="16"/>
              </w:rPr>
            </w:pPr>
            <w:r w:rsidRPr="008F6D61">
              <w:rPr>
                <w:sz w:val="16"/>
              </w:rPr>
              <w:t>Huawei, HiSilicon</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CUPS</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23.214</w:t>
            </w:r>
          </w:p>
        </w:tc>
        <w:tc>
          <w:tcPr>
            <w:tcW w:w="705" w:type="dxa"/>
          </w:tcPr>
          <w:p w:rsidR="00EF203E" w:rsidRPr="008F6D61" w:rsidRDefault="00EF203E" w:rsidP="00560697">
            <w:pPr>
              <w:pStyle w:val="TAL"/>
              <w:tabs>
                <w:tab w:val="clear" w:pos="284"/>
                <w:tab w:val="clear" w:pos="567"/>
              </w:tabs>
              <w:rPr>
                <w:sz w:val="16"/>
              </w:rPr>
            </w:pPr>
            <w:r w:rsidRPr="008F6D61">
              <w:rPr>
                <w:sz w:val="16"/>
              </w:rPr>
              <w:t>0028</w:t>
            </w:r>
          </w:p>
        </w:tc>
        <w:tc>
          <w:tcPr>
            <w:tcW w:w="236" w:type="dxa"/>
          </w:tcPr>
          <w:p w:rsidR="00EF203E" w:rsidRPr="008F6D61" w:rsidRDefault="00EF203E" w:rsidP="00560697">
            <w:pPr>
              <w:pStyle w:val="TAL"/>
              <w:tabs>
                <w:tab w:val="clear" w:pos="284"/>
                <w:tab w:val="clear" w:pos="567"/>
              </w:tabs>
              <w:rPr>
                <w:sz w:val="16"/>
              </w:rPr>
            </w:pPr>
            <w:r w:rsidRPr="008F6D61">
              <w:rPr>
                <w:sz w:val="16"/>
              </w:rPr>
              <w:t>4</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Session management procedure for TDF in unsolicited mode</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14.1.0</w:t>
            </w:r>
          </w:p>
        </w:tc>
        <w:tc>
          <w:tcPr>
            <w:tcW w:w="1296" w:type="dxa"/>
          </w:tcPr>
          <w:p w:rsidR="00EF203E" w:rsidRPr="008F6D61" w:rsidRDefault="00EF203E" w:rsidP="00560697">
            <w:pPr>
              <w:pStyle w:val="TAL"/>
              <w:tabs>
                <w:tab w:val="clear" w:pos="284"/>
                <w:tab w:val="clear" w:pos="567"/>
              </w:tabs>
              <w:rPr>
                <w:sz w:val="16"/>
              </w:rPr>
            </w:pPr>
            <w:r w:rsidRPr="008F6D61">
              <w:rPr>
                <w:sz w:val="16"/>
              </w:rPr>
              <w:t>S2-170690</w:t>
            </w:r>
          </w:p>
        </w:tc>
        <w:tc>
          <w:tcPr>
            <w:tcW w:w="2956" w:type="dxa"/>
          </w:tcPr>
          <w:p w:rsidR="00EF203E" w:rsidRPr="008F6D61" w:rsidRDefault="00EF203E" w:rsidP="00560697">
            <w:pPr>
              <w:pStyle w:val="TAL"/>
              <w:tabs>
                <w:tab w:val="clear" w:pos="284"/>
                <w:tab w:val="clear" w:pos="567"/>
              </w:tabs>
              <w:rPr>
                <w:sz w:val="16"/>
              </w:rPr>
            </w:pPr>
            <w:r w:rsidRPr="008F6D61">
              <w:rPr>
                <w:sz w:val="16"/>
              </w:rPr>
              <w:t>Huawei, HiSilicon</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CUPS</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23.214</w:t>
            </w:r>
          </w:p>
        </w:tc>
        <w:tc>
          <w:tcPr>
            <w:tcW w:w="705" w:type="dxa"/>
          </w:tcPr>
          <w:p w:rsidR="00EF203E" w:rsidRPr="008F6D61" w:rsidRDefault="00EF203E" w:rsidP="00560697">
            <w:pPr>
              <w:pStyle w:val="TAL"/>
              <w:tabs>
                <w:tab w:val="clear" w:pos="284"/>
                <w:tab w:val="clear" w:pos="567"/>
              </w:tabs>
              <w:rPr>
                <w:sz w:val="16"/>
              </w:rPr>
            </w:pPr>
            <w:r w:rsidRPr="008F6D61">
              <w:rPr>
                <w:sz w:val="16"/>
              </w:rPr>
              <w:t>0029</w:t>
            </w:r>
          </w:p>
        </w:tc>
        <w:tc>
          <w:tcPr>
            <w:tcW w:w="236" w:type="dxa"/>
          </w:tcPr>
          <w:p w:rsidR="00EF203E" w:rsidRPr="008F6D61" w:rsidRDefault="00EF203E" w:rsidP="00560697">
            <w:pPr>
              <w:pStyle w:val="TAL"/>
              <w:tabs>
                <w:tab w:val="clear" w:pos="284"/>
                <w:tab w:val="clear" w:pos="567"/>
              </w:tabs>
              <w:rPr>
                <w:sz w:val="16"/>
              </w:rPr>
            </w:pPr>
            <w:r w:rsidRPr="008F6D61">
              <w:rPr>
                <w:sz w:val="16"/>
              </w:rPr>
              <w:t>1</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TS 23.214 support for transport level packet marking</w:t>
            </w:r>
          </w:p>
        </w:tc>
        <w:tc>
          <w:tcPr>
            <w:tcW w:w="486" w:type="dxa"/>
          </w:tcPr>
          <w:p w:rsidR="00EF203E" w:rsidRPr="008F6D61" w:rsidRDefault="00EF203E" w:rsidP="00560697">
            <w:pPr>
              <w:pStyle w:val="TAL"/>
              <w:tabs>
                <w:tab w:val="clear" w:pos="284"/>
                <w:tab w:val="clear" w:pos="567"/>
              </w:tabs>
              <w:rPr>
                <w:sz w:val="16"/>
              </w:rPr>
            </w:pPr>
            <w:r w:rsidRPr="008F6D61">
              <w:rPr>
                <w:sz w:val="16"/>
              </w:rPr>
              <w:t>C</w:t>
            </w:r>
          </w:p>
        </w:tc>
        <w:tc>
          <w:tcPr>
            <w:tcW w:w="932" w:type="dxa"/>
          </w:tcPr>
          <w:p w:rsidR="00EF203E" w:rsidRPr="008F6D61" w:rsidRDefault="00EF203E" w:rsidP="00560697">
            <w:pPr>
              <w:pStyle w:val="TAL"/>
              <w:tabs>
                <w:tab w:val="clear" w:pos="284"/>
                <w:tab w:val="clear" w:pos="567"/>
              </w:tabs>
              <w:rPr>
                <w:sz w:val="16"/>
              </w:rPr>
            </w:pPr>
            <w:r w:rsidRPr="008F6D61">
              <w:rPr>
                <w:sz w:val="16"/>
              </w:rPr>
              <w:t>14.1.0</w:t>
            </w:r>
          </w:p>
        </w:tc>
        <w:tc>
          <w:tcPr>
            <w:tcW w:w="1296" w:type="dxa"/>
          </w:tcPr>
          <w:p w:rsidR="00EF203E" w:rsidRPr="008F6D61" w:rsidRDefault="00EF203E" w:rsidP="00560697">
            <w:pPr>
              <w:pStyle w:val="TAL"/>
              <w:tabs>
                <w:tab w:val="clear" w:pos="284"/>
                <w:tab w:val="clear" w:pos="567"/>
              </w:tabs>
              <w:rPr>
                <w:sz w:val="16"/>
              </w:rPr>
            </w:pPr>
            <w:r w:rsidRPr="008F6D61">
              <w:rPr>
                <w:sz w:val="16"/>
              </w:rPr>
              <w:t>S2-170434</w:t>
            </w:r>
          </w:p>
        </w:tc>
        <w:tc>
          <w:tcPr>
            <w:tcW w:w="2956" w:type="dxa"/>
          </w:tcPr>
          <w:p w:rsidR="00EF203E" w:rsidRPr="008F6D61" w:rsidRDefault="00EF203E" w:rsidP="00560697">
            <w:pPr>
              <w:pStyle w:val="TAL"/>
              <w:tabs>
                <w:tab w:val="clear" w:pos="284"/>
                <w:tab w:val="clear" w:pos="567"/>
              </w:tabs>
              <w:rPr>
                <w:sz w:val="16"/>
              </w:rPr>
            </w:pPr>
            <w:r w:rsidRPr="008F6D61">
              <w:rPr>
                <w:sz w:val="16"/>
              </w:rPr>
              <w:t>Applied Communication Sciences</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TEI14</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S2-119</w:t>
            </w:r>
          </w:p>
        </w:tc>
        <w:tc>
          <w:tcPr>
            <w:tcW w:w="847" w:type="dxa"/>
          </w:tcPr>
          <w:p w:rsidR="00EF203E" w:rsidRPr="008F6D61" w:rsidRDefault="00EF203E" w:rsidP="00560697">
            <w:pPr>
              <w:pStyle w:val="TAL"/>
              <w:tabs>
                <w:tab w:val="clear" w:pos="284"/>
                <w:tab w:val="clear" w:pos="567"/>
              </w:tabs>
              <w:rPr>
                <w:sz w:val="16"/>
              </w:rPr>
            </w:pPr>
            <w:r w:rsidRPr="008F6D61">
              <w:rPr>
                <w:sz w:val="16"/>
              </w:rPr>
              <w:t>23.214</w:t>
            </w:r>
          </w:p>
        </w:tc>
        <w:tc>
          <w:tcPr>
            <w:tcW w:w="705" w:type="dxa"/>
          </w:tcPr>
          <w:p w:rsidR="00EF203E" w:rsidRPr="008F6D61" w:rsidRDefault="00EF203E" w:rsidP="00560697">
            <w:pPr>
              <w:pStyle w:val="TAL"/>
              <w:tabs>
                <w:tab w:val="clear" w:pos="284"/>
                <w:tab w:val="clear" w:pos="567"/>
              </w:tabs>
              <w:rPr>
                <w:sz w:val="16"/>
              </w:rPr>
            </w:pPr>
            <w:r w:rsidRPr="008F6D61">
              <w:rPr>
                <w:sz w:val="16"/>
              </w:rPr>
              <w:t>0032</w:t>
            </w:r>
          </w:p>
        </w:tc>
        <w:tc>
          <w:tcPr>
            <w:tcW w:w="236" w:type="dxa"/>
          </w:tcPr>
          <w:p w:rsidR="00EF203E" w:rsidRPr="008F6D61" w:rsidRDefault="00EF203E" w:rsidP="00560697">
            <w:pPr>
              <w:pStyle w:val="TAL"/>
              <w:tabs>
                <w:tab w:val="clear" w:pos="284"/>
                <w:tab w:val="clear" w:pos="567"/>
              </w:tabs>
              <w:rPr>
                <w:sz w:val="16"/>
              </w:rPr>
            </w:pPr>
            <w:r w:rsidRPr="008F6D61">
              <w:rPr>
                <w:sz w:val="16"/>
              </w:rPr>
              <w:t>1</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Updates procedures in TS 23.060</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14.1.0</w:t>
            </w:r>
          </w:p>
        </w:tc>
        <w:tc>
          <w:tcPr>
            <w:tcW w:w="1296" w:type="dxa"/>
          </w:tcPr>
          <w:p w:rsidR="00EF203E" w:rsidRPr="008F6D61" w:rsidRDefault="00EF203E" w:rsidP="00560697">
            <w:pPr>
              <w:pStyle w:val="TAL"/>
              <w:tabs>
                <w:tab w:val="clear" w:pos="284"/>
                <w:tab w:val="clear" w:pos="567"/>
              </w:tabs>
              <w:rPr>
                <w:sz w:val="16"/>
              </w:rPr>
            </w:pPr>
            <w:r w:rsidRPr="008F6D61">
              <w:rPr>
                <w:sz w:val="16"/>
              </w:rPr>
              <w:t>S2-171391</w:t>
            </w:r>
          </w:p>
        </w:tc>
        <w:tc>
          <w:tcPr>
            <w:tcW w:w="2956" w:type="dxa"/>
          </w:tcPr>
          <w:p w:rsidR="00EF203E" w:rsidRPr="008F6D61" w:rsidRDefault="00EF203E" w:rsidP="00560697">
            <w:pPr>
              <w:pStyle w:val="TAL"/>
              <w:tabs>
                <w:tab w:val="clear" w:pos="284"/>
                <w:tab w:val="clear" w:pos="567"/>
              </w:tabs>
              <w:rPr>
                <w:sz w:val="16"/>
              </w:rPr>
            </w:pPr>
            <w:r w:rsidRPr="008F6D61">
              <w:rPr>
                <w:sz w:val="16"/>
              </w:rPr>
              <w:t>Huawei, HiSilicon</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CUPS</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S2-119</w:t>
            </w:r>
          </w:p>
        </w:tc>
        <w:tc>
          <w:tcPr>
            <w:tcW w:w="847" w:type="dxa"/>
          </w:tcPr>
          <w:p w:rsidR="00EF203E" w:rsidRPr="008F6D61" w:rsidRDefault="00EF203E" w:rsidP="00560697">
            <w:pPr>
              <w:pStyle w:val="TAL"/>
              <w:tabs>
                <w:tab w:val="clear" w:pos="284"/>
                <w:tab w:val="clear" w:pos="567"/>
              </w:tabs>
              <w:rPr>
                <w:sz w:val="16"/>
              </w:rPr>
            </w:pPr>
            <w:r w:rsidRPr="008F6D61">
              <w:rPr>
                <w:sz w:val="16"/>
              </w:rPr>
              <w:t>23.228</w:t>
            </w:r>
          </w:p>
        </w:tc>
        <w:tc>
          <w:tcPr>
            <w:tcW w:w="705" w:type="dxa"/>
          </w:tcPr>
          <w:p w:rsidR="00EF203E" w:rsidRPr="008F6D61" w:rsidRDefault="00EF203E" w:rsidP="00560697">
            <w:pPr>
              <w:pStyle w:val="TAL"/>
              <w:tabs>
                <w:tab w:val="clear" w:pos="284"/>
                <w:tab w:val="clear" w:pos="567"/>
              </w:tabs>
              <w:rPr>
                <w:sz w:val="16"/>
              </w:rPr>
            </w:pPr>
            <w:r w:rsidRPr="008F6D61">
              <w:rPr>
                <w:sz w:val="16"/>
              </w:rPr>
              <w:t>1169</w:t>
            </w:r>
          </w:p>
        </w:tc>
        <w:tc>
          <w:tcPr>
            <w:tcW w:w="236" w:type="dxa"/>
          </w:tcPr>
          <w:p w:rsidR="00EF203E" w:rsidRPr="008F6D61" w:rsidRDefault="00EF203E" w:rsidP="00560697">
            <w:pPr>
              <w:pStyle w:val="TAL"/>
              <w:tabs>
                <w:tab w:val="clear" w:pos="284"/>
                <w:tab w:val="clear" w:pos="567"/>
              </w:tabs>
              <w:rPr>
                <w:sz w:val="16"/>
              </w:rPr>
            </w:pPr>
            <w:r w:rsidRPr="008F6D61">
              <w:rPr>
                <w:sz w:val="16"/>
              </w:rPr>
              <w:t>1</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3GPP Data Off IMS Status Reporting Correction</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S2-171236</w:t>
            </w:r>
          </w:p>
        </w:tc>
        <w:tc>
          <w:tcPr>
            <w:tcW w:w="2956" w:type="dxa"/>
          </w:tcPr>
          <w:p w:rsidR="00EF203E" w:rsidRPr="008F6D61" w:rsidRDefault="00EF203E" w:rsidP="00560697">
            <w:pPr>
              <w:pStyle w:val="TAL"/>
              <w:tabs>
                <w:tab w:val="clear" w:pos="284"/>
                <w:tab w:val="clear" w:pos="567"/>
              </w:tabs>
              <w:rPr>
                <w:sz w:val="16"/>
              </w:rPr>
            </w:pPr>
            <w:r w:rsidRPr="008F6D61">
              <w:rPr>
                <w:sz w:val="16"/>
              </w:rPr>
              <w:t>Ericsson</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FS_PS_DATA_OFF</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S2-119</w:t>
            </w:r>
          </w:p>
        </w:tc>
        <w:tc>
          <w:tcPr>
            <w:tcW w:w="847" w:type="dxa"/>
          </w:tcPr>
          <w:p w:rsidR="00EF203E" w:rsidRPr="008F6D61" w:rsidRDefault="00EF203E" w:rsidP="00560697">
            <w:pPr>
              <w:pStyle w:val="TAL"/>
              <w:tabs>
                <w:tab w:val="clear" w:pos="284"/>
                <w:tab w:val="clear" w:pos="567"/>
              </w:tabs>
              <w:rPr>
                <w:sz w:val="16"/>
              </w:rPr>
            </w:pPr>
            <w:r w:rsidRPr="008F6D61">
              <w:rPr>
                <w:sz w:val="16"/>
              </w:rPr>
              <w:t>23.228</w:t>
            </w:r>
          </w:p>
        </w:tc>
        <w:tc>
          <w:tcPr>
            <w:tcW w:w="705" w:type="dxa"/>
          </w:tcPr>
          <w:p w:rsidR="00EF203E" w:rsidRPr="008F6D61" w:rsidRDefault="00EF203E" w:rsidP="00560697">
            <w:pPr>
              <w:pStyle w:val="TAL"/>
              <w:tabs>
                <w:tab w:val="clear" w:pos="284"/>
                <w:tab w:val="clear" w:pos="567"/>
              </w:tabs>
              <w:rPr>
                <w:sz w:val="16"/>
              </w:rPr>
            </w:pPr>
            <w:r w:rsidRPr="008F6D61">
              <w:rPr>
                <w:sz w:val="16"/>
              </w:rPr>
              <w:t>1170</w:t>
            </w:r>
          </w:p>
        </w:tc>
        <w:tc>
          <w:tcPr>
            <w:tcW w:w="236" w:type="dxa"/>
          </w:tcPr>
          <w:p w:rsidR="00EF203E" w:rsidRPr="008F6D61" w:rsidRDefault="00EF203E" w:rsidP="00560697">
            <w:pPr>
              <w:pStyle w:val="TAL"/>
              <w:tabs>
                <w:tab w:val="clear" w:pos="284"/>
                <w:tab w:val="clear" w:pos="567"/>
              </w:tabs>
              <w:rPr>
                <w:sz w:val="16"/>
              </w:rPr>
            </w:pPr>
            <w:r w:rsidRPr="008F6D61">
              <w:rPr>
                <w:sz w:val="16"/>
              </w:rPr>
              <w:t>2</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Alignment with CT WG3 for support for subscription to changes to IP-CAN by P-CSCF at IMS session setup.</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S2-171287</w:t>
            </w:r>
          </w:p>
        </w:tc>
        <w:tc>
          <w:tcPr>
            <w:tcW w:w="2956" w:type="dxa"/>
          </w:tcPr>
          <w:p w:rsidR="00EF203E" w:rsidRPr="008F6D61" w:rsidRDefault="00EF203E" w:rsidP="00560697">
            <w:pPr>
              <w:pStyle w:val="TAL"/>
              <w:tabs>
                <w:tab w:val="clear" w:pos="284"/>
                <w:tab w:val="clear" w:pos="567"/>
              </w:tabs>
              <w:rPr>
                <w:sz w:val="16"/>
              </w:rPr>
            </w:pPr>
            <w:r w:rsidRPr="008F6D61">
              <w:rPr>
                <w:sz w:val="16"/>
              </w:rPr>
              <w:t>Ericsson</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TEI14</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S2-119</w:t>
            </w:r>
          </w:p>
        </w:tc>
        <w:tc>
          <w:tcPr>
            <w:tcW w:w="847" w:type="dxa"/>
          </w:tcPr>
          <w:p w:rsidR="00EF203E" w:rsidRPr="008F6D61" w:rsidRDefault="00EF203E" w:rsidP="00560697">
            <w:pPr>
              <w:pStyle w:val="TAL"/>
              <w:tabs>
                <w:tab w:val="clear" w:pos="284"/>
                <w:tab w:val="clear" w:pos="567"/>
              </w:tabs>
              <w:rPr>
                <w:sz w:val="16"/>
              </w:rPr>
            </w:pPr>
            <w:r w:rsidRPr="008F6D61">
              <w:rPr>
                <w:sz w:val="16"/>
              </w:rPr>
              <w:t>23.234</w:t>
            </w:r>
          </w:p>
        </w:tc>
        <w:tc>
          <w:tcPr>
            <w:tcW w:w="705" w:type="dxa"/>
          </w:tcPr>
          <w:p w:rsidR="00EF203E" w:rsidRPr="008F6D61" w:rsidRDefault="00EF203E" w:rsidP="00560697">
            <w:pPr>
              <w:pStyle w:val="TAL"/>
              <w:tabs>
                <w:tab w:val="clear" w:pos="284"/>
                <w:tab w:val="clear" w:pos="567"/>
              </w:tabs>
              <w:rPr>
                <w:sz w:val="16"/>
              </w:rPr>
            </w:pPr>
            <w:r w:rsidRPr="008F6D61">
              <w:rPr>
                <w:sz w:val="16"/>
              </w:rPr>
              <w:t>0176</w:t>
            </w:r>
          </w:p>
        </w:tc>
        <w:tc>
          <w:tcPr>
            <w:tcW w:w="236" w:type="dxa"/>
          </w:tcPr>
          <w:p w:rsidR="00EF203E" w:rsidRPr="008F6D61" w:rsidRDefault="00EF203E" w:rsidP="00560697">
            <w:pPr>
              <w:pStyle w:val="TAL"/>
              <w:tabs>
                <w:tab w:val="clear" w:pos="284"/>
                <w:tab w:val="clear" w:pos="567"/>
              </w:tabs>
              <w:rPr>
                <w:sz w:val="16"/>
              </w:rPr>
            </w:pPr>
            <w:r w:rsidRPr="008F6D61">
              <w:rPr>
                <w:sz w:val="16"/>
              </w:rPr>
              <w:t>-</w:t>
            </w:r>
          </w:p>
        </w:tc>
        <w:tc>
          <w:tcPr>
            <w:tcW w:w="760" w:type="dxa"/>
          </w:tcPr>
          <w:p w:rsidR="00EF203E" w:rsidRPr="008F6D61" w:rsidRDefault="00EF203E" w:rsidP="00560697">
            <w:pPr>
              <w:pStyle w:val="TAL"/>
              <w:tabs>
                <w:tab w:val="clear" w:pos="284"/>
                <w:tab w:val="clear" w:pos="567"/>
              </w:tabs>
              <w:rPr>
                <w:sz w:val="16"/>
              </w:rPr>
            </w:pPr>
            <w:r w:rsidRPr="008F6D61">
              <w:rPr>
                <w:sz w:val="16"/>
              </w:rPr>
              <w:t>Rel-13</w:t>
            </w:r>
          </w:p>
        </w:tc>
        <w:tc>
          <w:tcPr>
            <w:tcW w:w="2918" w:type="dxa"/>
          </w:tcPr>
          <w:p w:rsidR="00EF203E" w:rsidRPr="008F6D61" w:rsidRDefault="00EF203E" w:rsidP="00560697">
            <w:pPr>
              <w:pStyle w:val="TAL"/>
              <w:tabs>
                <w:tab w:val="clear" w:pos="284"/>
                <w:tab w:val="clear" w:pos="567"/>
              </w:tabs>
              <w:rPr>
                <w:sz w:val="16"/>
              </w:rPr>
            </w:pPr>
            <w:r w:rsidRPr="008F6D61">
              <w:rPr>
                <w:sz w:val="16"/>
              </w:rPr>
              <w:t>Updated reference to SA WG2 I-WLAN specifications</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13.0.0</w:t>
            </w:r>
          </w:p>
        </w:tc>
        <w:tc>
          <w:tcPr>
            <w:tcW w:w="1296" w:type="dxa"/>
          </w:tcPr>
          <w:p w:rsidR="00EF203E" w:rsidRPr="008F6D61" w:rsidRDefault="00EF203E" w:rsidP="00560697">
            <w:pPr>
              <w:pStyle w:val="TAL"/>
              <w:tabs>
                <w:tab w:val="clear" w:pos="284"/>
                <w:tab w:val="clear" w:pos="567"/>
              </w:tabs>
              <w:rPr>
                <w:sz w:val="16"/>
              </w:rPr>
            </w:pPr>
            <w:r w:rsidRPr="008F6D61">
              <w:rPr>
                <w:sz w:val="16"/>
              </w:rPr>
              <w:t>S2-170891</w:t>
            </w:r>
          </w:p>
        </w:tc>
        <w:tc>
          <w:tcPr>
            <w:tcW w:w="2956" w:type="dxa"/>
          </w:tcPr>
          <w:p w:rsidR="00EF203E" w:rsidRPr="008F6D61" w:rsidRDefault="00EF203E" w:rsidP="00560697">
            <w:pPr>
              <w:pStyle w:val="TAL"/>
              <w:tabs>
                <w:tab w:val="clear" w:pos="284"/>
                <w:tab w:val="clear" w:pos="567"/>
              </w:tabs>
              <w:rPr>
                <w:sz w:val="16"/>
              </w:rPr>
            </w:pPr>
            <w:r w:rsidRPr="008F6D61">
              <w:rPr>
                <w:sz w:val="16"/>
              </w:rPr>
              <w:t>Ericsson</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WLAN2</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23.271</w:t>
            </w:r>
          </w:p>
        </w:tc>
        <w:tc>
          <w:tcPr>
            <w:tcW w:w="705" w:type="dxa"/>
          </w:tcPr>
          <w:p w:rsidR="00EF203E" w:rsidRPr="008F6D61" w:rsidRDefault="00EF203E" w:rsidP="00560697">
            <w:pPr>
              <w:pStyle w:val="TAL"/>
              <w:tabs>
                <w:tab w:val="clear" w:pos="284"/>
                <w:tab w:val="clear" w:pos="567"/>
              </w:tabs>
              <w:rPr>
                <w:sz w:val="16"/>
              </w:rPr>
            </w:pPr>
            <w:r w:rsidRPr="008F6D61">
              <w:rPr>
                <w:sz w:val="16"/>
              </w:rPr>
              <w:t>0424</w:t>
            </w:r>
          </w:p>
        </w:tc>
        <w:tc>
          <w:tcPr>
            <w:tcW w:w="236" w:type="dxa"/>
          </w:tcPr>
          <w:p w:rsidR="00EF203E" w:rsidRPr="008F6D61" w:rsidRDefault="00EF203E" w:rsidP="00560697">
            <w:pPr>
              <w:pStyle w:val="TAL"/>
              <w:tabs>
                <w:tab w:val="clear" w:pos="284"/>
                <w:tab w:val="clear" w:pos="567"/>
              </w:tabs>
              <w:rPr>
                <w:sz w:val="16"/>
              </w:rPr>
            </w:pPr>
            <w:r w:rsidRPr="008F6D61">
              <w:rPr>
                <w:sz w:val="16"/>
              </w:rPr>
              <w:t>2</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Location reporting using Control Plane CIOT EPS Optimisation</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14.0.0</w:t>
            </w:r>
          </w:p>
        </w:tc>
        <w:tc>
          <w:tcPr>
            <w:tcW w:w="1296" w:type="dxa"/>
          </w:tcPr>
          <w:p w:rsidR="00EF203E" w:rsidRPr="008F6D61" w:rsidRDefault="00EF203E" w:rsidP="00560697">
            <w:pPr>
              <w:pStyle w:val="TAL"/>
              <w:tabs>
                <w:tab w:val="clear" w:pos="284"/>
                <w:tab w:val="clear" w:pos="567"/>
              </w:tabs>
              <w:rPr>
                <w:sz w:val="16"/>
              </w:rPr>
            </w:pPr>
            <w:r w:rsidRPr="008F6D61">
              <w:rPr>
                <w:sz w:val="16"/>
              </w:rPr>
              <w:t>S2-170513</w:t>
            </w:r>
          </w:p>
        </w:tc>
        <w:tc>
          <w:tcPr>
            <w:tcW w:w="2956" w:type="dxa"/>
          </w:tcPr>
          <w:p w:rsidR="00EF203E" w:rsidRPr="008F6D61" w:rsidRDefault="00EF203E" w:rsidP="00560697">
            <w:pPr>
              <w:pStyle w:val="TAL"/>
              <w:tabs>
                <w:tab w:val="clear" w:pos="284"/>
                <w:tab w:val="clear" w:pos="567"/>
              </w:tabs>
              <w:rPr>
                <w:sz w:val="16"/>
              </w:rPr>
            </w:pPr>
            <w:r w:rsidRPr="008F6D61">
              <w:rPr>
                <w:sz w:val="16"/>
              </w:rPr>
              <w:t>Qualcomm Incorporated</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CIoT_Ext</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S2-119</w:t>
            </w:r>
          </w:p>
        </w:tc>
        <w:tc>
          <w:tcPr>
            <w:tcW w:w="847" w:type="dxa"/>
          </w:tcPr>
          <w:p w:rsidR="00EF203E" w:rsidRPr="008F6D61" w:rsidRDefault="00EF203E" w:rsidP="00560697">
            <w:pPr>
              <w:pStyle w:val="TAL"/>
              <w:tabs>
                <w:tab w:val="clear" w:pos="284"/>
                <w:tab w:val="clear" w:pos="567"/>
              </w:tabs>
              <w:rPr>
                <w:sz w:val="16"/>
              </w:rPr>
            </w:pPr>
            <w:r w:rsidRPr="008F6D61">
              <w:rPr>
                <w:sz w:val="16"/>
              </w:rPr>
              <w:t>23.271</w:t>
            </w:r>
          </w:p>
        </w:tc>
        <w:tc>
          <w:tcPr>
            <w:tcW w:w="705" w:type="dxa"/>
          </w:tcPr>
          <w:p w:rsidR="00EF203E" w:rsidRPr="008F6D61" w:rsidRDefault="00EF203E" w:rsidP="00560697">
            <w:pPr>
              <w:pStyle w:val="TAL"/>
              <w:tabs>
                <w:tab w:val="clear" w:pos="284"/>
                <w:tab w:val="clear" w:pos="567"/>
              </w:tabs>
              <w:rPr>
                <w:sz w:val="16"/>
              </w:rPr>
            </w:pPr>
            <w:r w:rsidRPr="008F6D61">
              <w:rPr>
                <w:sz w:val="16"/>
              </w:rPr>
              <w:t>0425</w:t>
            </w:r>
          </w:p>
        </w:tc>
        <w:tc>
          <w:tcPr>
            <w:tcW w:w="236" w:type="dxa"/>
          </w:tcPr>
          <w:p w:rsidR="00EF203E" w:rsidRPr="008F6D61" w:rsidRDefault="00EF203E" w:rsidP="00560697">
            <w:pPr>
              <w:pStyle w:val="TAL"/>
              <w:tabs>
                <w:tab w:val="clear" w:pos="284"/>
                <w:tab w:val="clear" w:pos="567"/>
              </w:tabs>
              <w:rPr>
                <w:sz w:val="16"/>
              </w:rPr>
            </w:pPr>
            <w:r w:rsidRPr="008F6D61">
              <w:rPr>
                <w:sz w:val="16"/>
              </w:rPr>
              <w:t>1</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Location Continuity for Emergency Call Handover between E-UTRAN and WLAN</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14.0.0</w:t>
            </w:r>
          </w:p>
        </w:tc>
        <w:tc>
          <w:tcPr>
            <w:tcW w:w="1296" w:type="dxa"/>
          </w:tcPr>
          <w:p w:rsidR="00EF203E" w:rsidRPr="008F6D61" w:rsidRDefault="00EF203E" w:rsidP="00560697">
            <w:pPr>
              <w:pStyle w:val="TAL"/>
              <w:tabs>
                <w:tab w:val="clear" w:pos="284"/>
                <w:tab w:val="clear" w:pos="567"/>
              </w:tabs>
              <w:rPr>
                <w:sz w:val="16"/>
              </w:rPr>
            </w:pPr>
            <w:r w:rsidRPr="008F6D61">
              <w:rPr>
                <w:sz w:val="16"/>
              </w:rPr>
              <w:t>S2-171241</w:t>
            </w:r>
          </w:p>
        </w:tc>
        <w:tc>
          <w:tcPr>
            <w:tcW w:w="2956" w:type="dxa"/>
          </w:tcPr>
          <w:p w:rsidR="00EF203E" w:rsidRPr="008F6D61" w:rsidRDefault="00EF203E" w:rsidP="00560697">
            <w:pPr>
              <w:pStyle w:val="TAL"/>
              <w:tabs>
                <w:tab w:val="clear" w:pos="284"/>
                <w:tab w:val="clear" w:pos="567"/>
              </w:tabs>
              <w:rPr>
                <w:sz w:val="16"/>
              </w:rPr>
            </w:pPr>
            <w:r w:rsidRPr="008F6D61">
              <w:rPr>
                <w:sz w:val="16"/>
              </w:rPr>
              <w:t>Qualcomm Incorporated</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TEI14, SEW2</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23.285</w:t>
            </w:r>
          </w:p>
        </w:tc>
        <w:tc>
          <w:tcPr>
            <w:tcW w:w="705" w:type="dxa"/>
          </w:tcPr>
          <w:p w:rsidR="00EF203E" w:rsidRPr="008F6D61" w:rsidRDefault="00EF203E" w:rsidP="00560697">
            <w:pPr>
              <w:pStyle w:val="TAL"/>
              <w:tabs>
                <w:tab w:val="clear" w:pos="284"/>
                <w:tab w:val="clear" w:pos="567"/>
              </w:tabs>
              <w:rPr>
                <w:sz w:val="16"/>
              </w:rPr>
            </w:pPr>
            <w:r w:rsidRPr="008F6D61">
              <w:rPr>
                <w:sz w:val="16"/>
              </w:rPr>
              <w:t>0023</w:t>
            </w:r>
          </w:p>
        </w:tc>
        <w:tc>
          <w:tcPr>
            <w:tcW w:w="236" w:type="dxa"/>
          </w:tcPr>
          <w:p w:rsidR="00EF203E" w:rsidRPr="008F6D61" w:rsidRDefault="00EF203E" w:rsidP="00560697">
            <w:pPr>
              <w:pStyle w:val="TAL"/>
              <w:tabs>
                <w:tab w:val="clear" w:pos="284"/>
                <w:tab w:val="clear" w:pos="567"/>
              </w:tabs>
              <w:rPr>
                <w:sz w:val="16"/>
              </w:rPr>
            </w:pPr>
            <w:r w:rsidRPr="008F6D61">
              <w:rPr>
                <w:sz w:val="16"/>
              </w:rPr>
              <w:t>1</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Clarify relation of PPPP, PDB &amp; priority</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14.1.0</w:t>
            </w:r>
          </w:p>
        </w:tc>
        <w:tc>
          <w:tcPr>
            <w:tcW w:w="1296" w:type="dxa"/>
          </w:tcPr>
          <w:p w:rsidR="00EF203E" w:rsidRPr="008F6D61" w:rsidRDefault="00EF203E" w:rsidP="00560697">
            <w:pPr>
              <w:pStyle w:val="TAL"/>
              <w:tabs>
                <w:tab w:val="clear" w:pos="284"/>
                <w:tab w:val="clear" w:pos="567"/>
              </w:tabs>
              <w:rPr>
                <w:sz w:val="16"/>
              </w:rPr>
            </w:pPr>
            <w:r w:rsidRPr="008F6D61">
              <w:rPr>
                <w:sz w:val="16"/>
              </w:rPr>
              <w:t>S2-170371</w:t>
            </w:r>
          </w:p>
        </w:tc>
        <w:tc>
          <w:tcPr>
            <w:tcW w:w="2956" w:type="dxa"/>
          </w:tcPr>
          <w:p w:rsidR="00EF203E" w:rsidRPr="008F6D61" w:rsidRDefault="00EF203E" w:rsidP="00560697">
            <w:pPr>
              <w:pStyle w:val="TAL"/>
              <w:tabs>
                <w:tab w:val="clear" w:pos="284"/>
                <w:tab w:val="clear" w:pos="567"/>
              </w:tabs>
              <w:rPr>
                <w:sz w:val="16"/>
              </w:rPr>
            </w:pPr>
            <w:r w:rsidRPr="008F6D61">
              <w:rPr>
                <w:sz w:val="16"/>
              </w:rPr>
              <w:t>Ericsson, LG Electronics, Nokia</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V2XARC</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23.285</w:t>
            </w:r>
          </w:p>
        </w:tc>
        <w:tc>
          <w:tcPr>
            <w:tcW w:w="705" w:type="dxa"/>
          </w:tcPr>
          <w:p w:rsidR="00EF203E" w:rsidRPr="008F6D61" w:rsidRDefault="00EF203E" w:rsidP="00560697">
            <w:pPr>
              <w:pStyle w:val="TAL"/>
              <w:tabs>
                <w:tab w:val="clear" w:pos="284"/>
                <w:tab w:val="clear" w:pos="567"/>
              </w:tabs>
              <w:rPr>
                <w:sz w:val="16"/>
              </w:rPr>
            </w:pPr>
            <w:r w:rsidRPr="008F6D61">
              <w:rPr>
                <w:sz w:val="16"/>
              </w:rPr>
              <w:t>0024</w:t>
            </w:r>
          </w:p>
        </w:tc>
        <w:tc>
          <w:tcPr>
            <w:tcW w:w="236" w:type="dxa"/>
          </w:tcPr>
          <w:p w:rsidR="00EF203E" w:rsidRPr="008F6D61" w:rsidRDefault="00EF203E" w:rsidP="00560697">
            <w:pPr>
              <w:pStyle w:val="TAL"/>
              <w:tabs>
                <w:tab w:val="clear" w:pos="284"/>
                <w:tab w:val="clear" w:pos="567"/>
              </w:tabs>
              <w:rPr>
                <w:sz w:val="16"/>
              </w:rPr>
            </w:pPr>
            <w:r w:rsidRPr="008F6D61">
              <w:rPr>
                <w:sz w:val="16"/>
              </w:rPr>
              <w:t>1</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Support for xMB for V2X application</w:t>
            </w:r>
          </w:p>
        </w:tc>
        <w:tc>
          <w:tcPr>
            <w:tcW w:w="486" w:type="dxa"/>
          </w:tcPr>
          <w:p w:rsidR="00EF203E" w:rsidRPr="008F6D61" w:rsidRDefault="00EF203E" w:rsidP="00560697">
            <w:pPr>
              <w:pStyle w:val="TAL"/>
              <w:tabs>
                <w:tab w:val="clear" w:pos="284"/>
                <w:tab w:val="clear" w:pos="567"/>
              </w:tabs>
              <w:rPr>
                <w:sz w:val="16"/>
              </w:rPr>
            </w:pPr>
            <w:r w:rsidRPr="008F6D61">
              <w:rPr>
                <w:sz w:val="16"/>
              </w:rPr>
              <w:t>C</w:t>
            </w:r>
          </w:p>
        </w:tc>
        <w:tc>
          <w:tcPr>
            <w:tcW w:w="932" w:type="dxa"/>
          </w:tcPr>
          <w:p w:rsidR="00EF203E" w:rsidRPr="008F6D61" w:rsidRDefault="00EF203E" w:rsidP="00560697">
            <w:pPr>
              <w:pStyle w:val="TAL"/>
              <w:tabs>
                <w:tab w:val="clear" w:pos="284"/>
                <w:tab w:val="clear" w:pos="567"/>
              </w:tabs>
              <w:rPr>
                <w:sz w:val="16"/>
              </w:rPr>
            </w:pPr>
            <w:r w:rsidRPr="008F6D61">
              <w:rPr>
                <w:sz w:val="16"/>
              </w:rPr>
              <w:t>14.1.0</w:t>
            </w:r>
          </w:p>
        </w:tc>
        <w:tc>
          <w:tcPr>
            <w:tcW w:w="1296" w:type="dxa"/>
          </w:tcPr>
          <w:p w:rsidR="00EF203E" w:rsidRPr="008F6D61" w:rsidRDefault="00EF203E" w:rsidP="00560697">
            <w:pPr>
              <w:pStyle w:val="TAL"/>
              <w:tabs>
                <w:tab w:val="clear" w:pos="284"/>
                <w:tab w:val="clear" w:pos="567"/>
              </w:tabs>
              <w:rPr>
                <w:sz w:val="16"/>
              </w:rPr>
            </w:pPr>
            <w:r w:rsidRPr="008F6D61">
              <w:rPr>
                <w:sz w:val="16"/>
              </w:rPr>
              <w:t>S2-170374</w:t>
            </w:r>
          </w:p>
        </w:tc>
        <w:tc>
          <w:tcPr>
            <w:tcW w:w="2956" w:type="dxa"/>
          </w:tcPr>
          <w:p w:rsidR="00EF203E" w:rsidRPr="008F6D61" w:rsidRDefault="00EF203E" w:rsidP="00560697">
            <w:pPr>
              <w:pStyle w:val="TAL"/>
              <w:tabs>
                <w:tab w:val="clear" w:pos="284"/>
                <w:tab w:val="clear" w:pos="567"/>
              </w:tabs>
              <w:rPr>
                <w:sz w:val="16"/>
              </w:rPr>
            </w:pPr>
            <w:r w:rsidRPr="008F6D61">
              <w:rPr>
                <w:sz w:val="16"/>
              </w:rPr>
              <w:t>Ericsson</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V2XARC</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23.285</w:t>
            </w:r>
          </w:p>
        </w:tc>
        <w:tc>
          <w:tcPr>
            <w:tcW w:w="705" w:type="dxa"/>
          </w:tcPr>
          <w:p w:rsidR="00EF203E" w:rsidRPr="008F6D61" w:rsidRDefault="00EF203E" w:rsidP="00560697">
            <w:pPr>
              <w:pStyle w:val="TAL"/>
              <w:tabs>
                <w:tab w:val="clear" w:pos="284"/>
                <w:tab w:val="clear" w:pos="567"/>
              </w:tabs>
              <w:rPr>
                <w:sz w:val="16"/>
              </w:rPr>
            </w:pPr>
            <w:r w:rsidRPr="008F6D61">
              <w:rPr>
                <w:sz w:val="16"/>
              </w:rPr>
              <w:t>0025</w:t>
            </w:r>
          </w:p>
        </w:tc>
        <w:tc>
          <w:tcPr>
            <w:tcW w:w="236" w:type="dxa"/>
          </w:tcPr>
          <w:p w:rsidR="00EF203E" w:rsidRPr="008F6D61" w:rsidRDefault="00EF203E" w:rsidP="00560697">
            <w:pPr>
              <w:pStyle w:val="TAL"/>
              <w:tabs>
                <w:tab w:val="clear" w:pos="284"/>
                <w:tab w:val="clear" w:pos="567"/>
              </w:tabs>
              <w:rPr>
                <w:sz w:val="16"/>
              </w:rPr>
            </w:pPr>
            <w:r w:rsidRPr="008F6D61">
              <w:rPr>
                <w:sz w:val="16"/>
              </w:rPr>
              <w:t>1</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Clarify IP routing of V2X service over LTE Uu with PSID, ITS-AID</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14.1.0</w:t>
            </w:r>
          </w:p>
        </w:tc>
        <w:tc>
          <w:tcPr>
            <w:tcW w:w="1296" w:type="dxa"/>
          </w:tcPr>
          <w:p w:rsidR="00EF203E" w:rsidRPr="008F6D61" w:rsidRDefault="00EF203E" w:rsidP="00560697">
            <w:pPr>
              <w:pStyle w:val="TAL"/>
              <w:tabs>
                <w:tab w:val="clear" w:pos="284"/>
                <w:tab w:val="clear" w:pos="567"/>
              </w:tabs>
              <w:rPr>
                <w:sz w:val="16"/>
              </w:rPr>
            </w:pPr>
            <w:r w:rsidRPr="008F6D61">
              <w:rPr>
                <w:sz w:val="16"/>
              </w:rPr>
              <w:t>S2-170375</w:t>
            </w:r>
          </w:p>
        </w:tc>
        <w:tc>
          <w:tcPr>
            <w:tcW w:w="2956" w:type="dxa"/>
          </w:tcPr>
          <w:p w:rsidR="00EF203E" w:rsidRPr="008F6D61" w:rsidRDefault="00EF203E" w:rsidP="00560697">
            <w:pPr>
              <w:pStyle w:val="TAL"/>
              <w:tabs>
                <w:tab w:val="clear" w:pos="284"/>
                <w:tab w:val="clear" w:pos="567"/>
              </w:tabs>
              <w:rPr>
                <w:sz w:val="16"/>
              </w:rPr>
            </w:pPr>
            <w:r w:rsidRPr="008F6D61">
              <w:rPr>
                <w:sz w:val="16"/>
              </w:rPr>
              <w:t>Ericsson</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V2XARC</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23.285</w:t>
            </w:r>
          </w:p>
        </w:tc>
        <w:tc>
          <w:tcPr>
            <w:tcW w:w="705" w:type="dxa"/>
          </w:tcPr>
          <w:p w:rsidR="00EF203E" w:rsidRPr="008F6D61" w:rsidRDefault="00EF203E" w:rsidP="00560697">
            <w:pPr>
              <w:pStyle w:val="TAL"/>
              <w:tabs>
                <w:tab w:val="clear" w:pos="284"/>
                <w:tab w:val="clear" w:pos="567"/>
              </w:tabs>
              <w:rPr>
                <w:sz w:val="16"/>
              </w:rPr>
            </w:pPr>
            <w:r w:rsidRPr="008F6D61">
              <w:rPr>
                <w:sz w:val="16"/>
              </w:rPr>
              <w:t>0026</w:t>
            </w:r>
          </w:p>
        </w:tc>
        <w:tc>
          <w:tcPr>
            <w:tcW w:w="236" w:type="dxa"/>
          </w:tcPr>
          <w:p w:rsidR="00EF203E" w:rsidRPr="008F6D61" w:rsidRDefault="00EF203E" w:rsidP="00560697">
            <w:pPr>
              <w:pStyle w:val="TAL"/>
              <w:tabs>
                <w:tab w:val="clear" w:pos="284"/>
                <w:tab w:val="clear" w:pos="567"/>
              </w:tabs>
              <w:rPr>
                <w:sz w:val="16"/>
              </w:rPr>
            </w:pPr>
            <w:r w:rsidRPr="008F6D61">
              <w:rPr>
                <w:sz w:val="16"/>
              </w:rPr>
              <w:t>1</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Clarification for V2X communication over PC5 in limited service state</w:t>
            </w:r>
          </w:p>
        </w:tc>
        <w:tc>
          <w:tcPr>
            <w:tcW w:w="486" w:type="dxa"/>
          </w:tcPr>
          <w:p w:rsidR="00EF203E" w:rsidRPr="008F6D61" w:rsidRDefault="00EF203E" w:rsidP="00560697">
            <w:pPr>
              <w:pStyle w:val="TAL"/>
              <w:tabs>
                <w:tab w:val="clear" w:pos="284"/>
                <w:tab w:val="clear" w:pos="567"/>
              </w:tabs>
              <w:rPr>
                <w:sz w:val="16"/>
              </w:rPr>
            </w:pPr>
            <w:r w:rsidRPr="008F6D61">
              <w:rPr>
                <w:sz w:val="16"/>
              </w:rPr>
              <w:t>C</w:t>
            </w:r>
          </w:p>
        </w:tc>
        <w:tc>
          <w:tcPr>
            <w:tcW w:w="932" w:type="dxa"/>
          </w:tcPr>
          <w:p w:rsidR="00EF203E" w:rsidRPr="008F6D61" w:rsidRDefault="00EF203E" w:rsidP="00560697">
            <w:pPr>
              <w:pStyle w:val="TAL"/>
              <w:tabs>
                <w:tab w:val="clear" w:pos="284"/>
                <w:tab w:val="clear" w:pos="567"/>
              </w:tabs>
              <w:rPr>
                <w:sz w:val="16"/>
              </w:rPr>
            </w:pPr>
            <w:r w:rsidRPr="008F6D61">
              <w:rPr>
                <w:sz w:val="16"/>
              </w:rPr>
              <w:t>14.1.0</w:t>
            </w:r>
          </w:p>
        </w:tc>
        <w:tc>
          <w:tcPr>
            <w:tcW w:w="1296" w:type="dxa"/>
          </w:tcPr>
          <w:p w:rsidR="00EF203E" w:rsidRPr="008F6D61" w:rsidRDefault="00EF203E" w:rsidP="00560697">
            <w:pPr>
              <w:pStyle w:val="TAL"/>
              <w:tabs>
                <w:tab w:val="clear" w:pos="284"/>
                <w:tab w:val="clear" w:pos="567"/>
              </w:tabs>
              <w:rPr>
                <w:sz w:val="16"/>
              </w:rPr>
            </w:pPr>
            <w:r w:rsidRPr="008F6D61">
              <w:rPr>
                <w:sz w:val="16"/>
              </w:rPr>
              <w:t>S2-170376</w:t>
            </w:r>
          </w:p>
        </w:tc>
        <w:tc>
          <w:tcPr>
            <w:tcW w:w="2956" w:type="dxa"/>
          </w:tcPr>
          <w:p w:rsidR="00EF203E" w:rsidRPr="008F6D61" w:rsidRDefault="00EF203E" w:rsidP="00560697">
            <w:pPr>
              <w:pStyle w:val="TAL"/>
              <w:tabs>
                <w:tab w:val="clear" w:pos="284"/>
                <w:tab w:val="clear" w:pos="567"/>
              </w:tabs>
              <w:rPr>
                <w:sz w:val="16"/>
              </w:rPr>
            </w:pPr>
            <w:r w:rsidRPr="008F6D61">
              <w:rPr>
                <w:sz w:val="16"/>
              </w:rPr>
              <w:t>Qualcomm Incorporated, Samsung, Nokia, Ericsson, AT&amp;T, KPN</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V2XARC</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S2-119</w:t>
            </w:r>
          </w:p>
        </w:tc>
        <w:tc>
          <w:tcPr>
            <w:tcW w:w="847" w:type="dxa"/>
          </w:tcPr>
          <w:p w:rsidR="00EF203E" w:rsidRPr="008F6D61" w:rsidRDefault="00EF203E" w:rsidP="00560697">
            <w:pPr>
              <w:pStyle w:val="TAL"/>
              <w:tabs>
                <w:tab w:val="clear" w:pos="284"/>
                <w:tab w:val="clear" w:pos="567"/>
              </w:tabs>
              <w:rPr>
                <w:sz w:val="16"/>
              </w:rPr>
            </w:pPr>
            <w:r w:rsidRPr="008F6D61">
              <w:rPr>
                <w:sz w:val="16"/>
              </w:rPr>
              <w:t>23.285</w:t>
            </w:r>
          </w:p>
        </w:tc>
        <w:tc>
          <w:tcPr>
            <w:tcW w:w="705" w:type="dxa"/>
          </w:tcPr>
          <w:p w:rsidR="00EF203E" w:rsidRPr="008F6D61" w:rsidRDefault="00EF203E" w:rsidP="00560697">
            <w:pPr>
              <w:pStyle w:val="TAL"/>
              <w:tabs>
                <w:tab w:val="clear" w:pos="284"/>
                <w:tab w:val="clear" w:pos="567"/>
              </w:tabs>
              <w:rPr>
                <w:sz w:val="16"/>
              </w:rPr>
            </w:pPr>
            <w:r w:rsidRPr="008F6D61">
              <w:rPr>
                <w:sz w:val="16"/>
              </w:rPr>
              <w:t>0027</w:t>
            </w:r>
          </w:p>
        </w:tc>
        <w:tc>
          <w:tcPr>
            <w:tcW w:w="236" w:type="dxa"/>
          </w:tcPr>
          <w:p w:rsidR="00EF203E" w:rsidRPr="008F6D61" w:rsidRDefault="00EF203E" w:rsidP="00560697">
            <w:pPr>
              <w:pStyle w:val="TAL"/>
              <w:tabs>
                <w:tab w:val="clear" w:pos="284"/>
                <w:tab w:val="clear" w:pos="567"/>
              </w:tabs>
              <w:rPr>
                <w:sz w:val="16"/>
              </w:rPr>
            </w:pPr>
            <w:r w:rsidRPr="008F6D61">
              <w:rPr>
                <w:sz w:val="16"/>
              </w:rPr>
              <w:t>2</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 xml:space="preserve">Support of V2X communication over </w:t>
            </w:r>
            <w:r w:rsidRPr="008F6D61">
              <w:rPr>
                <w:sz w:val="16"/>
              </w:rPr>
              <w:lastRenderedPageBreak/>
              <w:t>PC5 during IMS eCall</w:t>
            </w:r>
          </w:p>
        </w:tc>
        <w:tc>
          <w:tcPr>
            <w:tcW w:w="486" w:type="dxa"/>
          </w:tcPr>
          <w:p w:rsidR="00EF203E" w:rsidRPr="008F6D61" w:rsidRDefault="00EF203E" w:rsidP="00560697">
            <w:pPr>
              <w:pStyle w:val="TAL"/>
              <w:tabs>
                <w:tab w:val="clear" w:pos="284"/>
                <w:tab w:val="clear" w:pos="567"/>
              </w:tabs>
              <w:rPr>
                <w:sz w:val="16"/>
              </w:rPr>
            </w:pPr>
            <w:r w:rsidRPr="008F6D61">
              <w:rPr>
                <w:sz w:val="16"/>
              </w:rPr>
              <w:lastRenderedPageBreak/>
              <w:t>C</w:t>
            </w:r>
          </w:p>
        </w:tc>
        <w:tc>
          <w:tcPr>
            <w:tcW w:w="932" w:type="dxa"/>
          </w:tcPr>
          <w:p w:rsidR="00EF203E" w:rsidRPr="008F6D61" w:rsidRDefault="00EF203E" w:rsidP="00560697">
            <w:pPr>
              <w:pStyle w:val="TAL"/>
              <w:tabs>
                <w:tab w:val="clear" w:pos="284"/>
                <w:tab w:val="clear" w:pos="567"/>
              </w:tabs>
              <w:rPr>
                <w:sz w:val="16"/>
              </w:rPr>
            </w:pPr>
            <w:r w:rsidRPr="008F6D61">
              <w:rPr>
                <w:sz w:val="16"/>
              </w:rPr>
              <w:t>14.1.0</w:t>
            </w:r>
          </w:p>
        </w:tc>
        <w:tc>
          <w:tcPr>
            <w:tcW w:w="1296" w:type="dxa"/>
          </w:tcPr>
          <w:p w:rsidR="00EF203E" w:rsidRPr="008F6D61" w:rsidRDefault="00EF203E" w:rsidP="00560697">
            <w:pPr>
              <w:pStyle w:val="TAL"/>
              <w:tabs>
                <w:tab w:val="clear" w:pos="284"/>
                <w:tab w:val="clear" w:pos="567"/>
              </w:tabs>
              <w:rPr>
                <w:sz w:val="16"/>
              </w:rPr>
            </w:pPr>
            <w:r w:rsidRPr="008F6D61">
              <w:rPr>
                <w:sz w:val="16"/>
              </w:rPr>
              <w:t>S2-171352</w:t>
            </w:r>
          </w:p>
        </w:tc>
        <w:tc>
          <w:tcPr>
            <w:tcW w:w="2956" w:type="dxa"/>
          </w:tcPr>
          <w:p w:rsidR="00EF203E" w:rsidRPr="008F6D61" w:rsidRDefault="00EF203E" w:rsidP="00560697">
            <w:pPr>
              <w:pStyle w:val="TAL"/>
              <w:tabs>
                <w:tab w:val="clear" w:pos="284"/>
                <w:tab w:val="clear" w:pos="567"/>
              </w:tabs>
              <w:rPr>
                <w:sz w:val="16"/>
              </w:rPr>
            </w:pPr>
            <w:r w:rsidRPr="008F6D61">
              <w:rPr>
                <w:sz w:val="16"/>
              </w:rPr>
              <w:t>Qualcomm Incorporated, Ericsson</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V2XARC</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lastRenderedPageBreak/>
              <w:t>S2-119</w:t>
            </w:r>
          </w:p>
        </w:tc>
        <w:tc>
          <w:tcPr>
            <w:tcW w:w="847" w:type="dxa"/>
          </w:tcPr>
          <w:p w:rsidR="00EF203E" w:rsidRPr="008F6D61" w:rsidRDefault="00EF203E" w:rsidP="00560697">
            <w:pPr>
              <w:pStyle w:val="TAL"/>
              <w:tabs>
                <w:tab w:val="clear" w:pos="284"/>
                <w:tab w:val="clear" w:pos="567"/>
              </w:tabs>
              <w:rPr>
                <w:sz w:val="16"/>
              </w:rPr>
            </w:pPr>
            <w:r w:rsidRPr="008F6D61">
              <w:rPr>
                <w:sz w:val="16"/>
              </w:rPr>
              <w:t>23.285</w:t>
            </w:r>
          </w:p>
        </w:tc>
        <w:tc>
          <w:tcPr>
            <w:tcW w:w="705" w:type="dxa"/>
          </w:tcPr>
          <w:p w:rsidR="00EF203E" w:rsidRPr="008F6D61" w:rsidRDefault="00EF203E" w:rsidP="00560697">
            <w:pPr>
              <w:pStyle w:val="TAL"/>
              <w:tabs>
                <w:tab w:val="clear" w:pos="284"/>
                <w:tab w:val="clear" w:pos="567"/>
              </w:tabs>
              <w:rPr>
                <w:sz w:val="16"/>
              </w:rPr>
            </w:pPr>
            <w:r w:rsidRPr="008F6D61">
              <w:rPr>
                <w:sz w:val="16"/>
              </w:rPr>
              <w:t>0028</w:t>
            </w:r>
          </w:p>
        </w:tc>
        <w:tc>
          <w:tcPr>
            <w:tcW w:w="236" w:type="dxa"/>
          </w:tcPr>
          <w:p w:rsidR="00EF203E" w:rsidRPr="008F6D61" w:rsidRDefault="00EF203E" w:rsidP="00560697">
            <w:pPr>
              <w:pStyle w:val="TAL"/>
              <w:tabs>
                <w:tab w:val="clear" w:pos="284"/>
                <w:tab w:val="clear" w:pos="567"/>
              </w:tabs>
              <w:rPr>
                <w:sz w:val="16"/>
              </w:rPr>
            </w:pPr>
            <w:r w:rsidRPr="008F6D61">
              <w:rPr>
                <w:sz w:val="16"/>
              </w:rPr>
              <w:t>1</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Clarification for V2X charging</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14.1.0</w:t>
            </w:r>
          </w:p>
        </w:tc>
        <w:tc>
          <w:tcPr>
            <w:tcW w:w="1296" w:type="dxa"/>
          </w:tcPr>
          <w:p w:rsidR="00EF203E" w:rsidRPr="008F6D61" w:rsidRDefault="00EF203E" w:rsidP="00560697">
            <w:pPr>
              <w:pStyle w:val="TAL"/>
              <w:tabs>
                <w:tab w:val="clear" w:pos="284"/>
                <w:tab w:val="clear" w:pos="567"/>
              </w:tabs>
              <w:rPr>
                <w:sz w:val="16"/>
              </w:rPr>
            </w:pPr>
            <w:r w:rsidRPr="008F6D61">
              <w:rPr>
                <w:sz w:val="16"/>
              </w:rPr>
              <w:t>S2-171348</w:t>
            </w:r>
          </w:p>
        </w:tc>
        <w:tc>
          <w:tcPr>
            <w:tcW w:w="2956" w:type="dxa"/>
          </w:tcPr>
          <w:p w:rsidR="00EF203E" w:rsidRPr="008F6D61" w:rsidRDefault="00EF203E" w:rsidP="00560697">
            <w:pPr>
              <w:pStyle w:val="TAL"/>
              <w:tabs>
                <w:tab w:val="clear" w:pos="284"/>
                <w:tab w:val="clear" w:pos="567"/>
              </w:tabs>
              <w:rPr>
                <w:sz w:val="16"/>
              </w:rPr>
            </w:pPr>
            <w:r w:rsidRPr="008F6D61">
              <w:rPr>
                <w:sz w:val="16"/>
              </w:rPr>
              <w:t>Qualcomm Incorporated, LG Electronics</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V2XARC</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S2-119</w:t>
            </w:r>
          </w:p>
        </w:tc>
        <w:tc>
          <w:tcPr>
            <w:tcW w:w="847" w:type="dxa"/>
          </w:tcPr>
          <w:p w:rsidR="00EF203E" w:rsidRPr="008F6D61" w:rsidRDefault="00EF203E" w:rsidP="00560697">
            <w:pPr>
              <w:pStyle w:val="TAL"/>
              <w:tabs>
                <w:tab w:val="clear" w:pos="284"/>
                <w:tab w:val="clear" w:pos="567"/>
              </w:tabs>
              <w:rPr>
                <w:sz w:val="16"/>
              </w:rPr>
            </w:pPr>
            <w:r w:rsidRPr="008F6D61">
              <w:rPr>
                <w:sz w:val="16"/>
              </w:rPr>
              <w:t>23.285</w:t>
            </w:r>
          </w:p>
        </w:tc>
        <w:tc>
          <w:tcPr>
            <w:tcW w:w="705" w:type="dxa"/>
          </w:tcPr>
          <w:p w:rsidR="00EF203E" w:rsidRPr="008F6D61" w:rsidRDefault="00EF203E" w:rsidP="00560697">
            <w:pPr>
              <w:pStyle w:val="TAL"/>
              <w:tabs>
                <w:tab w:val="clear" w:pos="284"/>
                <w:tab w:val="clear" w:pos="567"/>
              </w:tabs>
              <w:rPr>
                <w:sz w:val="16"/>
              </w:rPr>
            </w:pPr>
            <w:r w:rsidRPr="008F6D61">
              <w:rPr>
                <w:sz w:val="16"/>
              </w:rPr>
              <w:t>0029</w:t>
            </w:r>
          </w:p>
        </w:tc>
        <w:tc>
          <w:tcPr>
            <w:tcW w:w="236" w:type="dxa"/>
          </w:tcPr>
          <w:p w:rsidR="00EF203E" w:rsidRPr="008F6D61" w:rsidRDefault="00EF203E" w:rsidP="00560697">
            <w:pPr>
              <w:pStyle w:val="TAL"/>
              <w:tabs>
                <w:tab w:val="clear" w:pos="284"/>
                <w:tab w:val="clear" w:pos="567"/>
              </w:tabs>
              <w:rPr>
                <w:sz w:val="16"/>
              </w:rPr>
            </w:pPr>
            <w:r w:rsidRPr="008F6D61">
              <w:rPr>
                <w:sz w:val="16"/>
              </w:rPr>
              <w:t>1</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Clarification for V2X Security</w:t>
            </w:r>
          </w:p>
        </w:tc>
        <w:tc>
          <w:tcPr>
            <w:tcW w:w="486" w:type="dxa"/>
          </w:tcPr>
          <w:p w:rsidR="00EF203E" w:rsidRPr="008F6D61" w:rsidRDefault="00EF203E" w:rsidP="00560697">
            <w:pPr>
              <w:pStyle w:val="TAL"/>
              <w:tabs>
                <w:tab w:val="clear" w:pos="284"/>
                <w:tab w:val="clear" w:pos="567"/>
              </w:tabs>
              <w:rPr>
                <w:sz w:val="16"/>
              </w:rPr>
            </w:pPr>
            <w:r w:rsidRPr="008F6D61">
              <w:rPr>
                <w:sz w:val="16"/>
              </w:rPr>
              <w:t>B</w:t>
            </w:r>
          </w:p>
        </w:tc>
        <w:tc>
          <w:tcPr>
            <w:tcW w:w="932" w:type="dxa"/>
          </w:tcPr>
          <w:p w:rsidR="00EF203E" w:rsidRPr="008F6D61" w:rsidRDefault="00EF203E" w:rsidP="00560697">
            <w:pPr>
              <w:pStyle w:val="TAL"/>
              <w:tabs>
                <w:tab w:val="clear" w:pos="284"/>
                <w:tab w:val="clear" w:pos="567"/>
              </w:tabs>
              <w:rPr>
                <w:sz w:val="16"/>
              </w:rPr>
            </w:pPr>
            <w:r w:rsidRPr="008F6D61">
              <w:rPr>
                <w:sz w:val="16"/>
              </w:rPr>
              <w:t>14.1.0</w:t>
            </w:r>
          </w:p>
        </w:tc>
        <w:tc>
          <w:tcPr>
            <w:tcW w:w="1296" w:type="dxa"/>
          </w:tcPr>
          <w:p w:rsidR="00EF203E" w:rsidRPr="008F6D61" w:rsidRDefault="00EF203E" w:rsidP="00560697">
            <w:pPr>
              <w:pStyle w:val="TAL"/>
              <w:tabs>
                <w:tab w:val="clear" w:pos="284"/>
                <w:tab w:val="clear" w:pos="567"/>
              </w:tabs>
              <w:rPr>
                <w:sz w:val="16"/>
              </w:rPr>
            </w:pPr>
            <w:r w:rsidRPr="008F6D61">
              <w:rPr>
                <w:sz w:val="16"/>
              </w:rPr>
              <w:t>S2-171350</w:t>
            </w:r>
          </w:p>
        </w:tc>
        <w:tc>
          <w:tcPr>
            <w:tcW w:w="2956" w:type="dxa"/>
          </w:tcPr>
          <w:p w:rsidR="00EF203E" w:rsidRPr="008F6D61" w:rsidRDefault="00EF203E" w:rsidP="00560697">
            <w:pPr>
              <w:pStyle w:val="TAL"/>
              <w:tabs>
                <w:tab w:val="clear" w:pos="284"/>
                <w:tab w:val="clear" w:pos="567"/>
              </w:tabs>
              <w:rPr>
                <w:sz w:val="16"/>
              </w:rPr>
            </w:pPr>
            <w:r w:rsidRPr="008F6D61">
              <w:rPr>
                <w:sz w:val="16"/>
              </w:rPr>
              <w:t>Qualcomm Incorporated</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V2XARC</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S2-119</w:t>
            </w:r>
          </w:p>
        </w:tc>
        <w:tc>
          <w:tcPr>
            <w:tcW w:w="847" w:type="dxa"/>
          </w:tcPr>
          <w:p w:rsidR="00EF203E" w:rsidRPr="008F6D61" w:rsidRDefault="00EF203E" w:rsidP="00560697">
            <w:pPr>
              <w:pStyle w:val="TAL"/>
              <w:tabs>
                <w:tab w:val="clear" w:pos="284"/>
                <w:tab w:val="clear" w:pos="567"/>
              </w:tabs>
              <w:rPr>
                <w:sz w:val="16"/>
              </w:rPr>
            </w:pPr>
            <w:r w:rsidRPr="008F6D61">
              <w:rPr>
                <w:sz w:val="16"/>
              </w:rPr>
              <w:t>23.292</w:t>
            </w:r>
          </w:p>
        </w:tc>
        <w:tc>
          <w:tcPr>
            <w:tcW w:w="705" w:type="dxa"/>
          </w:tcPr>
          <w:p w:rsidR="00EF203E" w:rsidRPr="008F6D61" w:rsidRDefault="00EF203E" w:rsidP="00560697">
            <w:pPr>
              <w:pStyle w:val="TAL"/>
              <w:tabs>
                <w:tab w:val="clear" w:pos="284"/>
                <w:tab w:val="clear" w:pos="567"/>
              </w:tabs>
              <w:rPr>
                <w:sz w:val="16"/>
              </w:rPr>
            </w:pPr>
            <w:r w:rsidRPr="008F6D61">
              <w:rPr>
                <w:sz w:val="16"/>
              </w:rPr>
              <w:t>0245</w:t>
            </w:r>
          </w:p>
        </w:tc>
        <w:tc>
          <w:tcPr>
            <w:tcW w:w="236" w:type="dxa"/>
          </w:tcPr>
          <w:p w:rsidR="00EF203E" w:rsidRPr="008F6D61" w:rsidRDefault="00EF203E" w:rsidP="00560697">
            <w:pPr>
              <w:pStyle w:val="TAL"/>
              <w:tabs>
                <w:tab w:val="clear" w:pos="284"/>
                <w:tab w:val="clear" w:pos="567"/>
              </w:tabs>
              <w:rPr>
                <w:sz w:val="16"/>
              </w:rPr>
            </w:pPr>
            <w:r w:rsidRPr="008F6D61">
              <w:rPr>
                <w:sz w:val="16"/>
              </w:rPr>
              <w:t>3</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Inbound roamer detection at I/S-CSCF</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14.1.0</w:t>
            </w:r>
          </w:p>
        </w:tc>
        <w:tc>
          <w:tcPr>
            <w:tcW w:w="1296" w:type="dxa"/>
          </w:tcPr>
          <w:p w:rsidR="00EF203E" w:rsidRPr="008F6D61" w:rsidRDefault="00EF203E" w:rsidP="00560697">
            <w:pPr>
              <w:pStyle w:val="TAL"/>
              <w:tabs>
                <w:tab w:val="clear" w:pos="284"/>
                <w:tab w:val="clear" w:pos="567"/>
              </w:tabs>
              <w:rPr>
                <w:sz w:val="16"/>
              </w:rPr>
            </w:pPr>
            <w:r w:rsidRPr="008F6D61">
              <w:rPr>
                <w:sz w:val="16"/>
              </w:rPr>
              <w:t>S2-171245</w:t>
            </w:r>
          </w:p>
        </w:tc>
        <w:tc>
          <w:tcPr>
            <w:tcW w:w="2956" w:type="dxa"/>
          </w:tcPr>
          <w:p w:rsidR="00EF203E" w:rsidRPr="008F6D61" w:rsidRDefault="00EF203E" w:rsidP="00560697">
            <w:pPr>
              <w:pStyle w:val="TAL"/>
              <w:tabs>
                <w:tab w:val="clear" w:pos="284"/>
                <w:tab w:val="clear" w:pos="567"/>
              </w:tabs>
              <w:rPr>
                <w:sz w:val="16"/>
              </w:rPr>
            </w:pPr>
            <w:r w:rsidRPr="008F6D61">
              <w:rPr>
                <w:sz w:val="16"/>
              </w:rPr>
              <w:t>NEC, T-Mobile USA, Deutsche Telekom, Huawei</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SeDoC</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23.401</w:t>
            </w:r>
          </w:p>
        </w:tc>
        <w:tc>
          <w:tcPr>
            <w:tcW w:w="705" w:type="dxa"/>
          </w:tcPr>
          <w:p w:rsidR="00EF203E" w:rsidRPr="008F6D61" w:rsidRDefault="00EF203E" w:rsidP="00560697">
            <w:pPr>
              <w:pStyle w:val="TAL"/>
              <w:tabs>
                <w:tab w:val="clear" w:pos="284"/>
                <w:tab w:val="clear" w:pos="567"/>
              </w:tabs>
              <w:rPr>
                <w:sz w:val="16"/>
              </w:rPr>
            </w:pPr>
            <w:r w:rsidRPr="008F6D61">
              <w:rPr>
                <w:sz w:val="16"/>
              </w:rPr>
              <w:t>3167</w:t>
            </w:r>
          </w:p>
        </w:tc>
        <w:tc>
          <w:tcPr>
            <w:tcW w:w="236" w:type="dxa"/>
          </w:tcPr>
          <w:p w:rsidR="00EF203E" w:rsidRPr="008F6D61" w:rsidRDefault="00EF203E" w:rsidP="00560697">
            <w:pPr>
              <w:pStyle w:val="TAL"/>
              <w:tabs>
                <w:tab w:val="clear" w:pos="284"/>
                <w:tab w:val="clear" w:pos="567"/>
              </w:tabs>
              <w:rPr>
                <w:sz w:val="16"/>
              </w:rPr>
            </w:pPr>
            <w:r w:rsidRPr="008F6D61">
              <w:rPr>
                <w:sz w:val="16"/>
              </w:rPr>
              <w:t>1</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RAB Setup information in the IRAT handover</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S2-170496</w:t>
            </w:r>
          </w:p>
        </w:tc>
        <w:tc>
          <w:tcPr>
            <w:tcW w:w="2956" w:type="dxa"/>
          </w:tcPr>
          <w:p w:rsidR="00EF203E" w:rsidRPr="008F6D61" w:rsidRDefault="00EF203E" w:rsidP="00560697">
            <w:pPr>
              <w:pStyle w:val="TAL"/>
              <w:tabs>
                <w:tab w:val="clear" w:pos="284"/>
                <w:tab w:val="clear" w:pos="567"/>
              </w:tabs>
              <w:rPr>
                <w:sz w:val="16"/>
              </w:rPr>
            </w:pPr>
            <w:r w:rsidRPr="008F6D61">
              <w:rPr>
                <w:sz w:val="16"/>
              </w:rPr>
              <w:t>Huawei, HiSilicon</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TEI14, SAES</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23.401</w:t>
            </w:r>
          </w:p>
        </w:tc>
        <w:tc>
          <w:tcPr>
            <w:tcW w:w="705" w:type="dxa"/>
          </w:tcPr>
          <w:p w:rsidR="00EF203E" w:rsidRPr="008F6D61" w:rsidRDefault="00EF203E" w:rsidP="00560697">
            <w:pPr>
              <w:pStyle w:val="TAL"/>
              <w:tabs>
                <w:tab w:val="clear" w:pos="284"/>
                <w:tab w:val="clear" w:pos="567"/>
              </w:tabs>
              <w:rPr>
                <w:sz w:val="16"/>
              </w:rPr>
            </w:pPr>
            <w:r w:rsidRPr="008F6D61">
              <w:rPr>
                <w:sz w:val="16"/>
              </w:rPr>
              <w:t>3169</w:t>
            </w:r>
          </w:p>
        </w:tc>
        <w:tc>
          <w:tcPr>
            <w:tcW w:w="236" w:type="dxa"/>
          </w:tcPr>
          <w:p w:rsidR="00EF203E" w:rsidRPr="008F6D61" w:rsidRDefault="00EF203E" w:rsidP="00560697">
            <w:pPr>
              <w:pStyle w:val="TAL"/>
              <w:tabs>
                <w:tab w:val="clear" w:pos="284"/>
                <w:tab w:val="clear" w:pos="567"/>
              </w:tabs>
              <w:rPr>
                <w:sz w:val="16"/>
              </w:rPr>
            </w:pPr>
            <w:r w:rsidRPr="008F6D61">
              <w:rPr>
                <w:sz w:val="16"/>
              </w:rPr>
              <w:t>2</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Corrections of UE capability information to eNB for CP CIoT UEs</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S2-170512</w:t>
            </w:r>
          </w:p>
        </w:tc>
        <w:tc>
          <w:tcPr>
            <w:tcW w:w="2956" w:type="dxa"/>
          </w:tcPr>
          <w:p w:rsidR="00EF203E" w:rsidRPr="008F6D61" w:rsidRDefault="00EF203E" w:rsidP="00560697">
            <w:pPr>
              <w:pStyle w:val="TAL"/>
              <w:tabs>
                <w:tab w:val="clear" w:pos="284"/>
                <w:tab w:val="clear" w:pos="567"/>
              </w:tabs>
              <w:rPr>
                <w:sz w:val="16"/>
              </w:rPr>
            </w:pPr>
            <w:r w:rsidRPr="008F6D61">
              <w:rPr>
                <w:sz w:val="16"/>
              </w:rPr>
              <w:t>Huawei, HiSilicon</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CIoT_Ext</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23.401</w:t>
            </w:r>
          </w:p>
        </w:tc>
        <w:tc>
          <w:tcPr>
            <w:tcW w:w="705" w:type="dxa"/>
          </w:tcPr>
          <w:p w:rsidR="00EF203E" w:rsidRPr="008F6D61" w:rsidRDefault="00EF203E" w:rsidP="00560697">
            <w:pPr>
              <w:pStyle w:val="TAL"/>
              <w:tabs>
                <w:tab w:val="clear" w:pos="284"/>
                <w:tab w:val="clear" w:pos="567"/>
              </w:tabs>
              <w:rPr>
                <w:sz w:val="16"/>
              </w:rPr>
            </w:pPr>
            <w:r w:rsidRPr="008F6D61">
              <w:rPr>
                <w:sz w:val="16"/>
              </w:rPr>
              <w:t>3170</w:t>
            </w:r>
          </w:p>
        </w:tc>
        <w:tc>
          <w:tcPr>
            <w:tcW w:w="236" w:type="dxa"/>
          </w:tcPr>
          <w:p w:rsidR="00EF203E" w:rsidRPr="008F6D61" w:rsidRDefault="00EF203E" w:rsidP="00560697">
            <w:pPr>
              <w:pStyle w:val="TAL"/>
              <w:tabs>
                <w:tab w:val="clear" w:pos="284"/>
                <w:tab w:val="clear" w:pos="567"/>
              </w:tabs>
              <w:rPr>
                <w:sz w:val="16"/>
              </w:rPr>
            </w:pPr>
            <w:r w:rsidRPr="008F6D61">
              <w:rPr>
                <w:sz w:val="16"/>
              </w:rPr>
              <w:t>1</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Correction of CE authorization in TAU</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S2-170472</w:t>
            </w:r>
          </w:p>
        </w:tc>
        <w:tc>
          <w:tcPr>
            <w:tcW w:w="2956" w:type="dxa"/>
          </w:tcPr>
          <w:p w:rsidR="00EF203E" w:rsidRPr="008F6D61" w:rsidRDefault="00EF203E" w:rsidP="00560697">
            <w:pPr>
              <w:pStyle w:val="TAL"/>
              <w:tabs>
                <w:tab w:val="clear" w:pos="284"/>
                <w:tab w:val="clear" w:pos="567"/>
              </w:tabs>
              <w:rPr>
                <w:sz w:val="16"/>
              </w:rPr>
            </w:pPr>
            <w:r w:rsidRPr="008F6D61">
              <w:rPr>
                <w:sz w:val="16"/>
              </w:rPr>
              <w:t>Huawei, HiSilicon</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CIoT_Ext</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23.401</w:t>
            </w:r>
          </w:p>
        </w:tc>
        <w:tc>
          <w:tcPr>
            <w:tcW w:w="705" w:type="dxa"/>
          </w:tcPr>
          <w:p w:rsidR="00EF203E" w:rsidRPr="008F6D61" w:rsidRDefault="00EF203E" w:rsidP="00560697">
            <w:pPr>
              <w:pStyle w:val="TAL"/>
              <w:tabs>
                <w:tab w:val="clear" w:pos="284"/>
                <w:tab w:val="clear" w:pos="567"/>
              </w:tabs>
              <w:rPr>
                <w:sz w:val="16"/>
              </w:rPr>
            </w:pPr>
            <w:r w:rsidRPr="008F6D61">
              <w:rPr>
                <w:sz w:val="16"/>
              </w:rPr>
              <w:t>3171</w:t>
            </w:r>
          </w:p>
        </w:tc>
        <w:tc>
          <w:tcPr>
            <w:tcW w:w="236" w:type="dxa"/>
          </w:tcPr>
          <w:p w:rsidR="00EF203E" w:rsidRPr="008F6D61" w:rsidRDefault="00EF203E" w:rsidP="00560697">
            <w:pPr>
              <w:pStyle w:val="TAL"/>
              <w:tabs>
                <w:tab w:val="clear" w:pos="284"/>
                <w:tab w:val="clear" w:pos="567"/>
              </w:tabs>
              <w:rPr>
                <w:sz w:val="16"/>
              </w:rPr>
            </w:pPr>
            <w:r w:rsidRPr="008F6D61">
              <w:rPr>
                <w:sz w:val="16"/>
              </w:rPr>
              <w:t>1</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Support for restriction of Enhanced coverage restriction per RAT</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S2-170474</w:t>
            </w:r>
          </w:p>
        </w:tc>
        <w:tc>
          <w:tcPr>
            <w:tcW w:w="2956" w:type="dxa"/>
          </w:tcPr>
          <w:p w:rsidR="00EF203E" w:rsidRPr="008F6D61" w:rsidRDefault="00EF203E" w:rsidP="00560697">
            <w:pPr>
              <w:pStyle w:val="TAL"/>
              <w:tabs>
                <w:tab w:val="clear" w:pos="284"/>
                <w:tab w:val="clear" w:pos="567"/>
              </w:tabs>
              <w:rPr>
                <w:sz w:val="16"/>
              </w:rPr>
            </w:pPr>
            <w:r w:rsidRPr="008F6D61">
              <w:rPr>
                <w:sz w:val="16"/>
              </w:rPr>
              <w:t>Qualcomm Incorporated</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CIoT_Ext</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23.401</w:t>
            </w:r>
          </w:p>
        </w:tc>
        <w:tc>
          <w:tcPr>
            <w:tcW w:w="705" w:type="dxa"/>
          </w:tcPr>
          <w:p w:rsidR="00EF203E" w:rsidRPr="008F6D61" w:rsidRDefault="00EF203E" w:rsidP="00560697">
            <w:pPr>
              <w:pStyle w:val="TAL"/>
              <w:tabs>
                <w:tab w:val="clear" w:pos="284"/>
                <w:tab w:val="clear" w:pos="567"/>
              </w:tabs>
              <w:rPr>
                <w:sz w:val="16"/>
              </w:rPr>
            </w:pPr>
            <w:r w:rsidRPr="008F6D61">
              <w:rPr>
                <w:sz w:val="16"/>
              </w:rPr>
              <w:t>3172</w:t>
            </w:r>
          </w:p>
        </w:tc>
        <w:tc>
          <w:tcPr>
            <w:tcW w:w="236" w:type="dxa"/>
          </w:tcPr>
          <w:p w:rsidR="00EF203E" w:rsidRPr="008F6D61" w:rsidRDefault="00EF203E" w:rsidP="00560697">
            <w:pPr>
              <w:pStyle w:val="TAL"/>
              <w:tabs>
                <w:tab w:val="clear" w:pos="284"/>
                <w:tab w:val="clear" w:pos="567"/>
              </w:tabs>
              <w:rPr>
                <w:sz w:val="16"/>
              </w:rPr>
            </w:pPr>
            <w:r w:rsidRPr="008F6D61">
              <w:rPr>
                <w:sz w:val="16"/>
              </w:rPr>
              <w:t>2</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Enhanced Coverage Restricted parameter in S1-AP in TAU</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S2-170511</w:t>
            </w:r>
          </w:p>
        </w:tc>
        <w:tc>
          <w:tcPr>
            <w:tcW w:w="2956" w:type="dxa"/>
          </w:tcPr>
          <w:p w:rsidR="00EF203E" w:rsidRPr="008F6D61" w:rsidRDefault="00EF203E" w:rsidP="00560697">
            <w:pPr>
              <w:pStyle w:val="TAL"/>
              <w:tabs>
                <w:tab w:val="clear" w:pos="284"/>
                <w:tab w:val="clear" w:pos="567"/>
              </w:tabs>
              <w:rPr>
                <w:sz w:val="16"/>
              </w:rPr>
            </w:pPr>
            <w:r w:rsidRPr="008F6D61">
              <w:rPr>
                <w:sz w:val="16"/>
              </w:rPr>
              <w:t>Qualcomm Incorporated</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CIoT_Ext</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23.401</w:t>
            </w:r>
          </w:p>
        </w:tc>
        <w:tc>
          <w:tcPr>
            <w:tcW w:w="705" w:type="dxa"/>
          </w:tcPr>
          <w:p w:rsidR="00EF203E" w:rsidRPr="008F6D61" w:rsidRDefault="00EF203E" w:rsidP="00560697">
            <w:pPr>
              <w:pStyle w:val="TAL"/>
              <w:tabs>
                <w:tab w:val="clear" w:pos="284"/>
                <w:tab w:val="clear" w:pos="567"/>
              </w:tabs>
              <w:rPr>
                <w:sz w:val="16"/>
              </w:rPr>
            </w:pPr>
            <w:r w:rsidRPr="008F6D61">
              <w:rPr>
                <w:sz w:val="16"/>
              </w:rPr>
              <w:t>3173</w:t>
            </w:r>
          </w:p>
        </w:tc>
        <w:tc>
          <w:tcPr>
            <w:tcW w:w="236" w:type="dxa"/>
          </w:tcPr>
          <w:p w:rsidR="00EF203E" w:rsidRPr="008F6D61" w:rsidRDefault="00EF203E" w:rsidP="00560697">
            <w:pPr>
              <w:pStyle w:val="TAL"/>
              <w:tabs>
                <w:tab w:val="clear" w:pos="284"/>
                <w:tab w:val="clear" w:pos="567"/>
              </w:tabs>
              <w:rPr>
                <w:sz w:val="16"/>
              </w:rPr>
            </w:pPr>
            <w:r w:rsidRPr="008F6D61">
              <w:rPr>
                <w:sz w:val="16"/>
              </w:rPr>
              <w:t>1</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Location reporting using Control Plane CIOT EPS Optimisation</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S2-170482</w:t>
            </w:r>
          </w:p>
        </w:tc>
        <w:tc>
          <w:tcPr>
            <w:tcW w:w="2956" w:type="dxa"/>
          </w:tcPr>
          <w:p w:rsidR="00EF203E" w:rsidRPr="008F6D61" w:rsidRDefault="00EF203E" w:rsidP="00560697">
            <w:pPr>
              <w:pStyle w:val="TAL"/>
              <w:tabs>
                <w:tab w:val="clear" w:pos="284"/>
                <w:tab w:val="clear" w:pos="567"/>
              </w:tabs>
              <w:rPr>
                <w:sz w:val="16"/>
              </w:rPr>
            </w:pPr>
            <w:r w:rsidRPr="008F6D61">
              <w:rPr>
                <w:sz w:val="16"/>
              </w:rPr>
              <w:t>Qualcomm Incorporated</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CIoT_Ext</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S2-119</w:t>
            </w:r>
          </w:p>
        </w:tc>
        <w:tc>
          <w:tcPr>
            <w:tcW w:w="847" w:type="dxa"/>
          </w:tcPr>
          <w:p w:rsidR="00EF203E" w:rsidRPr="008F6D61" w:rsidRDefault="00EF203E" w:rsidP="00560697">
            <w:pPr>
              <w:pStyle w:val="TAL"/>
              <w:tabs>
                <w:tab w:val="clear" w:pos="284"/>
                <w:tab w:val="clear" w:pos="567"/>
              </w:tabs>
              <w:rPr>
                <w:sz w:val="16"/>
              </w:rPr>
            </w:pPr>
            <w:r w:rsidRPr="008F6D61">
              <w:rPr>
                <w:sz w:val="16"/>
              </w:rPr>
              <w:t>23.401</w:t>
            </w:r>
          </w:p>
        </w:tc>
        <w:tc>
          <w:tcPr>
            <w:tcW w:w="705" w:type="dxa"/>
          </w:tcPr>
          <w:p w:rsidR="00EF203E" w:rsidRPr="008F6D61" w:rsidRDefault="00EF203E" w:rsidP="00560697">
            <w:pPr>
              <w:pStyle w:val="TAL"/>
              <w:tabs>
                <w:tab w:val="clear" w:pos="284"/>
                <w:tab w:val="clear" w:pos="567"/>
              </w:tabs>
              <w:rPr>
                <w:sz w:val="16"/>
              </w:rPr>
            </w:pPr>
            <w:r w:rsidRPr="008F6D61">
              <w:rPr>
                <w:sz w:val="16"/>
              </w:rPr>
              <w:t>3174</w:t>
            </w:r>
          </w:p>
        </w:tc>
        <w:tc>
          <w:tcPr>
            <w:tcW w:w="236" w:type="dxa"/>
          </w:tcPr>
          <w:p w:rsidR="00EF203E" w:rsidRPr="008F6D61" w:rsidRDefault="00EF203E" w:rsidP="00560697">
            <w:pPr>
              <w:pStyle w:val="TAL"/>
              <w:tabs>
                <w:tab w:val="clear" w:pos="284"/>
                <w:tab w:val="clear" w:pos="567"/>
              </w:tabs>
              <w:rPr>
                <w:sz w:val="16"/>
              </w:rPr>
            </w:pPr>
            <w:r w:rsidRPr="008F6D61">
              <w:rPr>
                <w:sz w:val="16"/>
              </w:rPr>
              <w:t>2</w:t>
            </w:r>
          </w:p>
        </w:tc>
        <w:tc>
          <w:tcPr>
            <w:tcW w:w="760" w:type="dxa"/>
          </w:tcPr>
          <w:p w:rsidR="00EF203E" w:rsidRPr="008F6D61" w:rsidRDefault="00EF203E" w:rsidP="00560697">
            <w:pPr>
              <w:pStyle w:val="TAL"/>
              <w:tabs>
                <w:tab w:val="clear" w:pos="284"/>
                <w:tab w:val="clear" w:pos="567"/>
              </w:tabs>
              <w:rPr>
                <w:sz w:val="16"/>
              </w:rPr>
            </w:pPr>
            <w:r w:rsidRPr="008F6D61">
              <w:rPr>
                <w:sz w:val="16"/>
              </w:rPr>
              <w:t>Rel-13</w:t>
            </w:r>
          </w:p>
        </w:tc>
        <w:tc>
          <w:tcPr>
            <w:tcW w:w="2918" w:type="dxa"/>
          </w:tcPr>
          <w:p w:rsidR="00EF203E" w:rsidRPr="008F6D61" w:rsidRDefault="00EF203E" w:rsidP="00560697">
            <w:pPr>
              <w:pStyle w:val="TAL"/>
              <w:tabs>
                <w:tab w:val="clear" w:pos="284"/>
                <w:tab w:val="clear" w:pos="567"/>
              </w:tabs>
              <w:rPr>
                <w:sz w:val="16"/>
              </w:rPr>
            </w:pPr>
            <w:r w:rsidRPr="008F6D61">
              <w:rPr>
                <w:sz w:val="16"/>
              </w:rPr>
              <w:t>No need to support UE requested bearer resource modification for CP CIOT</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13.9.0</w:t>
            </w:r>
          </w:p>
        </w:tc>
        <w:tc>
          <w:tcPr>
            <w:tcW w:w="1296" w:type="dxa"/>
          </w:tcPr>
          <w:p w:rsidR="00EF203E" w:rsidRPr="008F6D61" w:rsidRDefault="00EF203E" w:rsidP="00560697">
            <w:pPr>
              <w:pStyle w:val="TAL"/>
              <w:tabs>
                <w:tab w:val="clear" w:pos="284"/>
                <w:tab w:val="clear" w:pos="567"/>
              </w:tabs>
              <w:rPr>
                <w:sz w:val="16"/>
              </w:rPr>
            </w:pPr>
            <w:r w:rsidRPr="008F6D61">
              <w:rPr>
                <w:sz w:val="16"/>
              </w:rPr>
              <w:t>S2-170874</w:t>
            </w:r>
          </w:p>
        </w:tc>
        <w:tc>
          <w:tcPr>
            <w:tcW w:w="2956" w:type="dxa"/>
          </w:tcPr>
          <w:p w:rsidR="00EF203E" w:rsidRPr="008F6D61" w:rsidRDefault="00EF203E" w:rsidP="00560697">
            <w:pPr>
              <w:pStyle w:val="TAL"/>
              <w:tabs>
                <w:tab w:val="clear" w:pos="284"/>
                <w:tab w:val="clear" w:pos="567"/>
              </w:tabs>
              <w:rPr>
                <w:sz w:val="16"/>
              </w:rPr>
            </w:pPr>
            <w:r w:rsidRPr="008F6D61">
              <w:rPr>
                <w:sz w:val="16"/>
              </w:rPr>
              <w:t>Qualcomm Incorporated, Nokia</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CIoT</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S2-119</w:t>
            </w:r>
          </w:p>
        </w:tc>
        <w:tc>
          <w:tcPr>
            <w:tcW w:w="847" w:type="dxa"/>
          </w:tcPr>
          <w:p w:rsidR="00EF203E" w:rsidRPr="008F6D61" w:rsidRDefault="00EF203E" w:rsidP="00560697">
            <w:pPr>
              <w:pStyle w:val="TAL"/>
              <w:tabs>
                <w:tab w:val="clear" w:pos="284"/>
                <w:tab w:val="clear" w:pos="567"/>
              </w:tabs>
              <w:rPr>
                <w:sz w:val="16"/>
              </w:rPr>
            </w:pPr>
            <w:r w:rsidRPr="008F6D61">
              <w:rPr>
                <w:sz w:val="16"/>
              </w:rPr>
              <w:t>23.401</w:t>
            </w:r>
          </w:p>
        </w:tc>
        <w:tc>
          <w:tcPr>
            <w:tcW w:w="705" w:type="dxa"/>
          </w:tcPr>
          <w:p w:rsidR="00EF203E" w:rsidRPr="008F6D61" w:rsidRDefault="00EF203E" w:rsidP="00560697">
            <w:pPr>
              <w:pStyle w:val="TAL"/>
              <w:tabs>
                <w:tab w:val="clear" w:pos="284"/>
                <w:tab w:val="clear" w:pos="567"/>
              </w:tabs>
              <w:rPr>
                <w:sz w:val="16"/>
              </w:rPr>
            </w:pPr>
            <w:r w:rsidRPr="008F6D61">
              <w:rPr>
                <w:sz w:val="16"/>
              </w:rPr>
              <w:t>3175</w:t>
            </w:r>
          </w:p>
        </w:tc>
        <w:tc>
          <w:tcPr>
            <w:tcW w:w="236" w:type="dxa"/>
          </w:tcPr>
          <w:p w:rsidR="00EF203E" w:rsidRPr="008F6D61" w:rsidRDefault="00EF203E" w:rsidP="00560697">
            <w:pPr>
              <w:pStyle w:val="TAL"/>
              <w:tabs>
                <w:tab w:val="clear" w:pos="284"/>
                <w:tab w:val="clear" w:pos="567"/>
              </w:tabs>
              <w:rPr>
                <w:sz w:val="16"/>
              </w:rPr>
            </w:pPr>
            <w:r w:rsidRPr="008F6D61">
              <w:rPr>
                <w:sz w:val="16"/>
              </w:rPr>
              <w:t>2</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No need to support UE requested bearer resource modification for CP CIOT</w:t>
            </w:r>
          </w:p>
        </w:tc>
        <w:tc>
          <w:tcPr>
            <w:tcW w:w="486" w:type="dxa"/>
          </w:tcPr>
          <w:p w:rsidR="00EF203E" w:rsidRPr="008F6D61" w:rsidRDefault="00EF203E" w:rsidP="00560697">
            <w:pPr>
              <w:pStyle w:val="TAL"/>
              <w:tabs>
                <w:tab w:val="clear" w:pos="284"/>
                <w:tab w:val="clear" w:pos="567"/>
              </w:tabs>
              <w:rPr>
                <w:sz w:val="16"/>
              </w:rPr>
            </w:pPr>
            <w:r w:rsidRPr="008F6D61">
              <w:rPr>
                <w:sz w:val="16"/>
              </w:rPr>
              <w:t>A</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S2-170875</w:t>
            </w:r>
          </w:p>
        </w:tc>
        <w:tc>
          <w:tcPr>
            <w:tcW w:w="2956" w:type="dxa"/>
          </w:tcPr>
          <w:p w:rsidR="00EF203E" w:rsidRPr="008F6D61" w:rsidRDefault="00EF203E" w:rsidP="00560697">
            <w:pPr>
              <w:pStyle w:val="TAL"/>
              <w:tabs>
                <w:tab w:val="clear" w:pos="284"/>
                <w:tab w:val="clear" w:pos="567"/>
              </w:tabs>
              <w:rPr>
                <w:sz w:val="16"/>
              </w:rPr>
            </w:pPr>
            <w:r w:rsidRPr="008F6D61">
              <w:rPr>
                <w:sz w:val="16"/>
              </w:rPr>
              <w:t>Qualcomm Incorporated, Nokia</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CIoT</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S2-119</w:t>
            </w:r>
          </w:p>
        </w:tc>
        <w:tc>
          <w:tcPr>
            <w:tcW w:w="847" w:type="dxa"/>
          </w:tcPr>
          <w:p w:rsidR="00EF203E" w:rsidRPr="008F6D61" w:rsidRDefault="00EF203E" w:rsidP="00560697">
            <w:pPr>
              <w:pStyle w:val="TAL"/>
              <w:tabs>
                <w:tab w:val="clear" w:pos="284"/>
                <w:tab w:val="clear" w:pos="567"/>
              </w:tabs>
              <w:rPr>
                <w:sz w:val="16"/>
              </w:rPr>
            </w:pPr>
            <w:r w:rsidRPr="008F6D61">
              <w:rPr>
                <w:sz w:val="16"/>
              </w:rPr>
              <w:t>23.401</w:t>
            </w:r>
          </w:p>
        </w:tc>
        <w:tc>
          <w:tcPr>
            <w:tcW w:w="705" w:type="dxa"/>
          </w:tcPr>
          <w:p w:rsidR="00EF203E" w:rsidRPr="008F6D61" w:rsidRDefault="00EF203E" w:rsidP="00560697">
            <w:pPr>
              <w:pStyle w:val="TAL"/>
              <w:tabs>
                <w:tab w:val="clear" w:pos="284"/>
                <w:tab w:val="clear" w:pos="567"/>
              </w:tabs>
              <w:rPr>
                <w:sz w:val="16"/>
              </w:rPr>
            </w:pPr>
            <w:r w:rsidRPr="008F6D61">
              <w:rPr>
                <w:sz w:val="16"/>
              </w:rPr>
              <w:t>3176</w:t>
            </w:r>
          </w:p>
        </w:tc>
        <w:tc>
          <w:tcPr>
            <w:tcW w:w="236" w:type="dxa"/>
          </w:tcPr>
          <w:p w:rsidR="00EF203E" w:rsidRPr="008F6D61" w:rsidRDefault="00EF203E" w:rsidP="00560697">
            <w:pPr>
              <w:pStyle w:val="TAL"/>
              <w:tabs>
                <w:tab w:val="clear" w:pos="284"/>
                <w:tab w:val="clear" w:pos="567"/>
              </w:tabs>
              <w:rPr>
                <w:sz w:val="16"/>
              </w:rPr>
            </w:pPr>
            <w:r w:rsidRPr="008F6D61">
              <w:rPr>
                <w:sz w:val="16"/>
              </w:rPr>
              <w:t>3</w:t>
            </w:r>
          </w:p>
        </w:tc>
        <w:tc>
          <w:tcPr>
            <w:tcW w:w="760" w:type="dxa"/>
          </w:tcPr>
          <w:p w:rsidR="00EF203E" w:rsidRPr="008F6D61" w:rsidRDefault="00EF203E" w:rsidP="00560697">
            <w:pPr>
              <w:pStyle w:val="TAL"/>
              <w:tabs>
                <w:tab w:val="clear" w:pos="284"/>
                <w:tab w:val="clear" w:pos="567"/>
              </w:tabs>
              <w:rPr>
                <w:sz w:val="16"/>
              </w:rPr>
            </w:pPr>
            <w:r w:rsidRPr="008F6D61">
              <w:rPr>
                <w:sz w:val="16"/>
              </w:rPr>
              <w:t>Rel-13</w:t>
            </w:r>
          </w:p>
        </w:tc>
        <w:tc>
          <w:tcPr>
            <w:tcW w:w="2918" w:type="dxa"/>
          </w:tcPr>
          <w:p w:rsidR="00EF203E" w:rsidRPr="008F6D61" w:rsidRDefault="00EF203E" w:rsidP="00560697">
            <w:pPr>
              <w:pStyle w:val="TAL"/>
              <w:tabs>
                <w:tab w:val="clear" w:pos="284"/>
                <w:tab w:val="clear" w:pos="567"/>
              </w:tabs>
              <w:rPr>
                <w:sz w:val="16"/>
              </w:rPr>
            </w:pPr>
            <w:r w:rsidRPr="008F6D61">
              <w:rPr>
                <w:sz w:val="16"/>
              </w:rPr>
              <w:t>No support for Serving PLMN Rate Control across multiple PDN connections</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13.9.0</w:t>
            </w:r>
          </w:p>
        </w:tc>
        <w:tc>
          <w:tcPr>
            <w:tcW w:w="1296" w:type="dxa"/>
          </w:tcPr>
          <w:p w:rsidR="00EF203E" w:rsidRPr="008F6D61" w:rsidRDefault="00EF203E" w:rsidP="00560697">
            <w:pPr>
              <w:pStyle w:val="TAL"/>
              <w:tabs>
                <w:tab w:val="clear" w:pos="284"/>
                <w:tab w:val="clear" w:pos="567"/>
              </w:tabs>
              <w:rPr>
                <w:sz w:val="16"/>
              </w:rPr>
            </w:pPr>
            <w:r w:rsidRPr="008F6D61">
              <w:rPr>
                <w:sz w:val="16"/>
              </w:rPr>
              <w:t>S2-171404</w:t>
            </w:r>
          </w:p>
        </w:tc>
        <w:tc>
          <w:tcPr>
            <w:tcW w:w="2956" w:type="dxa"/>
          </w:tcPr>
          <w:p w:rsidR="00EF203E" w:rsidRPr="008F6D61" w:rsidRDefault="00EF203E" w:rsidP="00560697">
            <w:pPr>
              <w:pStyle w:val="TAL"/>
              <w:tabs>
                <w:tab w:val="clear" w:pos="284"/>
                <w:tab w:val="clear" w:pos="567"/>
              </w:tabs>
              <w:rPr>
                <w:sz w:val="16"/>
              </w:rPr>
            </w:pPr>
            <w:r w:rsidRPr="008F6D61">
              <w:rPr>
                <w:sz w:val="16"/>
              </w:rPr>
              <w:t>Qualcomm Incorporated, Nokia</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CIoT</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S2-119</w:t>
            </w:r>
          </w:p>
        </w:tc>
        <w:tc>
          <w:tcPr>
            <w:tcW w:w="847" w:type="dxa"/>
          </w:tcPr>
          <w:p w:rsidR="00EF203E" w:rsidRPr="008F6D61" w:rsidRDefault="00EF203E" w:rsidP="00560697">
            <w:pPr>
              <w:pStyle w:val="TAL"/>
              <w:tabs>
                <w:tab w:val="clear" w:pos="284"/>
                <w:tab w:val="clear" w:pos="567"/>
              </w:tabs>
              <w:rPr>
                <w:sz w:val="16"/>
              </w:rPr>
            </w:pPr>
            <w:r w:rsidRPr="008F6D61">
              <w:rPr>
                <w:sz w:val="16"/>
              </w:rPr>
              <w:t>23.401</w:t>
            </w:r>
          </w:p>
        </w:tc>
        <w:tc>
          <w:tcPr>
            <w:tcW w:w="705" w:type="dxa"/>
          </w:tcPr>
          <w:p w:rsidR="00EF203E" w:rsidRPr="008F6D61" w:rsidRDefault="00EF203E" w:rsidP="00560697">
            <w:pPr>
              <w:pStyle w:val="TAL"/>
              <w:tabs>
                <w:tab w:val="clear" w:pos="284"/>
                <w:tab w:val="clear" w:pos="567"/>
              </w:tabs>
              <w:rPr>
                <w:sz w:val="16"/>
              </w:rPr>
            </w:pPr>
            <w:r w:rsidRPr="008F6D61">
              <w:rPr>
                <w:sz w:val="16"/>
              </w:rPr>
              <w:t>3177</w:t>
            </w:r>
          </w:p>
        </w:tc>
        <w:tc>
          <w:tcPr>
            <w:tcW w:w="236" w:type="dxa"/>
          </w:tcPr>
          <w:p w:rsidR="00EF203E" w:rsidRPr="008F6D61" w:rsidRDefault="00EF203E" w:rsidP="00560697">
            <w:pPr>
              <w:pStyle w:val="TAL"/>
              <w:tabs>
                <w:tab w:val="clear" w:pos="284"/>
                <w:tab w:val="clear" w:pos="567"/>
              </w:tabs>
              <w:rPr>
                <w:sz w:val="16"/>
              </w:rPr>
            </w:pPr>
            <w:r w:rsidRPr="008F6D61">
              <w:rPr>
                <w:sz w:val="16"/>
              </w:rPr>
              <w:t>4</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No support for Serving PLMN Rate Control across multiple PDN connections</w:t>
            </w:r>
          </w:p>
        </w:tc>
        <w:tc>
          <w:tcPr>
            <w:tcW w:w="486" w:type="dxa"/>
          </w:tcPr>
          <w:p w:rsidR="00EF203E" w:rsidRPr="008F6D61" w:rsidRDefault="00EF203E" w:rsidP="00560697">
            <w:pPr>
              <w:pStyle w:val="TAL"/>
              <w:tabs>
                <w:tab w:val="clear" w:pos="284"/>
                <w:tab w:val="clear" w:pos="567"/>
              </w:tabs>
              <w:rPr>
                <w:sz w:val="16"/>
              </w:rPr>
            </w:pPr>
            <w:r w:rsidRPr="008F6D61">
              <w:rPr>
                <w:sz w:val="16"/>
              </w:rPr>
              <w:t>A</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S2-171405</w:t>
            </w:r>
          </w:p>
        </w:tc>
        <w:tc>
          <w:tcPr>
            <w:tcW w:w="2956" w:type="dxa"/>
          </w:tcPr>
          <w:p w:rsidR="00EF203E" w:rsidRPr="008F6D61" w:rsidRDefault="00EF203E" w:rsidP="00560697">
            <w:pPr>
              <w:pStyle w:val="TAL"/>
              <w:tabs>
                <w:tab w:val="clear" w:pos="284"/>
                <w:tab w:val="clear" w:pos="567"/>
              </w:tabs>
              <w:rPr>
                <w:sz w:val="16"/>
              </w:rPr>
            </w:pPr>
            <w:r w:rsidRPr="008F6D61">
              <w:rPr>
                <w:sz w:val="16"/>
              </w:rPr>
              <w:t>Qualcomm Incorporated, Nokia</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CIoT</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23.401</w:t>
            </w:r>
          </w:p>
        </w:tc>
        <w:tc>
          <w:tcPr>
            <w:tcW w:w="705" w:type="dxa"/>
          </w:tcPr>
          <w:p w:rsidR="00EF203E" w:rsidRPr="008F6D61" w:rsidRDefault="00EF203E" w:rsidP="00560697">
            <w:pPr>
              <w:pStyle w:val="TAL"/>
              <w:tabs>
                <w:tab w:val="clear" w:pos="284"/>
                <w:tab w:val="clear" w:pos="567"/>
              </w:tabs>
              <w:rPr>
                <w:sz w:val="16"/>
              </w:rPr>
            </w:pPr>
            <w:r w:rsidRPr="008F6D61">
              <w:rPr>
                <w:sz w:val="16"/>
              </w:rPr>
              <w:t>3178</w:t>
            </w:r>
          </w:p>
        </w:tc>
        <w:tc>
          <w:tcPr>
            <w:tcW w:w="236" w:type="dxa"/>
          </w:tcPr>
          <w:p w:rsidR="00EF203E" w:rsidRPr="008F6D61" w:rsidRDefault="00EF203E" w:rsidP="00560697">
            <w:pPr>
              <w:pStyle w:val="TAL"/>
              <w:tabs>
                <w:tab w:val="clear" w:pos="284"/>
                <w:tab w:val="clear" w:pos="567"/>
              </w:tabs>
              <w:rPr>
                <w:sz w:val="16"/>
              </w:rPr>
            </w:pPr>
            <w:r w:rsidRPr="008F6D61">
              <w:rPr>
                <w:sz w:val="16"/>
              </w:rPr>
              <w:t>1</w:t>
            </w:r>
          </w:p>
        </w:tc>
        <w:tc>
          <w:tcPr>
            <w:tcW w:w="760" w:type="dxa"/>
          </w:tcPr>
          <w:p w:rsidR="00EF203E" w:rsidRPr="008F6D61" w:rsidRDefault="00EF203E" w:rsidP="00560697">
            <w:pPr>
              <w:pStyle w:val="TAL"/>
              <w:tabs>
                <w:tab w:val="clear" w:pos="284"/>
                <w:tab w:val="clear" w:pos="567"/>
              </w:tabs>
              <w:rPr>
                <w:sz w:val="16"/>
              </w:rPr>
            </w:pPr>
            <w:r w:rsidRPr="008F6D61">
              <w:rPr>
                <w:sz w:val="16"/>
              </w:rPr>
              <w:t>Rel-13</w:t>
            </w:r>
          </w:p>
        </w:tc>
        <w:tc>
          <w:tcPr>
            <w:tcW w:w="2918" w:type="dxa"/>
          </w:tcPr>
          <w:p w:rsidR="00EF203E" w:rsidRPr="008F6D61" w:rsidRDefault="00EF203E" w:rsidP="00560697">
            <w:pPr>
              <w:pStyle w:val="TAL"/>
              <w:tabs>
                <w:tab w:val="clear" w:pos="284"/>
                <w:tab w:val="clear" w:pos="567"/>
              </w:tabs>
              <w:rPr>
                <w:sz w:val="16"/>
              </w:rPr>
            </w:pPr>
            <w:r w:rsidRPr="008F6D61">
              <w:rPr>
                <w:sz w:val="16"/>
              </w:rPr>
              <w:t>Indication for support of User Plane CIOT Optimisation to E-UTRAN</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13.9.0</w:t>
            </w:r>
          </w:p>
        </w:tc>
        <w:tc>
          <w:tcPr>
            <w:tcW w:w="1296" w:type="dxa"/>
          </w:tcPr>
          <w:p w:rsidR="00EF203E" w:rsidRPr="008F6D61" w:rsidRDefault="00EF203E" w:rsidP="00560697">
            <w:pPr>
              <w:pStyle w:val="TAL"/>
              <w:tabs>
                <w:tab w:val="clear" w:pos="284"/>
                <w:tab w:val="clear" w:pos="567"/>
              </w:tabs>
              <w:rPr>
                <w:sz w:val="16"/>
              </w:rPr>
            </w:pPr>
            <w:r w:rsidRPr="008F6D61">
              <w:rPr>
                <w:sz w:val="16"/>
              </w:rPr>
              <w:t>S2-170485</w:t>
            </w:r>
          </w:p>
        </w:tc>
        <w:tc>
          <w:tcPr>
            <w:tcW w:w="2956" w:type="dxa"/>
          </w:tcPr>
          <w:p w:rsidR="00EF203E" w:rsidRPr="008F6D61" w:rsidRDefault="00EF203E" w:rsidP="00560697">
            <w:pPr>
              <w:pStyle w:val="TAL"/>
              <w:tabs>
                <w:tab w:val="clear" w:pos="284"/>
                <w:tab w:val="clear" w:pos="567"/>
              </w:tabs>
              <w:rPr>
                <w:sz w:val="16"/>
              </w:rPr>
            </w:pPr>
            <w:r w:rsidRPr="008F6D61">
              <w:rPr>
                <w:sz w:val="16"/>
              </w:rPr>
              <w:t>Qualcomm Incorporated</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CIoT</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23.401</w:t>
            </w:r>
          </w:p>
        </w:tc>
        <w:tc>
          <w:tcPr>
            <w:tcW w:w="705" w:type="dxa"/>
          </w:tcPr>
          <w:p w:rsidR="00EF203E" w:rsidRPr="008F6D61" w:rsidRDefault="00EF203E" w:rsidP="00560697">
            <w:pPr>
              <w:pStyle w:val="TAL"/>
              <w:tabs>
                <w:tab w:val="clear" w:pos="284"/>
                <w:tab w:val="clear" w:pos="567"/>
              </w:tabs>
              <w:rPr>
                <w:sz w:val="16"/>
              </w:rPr>
            </w:pPr>
            <w:r w:rsidRPr="008F6D61">
              <w:rPr>
                <w:sz w:val="16"/>
              </w:rPr>
              <w:t>3179</w:t>
            </w:r>
          </w:p>
        </w:tc>
        <w:tc>
          <w:tcPr>
            <w:tcW w:w="236" w:type="dxa"/>
          </w:tcPr>
          <w:p w:rsidR="00EF203E" w:rsidRPr="008F6D61" w:rsidRDefault="00EF203E" w:rsidP="00560697">
            <w:pPr>
              <w:pStyle w:val="TAL"/>
              <w:tabs>
                <w:tab w:val="clear" w:pos="284"/>
                <w:tab w:val="clear" w:pos="567"/>
              </w:tabs>
              <w:rPr>
                <w:sz w:val="16"/>
              </w:rPr>
            </w:pPr>
            <w:r w:rsidRPr="008F6D61">
              <w:rPr>
                <w:sz w:val="16"/>
              </w:rPr>
              <w:t>1</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Indication for support of User Plane CIOT Optimisation to E-UTRAN</w:t>
            </w:r>
          </w:p>
        </w:tc>
        <w:tc>
          <w:tcPr>
            <w:tcW w:w="486" w:type="dxa"/>
          </w:tcPr>
          <w:p w:rsidR="00EF203E" w:rsidRPr="008F6D61" w:rsidRDefault="00EF203E" w:rsidP="00560697">
            <w:pPr>
              <w:pStyle w:val="TAL"/>
              <w:tabs>
                <w:tab w:val="clear" w:pos="284"/>
                <w:tab w:val="clear" w:pos="567"/>
              </w:tabs>
              <w:rPr>
                <w:sz w:val="16"/>
              </w:rPr>
            </w:pPr>
            <w:r w:rsidRPr="008F6D61">
              <w:rPr>
                <w:sz w:val="16"/>
              </w:rPr>
              <w:t>A</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S2-170486</w:t>
            </w:r>
          </w:p>
        </w:tc>
        <w:tc>
          <w:tcPr>
            <w:tcW w:w="2956" w:type="dxa"/>
          </w:tcPr>
          <w:p w:rsidR="00EF203E" w:rsidRPr="008F6D61" w:rsidRDefault="00EF203E" w:rsidP="00560697">
            <w:pPr>
              <w:pStyle w:val="TAL"/>
              <w:tabs>
                <w:tab w:val="clear" w:pos="284"/>
                <w:tab w:val="clear" w:pos="567"/>
              </w:tabs>
              <w:rPr>
                <w:sz w:val="16"/>
              </w:rPr>
            </w:pPr>
            <w:r w:rsidRPr="008F6D61">
              <w:rPr>
                <w:sz w:val="16"/>
              </w:rPr>
              <w:t>Qualcomm Incorporated</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CIoT</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S2-119</w:t>
            </w:r>
          </w:p>
        </w:tc>
        <w:tc>
          <w:tcPr>
            <w:tcW w:w="847" w:type="dxa"/>
          </w:tcPr>
          <w:p w:rsidR="00EF203E" w:rsidRPr="008F6D61" w:rsidRDefault="00EF203E" w:rsidP="00560697">
            <w:pPr>
              <w:pStyle w:val="TAL"/>
              <w:tabs>
                <w:tab w:val="clear" w:pos="284"/>
                <w:tab w:val="clear" w:pos="567"/>
              </w:tabs>
              <w:rPr>
                <w:sz w:val="16"/>
              </w:rPr>
            </w:pPr>
            <w:r w:rsidRPr="008F6D61">
              <w:rPr>
                <w:sz w:val="16"/>
              </w:rPr>
              <w:t>23.401</w:t>
            </w:r>
          </w:p>
        </w:tc>
        <w:tc>
          <w:tcPr>
            <w:tcW w:w="705" w:type="dxa"/>
          </w:tcPr>
          <w:p w:rsidR="00EF203E" w:rsidRPr="008F6D61" w:rsidRDefault="00EF203E" w:rsidP="00560697">
            <w:pPr>
              <w:pStyle w:val="TAL"/>
              <w:tabs>
                <w:tab w:val="clear" w:pos="284"/>
                <w:tab w:val="clear" w:pos="567"/>
              </w:tabs>
              <w:rPr>
                <w:sz w:val="16"/>
              </w:rPr>
            </w:pPr>
            <w:r w:rsidRPr="008F6D61">
              <w:rPr>
                <w:sz w:val="16"/>
              </w:rPr>
              <w:t>3180</w:t>
            </w:r>
          </w:p>
        </w:tc>
        <w:tc>
          <w:tcPr>
            <w:tcW w:w="236" w:type="dxa"/>
          </w:tcPr>
          <w:p w:rsidR="00EF203E" w:rsidRPr="008F6D61" w:rsidRDefault="00EF203E" w:rsidP="00560697">
            <w:pPr>
              <w:pStyle w:val="TAL"/>
              <w:tabs>
                <w:tab w:val="clear" w:pos="284"/>
                <w:tab w:val="clear" w:pos="567"/>
              </w:tabs>
              <w:rPr>
                <w:sz w:val="16"/>
              </w:rPr>
            </w:pPr>
            <w:r w:rsidRPr="008F6D61">
              <w:rPr>
                <w:sz w:val="16"/>
              </w:rPr>
              <w:t>5</w:t>
            </w:r>
          </w:p>
        </w:tc>
        <w:tc>
          <w:tcPr>
            <w:tcW w:w="760" w:type="dxa"/>
          </w:tcPr>
          <w:p w:rsidR="00EF203E" w:rsidRPr="008F6D61" w:rsidRDefault="00EF203E" w:rsidP="00560697">
            <w:pPr>
              <w:pStyle w:val="TAL"/>
              <w:tabs>
                <w:tab w:val="clear" w:pos="284"/>
                <w:tab w:val="clear" w:pos="567"/>
              </w:tabs>
              <w:rPr>
                <w:sz w:val="16"/>
              </w:rPr>
            </w:pPr>
            <w:r w:rsidRPr="008F6D61">
              <w:rPr>
                <w:sz w:val="16"/>
              </w:rPr>
              <w:t>Rel-13</w:t>
            </w:r>
          </w:p>
        </w:tc>
        <w:tc>
          <w:tcPr>
            <w:tcW w:w="2918" w:type="dxa"/>
          </w:tcPr>
          <w:p w:rsidR="00EF203E" w:rsidRPr="008F6D61" w:rsidRDefault="00EF203E" w:rsidP="00560697">
            <w:pPr>
              <w:pStyle w:val="TAL"/>
              <w:tabs>
                <w:tab w:val="clear" w:pos="284"/>
                <w:tab w:val="clear" w:pos="567"/>
              </w:tabs>
              <w:rPr>
                <w:sz w:val="16"/>
              </w:rPr>
            </w:pPr>
            <w:r w:rsidRPr="008F6D61">
              <w:rPr>
                <w:sz w:val="16"/>
              </w:rPr>
              <w:t>Correction of Serving PLMN rate control</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13.9.0</w:t>
            </w:r>
          </w:p>
        </w:tc>
        <w:tc>
          <w:tcPr>
            <w:tcW w:w="1296" w:type="dxa"/>
          </w:tcPr>
          <w:p w:rsidR="00EF203E" w:rsidRPr="008F6D61" w:rsidRDefault="00EF203E" w:rsidP="00560697">
            <w:pPr>
              <w:pStyle w:val="TAL"/>
              <w:tabs>
                <w:tab w:val="clear" w:pos="284"/>
                <w:tab w:val="clear" w:pos="567"/>
              </w:tabs>
              <w:rPr>
                <w:sz w:val="16"/>
              </w:rPr>
            </w:pPr>
            <w:r w:rsidRPr="008F6D61">
              <w:rPr>
                <w:sz w:val="16"/>
              </w:rPr>
              <w:t>S2-171411</w:t>
            </w:r>
          </w:p>
        </w:tc>
        <w:tc>
          <w:tcPr>
            <w:tcW w:w="2956" w:type="dxa"/>
          </w:tcPr>
          <w:p w:rsidR="00EF203E" w:rsidRPr="008F6D61" w:rsidRDefault="00EF203E" w:rsidP="00560697">
            <w:pPr>
              <w:pStyle w:val="TAL"/>
              <w:tabs>
                <w:tab w:val="clear" w:pos="284"/>
                <w:tab w:val="clear" w:pos="567"/>
              </w:tabs>
              <w:rPr>
                <w:sz w:val="16"/>
              </w:rPr>
            </w:pPr>
            <w:r w:rsidRPr="008F6D61">
              <w:rPr>
                <w:sz w:val="16"/>
              </w:rPr>
              <w:t>Huawei, HiSilicon</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CIoT</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S2-119</w:t>
            </w:r>
          </w:p>
        </w:tc>
        <w:tc>
          <w:tcPr>
            <w:tcW w:w="847" w:type="dxa"/>
          </w:tcPr>
          <w:p w:rsidR="00EF203E" w:rsidRPr="008F6D61" w:rsidRDefault="00EF203E" w:rsidP="00560697">
            <w:pPr>
              <w:pStyle w:val="TAL"/>
              <w:tabs>
                <w:tab w:val="clear" w:pos="284"/>
                <w:tab w:val="clear" w:pos="567"/>
              </w:tabs>
              <w:rPr>
                <w:sz w:val="16"/>
              </w:rPr>
            </w:pPr>
            <w:r w:rsidRPr="008F6D61">
              <w:rPr>
                <w:sz w:val="16"/>
              </w:rPr>
              <w:t>23.401</w:t>
            </w:r>
          </w:p>
        </w:tc>
        <w:tc>
          <w:tcPr>
            <w:tcW w:w="705" w:type="dxa"/>
          </w:tcPr>
          <w:p w:rsidR="00EF203E" w:rsidRPr="008F6D61" w:rsidRDefault="00EF203E" w:rsidP="00560697">
            <w:pPr>
              <w:pStyle w:val="TAL"/>
              <w:tabs>
                <w:tab w:val="clear" w:pos="284"/>
                <w:tab w:val="clear" w:pos="567"/>
              </w:tabs>
              <w:rPr>
                <w:sz w:val="16"/>
              </w:rPr>
            </w:pPr>
            <w:r w:rsidRPr="008F6D61">
              <w:rPr>
                <w:sz w:val="16"/>
              </w:rPr>
              <w:t>3181</w:t>
            </w:r>
          </w:p>
        </w:tc>
        <w:tc>
          <w:tcPr>
            <w:tcW w:w="236" w:type="dxa"/>
          </w:tcPr>
          <w:p w:rsidR="00EF203E" w:rsidRPr="008F6D61" w:rsidRDefault="00EF203E" w:rsidP="00560697">
            <w:pPr>
              <w:pStyle w:val="TAL"/>
              <w:tabs>
                <w:tab w:val="clear" w:pos="284"/>
                <w:tab w:val="clear" w:pos="567"/>
              </w:tabs>
              <w:rPr>
                <w:sz w:val="16"/>
              </w:rPr>
            </w:pPr>
            <w:r w:rsidRPr="008F6D61">
              <w:rPr>
                <w:sz w:val="16"/>
              </w:rPr>
              <w:t>4</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Correction of Serving PLMN rate control</w:t>
            </w:r>
          </w:p>
        </w:tc>
        <w:tc>
          <w:tcPr>
            <w:tcW w:w="486" w:type="dxa"/>
          </w:tcPr>
          <w:p w:rsidR="00EF203E" w:rsidRPr="008F6D61" w:rsidRDefault="00EF203E" w:rsidP="00560697">
            <w:pPr>
              <w:pStyle w:val="TAL"/>
              <w:tabs>
                <w:tab w:val="clear" w:pos="284"/>
                <w:tab w:val="clear" w:pos="567"/>
              </w:tabs>
              <w:rPr>
                <w:sz w:val="16"/>
              </w:rPr>
            </w:pPr>
            <w:r w:rsidRPr="008F6D61">
              <w:rPr>
                <w:sz w:val="16"/>
              </w:rPr>
              <w:t>A</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S2-171407</w:t>
            </w:r>
          </w:p>
        </w:tc>
        <w:tc>
          <w:tcPr>
            <w:tcW w:w="2956" w:type="dxa"/>
          </w:tcPr>
          <w:p w:rsidR="00EF203E" w:rsidRPr="008F6D61" w:rsidRDefault="00EF203E" w:rsidP="00560697">
            <w:pPr>
              <w:pStyle w:val="TAL"/>
              <w:tabs>
                <w:tab w:val="clear" w:pos="284"/>
                <w:tab w:val="clear" w:pos="567"/>
              </w:tabs>
              <w:rPr>
                <w:sz w:val="16"/>
              </w:rPr>
            </w:pPr>
            <w:r w:rsidRPr="008F6D61">
              <w:rPr>
                <w:sz w:val="16"/>
              </w:rPr>
              <w:t>Huawei, HiSilicon</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CIoT</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23.401</w:t>
            </w:r>
          </w:p>
        </w:tc>
        <w:tc>
          <w:tcPr>
            <w:tcW w:w="705" w:type="dxa"/>
          </w:tcPr>
          <w:p w:rsidR="00EF203E" w:rsidRPr="008F6D61" w:rsidRDefault="00EF203E" w:rsidP="00560697">
            <w:pPr>
              <w:pStyle w:val="TAL"/>
              <w:tabs>
                <w:tab w:val="clear" w:pos="284"/>
                <w:tab w:val="clear" w:pos="567"/>
              </w:tabs>
              <w:rPr>
                <w:sz w:val="16"/>
              </w:rPr>
            </w:pPr>
            <w:r w:rsidRPr="008F6D61">
              <w:rPr>
                <w:sz w:val="16"/>
              </w:rPr>
              <w:t>3188</w:t>
            </w:r>
          </w:p>
        </w:tc>
        <w:tc>
          <w:tcPr>
            <w:tcW w:w="236" w:type="dxa"/>
          </w:tcPr>
          <w:p w:rsidR="00EF203E" w:rsidRPr="008F6D61" w:rsidRDefault="00EF203E" w:rsidP="00560697">
            <w:pPr>
              <w:pStyle w:val="TAL"/>
              <w:tabs>
                <w:tab w:val="clear" w:pos="284"/>
                <w:tab w:val="clear" w:pos="567"/>
              </w:tabs>
              <w:rPr>
                <w:sz w:val="16"/>
              </w:rPr>
            </w:pPr>
            <w:r w:rsidRPr="008F6D61">
              <w:rPr>
                <w:sz w:val="16"/>
              </w:rPr>
              <w:t>1</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Restriction of use of Coverage Enhancement clarification for roaming UEs</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S2-170477</w:t>
            </w:r>
          </w:p>
        </w:tc>
        <w:tc>
          <w:tcPr>
            <w:tcW w:w="2956" w:type="dxa"/>
          </w:tcPr>
          <w:p w:rsidR="00EF203E" w:rsidRPr="008F6D61" w:rsidRDefault="00EF203E" w:rsidP="00560697">
            <w:pPr>
              <w:pStyle w:val="TAL"/>
              <w:tabs>
                <w:tab w:val="clear" w:pos="284"/>
                <w:tab w:val="clear" w:pos="567"/>
              </w:tabs>
              <w:rPr>
                <w:sz w:val="16"/>
              </w:rPr>
            </w:pPr>
            <w:r w:rsidRPr="008F6D61">
              <w:rPr>
                <w:sz w:val="16"/>
              </w:rPr>
              <w:t>Intel, Orange</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CIoT_Ext</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23.401</w:t>
            </w:r>
          </w:p>
        </w:tc>
        <w:tc>
          <w:tcPr>
            <w:tcW w:w="705" w:type="dxa"/>
          </w:tcPr>
          <w:p w:rsidR="00EF203E" w:rsidRPr="008F6D61" w:rsidRDefault="00EF203E" w:rsidP="00560697">
            <w:pPr>
              <w:pStyle w:val="TAL"/>
              <w:tabs>
                <w:tab w:val="clear" w:pos="284"/>
                <w:tab w:val="clear" w:pos="567"/>
              </w:tabs>
              <w:rPr>
                <w:sz w:val="16"/>
              </w:rPr>
            </w:pPr>
            <w:r w:rsidRPr="008F6D61">
              <w:rPr>
                <w:sz w:val="16"/>
              </w:rPr>
              <w:t>3194</w:t>
            </w:r>
          </w:p>
        </w:tc>
        <w:tc>
          <w:tcPr>
            <w:tcW w:w="236" w:type="dxa"/>
          </w:tcPr>
          <w:p w:rsidR="00EF203E" w:rsidRPr="008F6D61" w:rsidRDefault="00EF203E" w:rsidP="00560697">
            <w:pPr>
              <w:pStyle w:val="TAL"/>
              <w:tabs>
                <w:tab w:val="clear" w:pos="284"/>
                <w:tab w:val="clear" w:pos="567"/>
              </w:tabs>
              <w:rPr>
                <w:sz w:val="16"/>
              </w:rPr>
            </w:pPr>
            <w:r w:rsidRPr="008F6D61">
              <w:rPr>
                <w:sz w:val="16"/>
              </w:rPr>
              <w:t>3</w:t>
            </w:r>
          </w:p>
        </w:tc>
        <w:tc>
          <w:tcPr>
            <w:tcW w:w="760" w:type="dxa"/>
          </w:tcPr>
          <w:p w:rsidR="00EF203E" w:rsidRPr="008F6D61" w:rsidRDefault="00EF203E" w:rsidP="00560697">
            <w:pPr>
              <w:pStyle w:val="TAL"/>
              <w:tabs>
                <w:tab w:val="clear" w:pos="284"/>
                <w:tab w:val="clear" w:pos="567"/>
              </w:tabs>
              <w:rPr>
                <w:sz w:val="16"/>
              </w:rPr>
            </w:pPr>
            <w:r w:rsidRPr="008F6D61">
              <w:rPr>
                <w:sz w:val="16"/>
              </w:rPr>
              <w:t>Rel-13</w:t>
            </w:r>
          </w:p>
        </w:tc>
        <w:tc>
          <w:tcPr>
            <w:tcW w:w="2918" w:type="dxa"/>
          </w:tcPr>
          <w:p w:rsidR="00EF203E" w:rsidRPr="008F6D61" w:rsidRDefault="00EF203E" w:rsidP="00560697">
            <w:pPr>
              <w:pStyle w:val="TAL"/>
              <w:tabs>
                <w:tab w:val="clear" w:pos="284"/>
                <w:tab w:val="clear" w:pos="567"/>
              </w:tabs>
              <w:rPr>
                <w:sz w:val="16"/>
              </w:rPr>
            </w:pPr>
            <w:r w:rsidRPr="008F6D61">
              <w:rPr>
                <w:sz w:val="16"/>
              </w:rPr>
              <w:t>Priority Treatment based on RRC Establishment Cause</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13.9.0</w:t>
            </w:r>
          </w:p>
        </w:tc>
        <w:tc>
          <w:tcPr>
            <w:tcW w:w="1296" w:type="dxa"/>
          </w:tcPr>
          <w:p w:rsidR="00EF203E" w:rsidRPr="008F6D61" w:rsidRDefault="00EF203E" w:rsidP="00560697">
            <w:pPr>
              <w:pStyle w:val="TAL"/>
              <w:tabs>
                <w:tab w:val="clear" w:pos="284"/>
                <w:tab w:val="clear" w:pos="567"/>
              </w:tabs>
              <w:rPr>
                <w:sz w:val="16"/>
              </w:rPr>
            </w:pPr>
            <w:r w:rsidRPr="008F6D61">
              <w:rPr>
                <w:sz w:val="16"/>
              </w:rPr>
              <w:t>S2-170442</w:t>
            </w:r>
          </w:p>
        </w:tc>
        <w:tc>
          <w:tcPr>
            <w:tcW w:w="2956" w:type="dxa"/>
          </w:tcPr>
          <w:p w:rsidR="00EF203E" w:rsidRPr="008F6D61" w:rsidRDefault="00EF203E" w:rsidP="00560697">
            <w:pPr>
              <w:pStyle w:val="TAL"/>
              <w:tabs>
                <w:tab w:val="clear" w:pos="284"/>
                <w:tab w:val="clear" w:pos="567"/>
              </w:tabs>
              <w:rPr>
                <w:sz w:val="16"/>
              </w:rPr>
            </w:pPr>
            <w:r w:rsidRPr="008F6D61">
              <w:rPr>
                <w:sz w:val="16"/>
              </w:rPr>
              <w:t>Applied Communication Sciences, OEC, AT&amp;T, T-Mobile USA</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TEI13</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23.401</w:t>
            </w:r>
          </w:p>
        </w:tc>
        <w:tc>
          <w:tcPr>
            <w:tcW w:w="705" w:type="dxa"/>
          </w:tcPr>
          <w:p w:rsidR="00EF203E" w:rsidRPr="008F6D61" w:rsidRDefault="00EF203E" w:rsidP="00560697">
            <w:pPr>
              <w:pStyle w:val="TAL"/>
              <w:tabs>
                <w:tab w:val="clear" w:pos="284"/>
                <w:tab w:val="clear" w:pos="567"/>
              </w:tabs>
              <w:rPr>
                <w:sz w:val="16"/>
              </w:rPr>
            </w:pPr>
            <w:r w:rsidRPr="008F6D61">
              <w:rPr>
                <w:sz w:val="16"/>
              </w:rPr>
              <w:t>3195</w:t>
            </w:r>
          </w:p>
        </w:tc>
        <w:tc>
          <w:tcPr>
            <w:tcW w:w="236" w:type="dxa"/>
          </w:tcPr>
          <w:p w:rsidR="00EF203E" w:rsidRPr="008F6D61" w:rsidRDefault="00EF203E" w:rsidP="00560697">
            <w:pPr>
              <w:pStyle w:val="TAL"/>
              <w:tabs>
                <w:tab w:val="clear" w:pos="284"/>
                <w:tab w:val="clear" w:pos="567"/>
              </w:tabs>
              <w:rPr>
                <w:sz w:val="16"/>
              </w:rPr>
            </w:pPr>
            <w:r w:rsidRPr="008F6D61">
              <w:rPr>
                <w:sz w:val="16"/>
              </w:rPr>
              <w:t>3</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Priority Treatment based on RRC Establishment Cause</w:t>
            </w:r>
          </w:p>
        </w:tc>
        <w:tc>
          <w:tcPr>
            <w:tcW w:w="486" w:type="dxa"/>
          </w:tcPr>
          <w:p w:rsidR="00EF203E" w:rsidRPr="008F6D61" w:rsidRDefault="00EF203E" w:rsidP="00560697">
            <w:pPr>
              <w:pStyle w:val="TAL"/>
              <w:tabs>
                <w:tab w:val="clear" w:pos="284"/>
                <w:tab w:val="clear" w:pos="567"/>
              </w:tabs>
              <w:rPr>
                <w:sz w:val="16"/>
              </w:rPr>
            </w:pPr>
            <w:r w:rsidRPr="008F6D61">
              <w:rPr>
                <w:sz w:val="16"/>
              </w:rPr>
              <w:t>A</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S2-170443</w:t>
            </w:r>
          </w:p>
        </w:tc>
        <w:tc>
          <w:tcPr>
            <w:tcW w:w="2956" w:type="dxa"/>
          </w:tcPr>
          <w:p w:rsidR="00EF203E" w:rsidRPr="008F6D61" w:rsidRDefault="00EF203E" w:rsidP="00560697">
            <w:pPr>
              <w:pStyle w:val="TAL"/>
              <w:tabs>
                <w:tab w:val="clear" w:pos="284"/>
                <w:tab w:val="clear" w:pos="567"/>
              </w:tabs>
              <w:rPr>
                <w:sz w:val="16"/>
              </w:rPr>
            </w:pPr>
            <w:r w:rsidRPr="008F6D61">
              <w:rPr>
                <w:sz w:val="16"/>
              </w:rPr>
              <w:t>Applied Communication Sciences, OEC, AT&amp;T, T-Mobile USA</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TEI13</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S2-119</w:t>
            </w:r>
          </w:p>
        </w:tc>
        <w:tc>
          <w:tcPr>
            <w:tcW w:w="847" w:type="dxa"/>
          </w:tcPr>
          <w:p w:rsidR="00EF203E" w:rsidRPr="008F6D61" w:rsidRDefault="00EF203E" w:rsidP="00560697">
            <w:pPr>
              <w:pStyle w:val="TAL"/>
              <w:tabs>
                <w:tab w:val="clear" w:pos="284"/>
                <w:tab w:val="clear" w:pos="567"/>
              </w:tabs>
              <w:rPr>
                <w:sz w:val="16"/>
              </w:rPr>
            </w:pPr>
            <w:r w:rsidRPr="008F6D61">
              <w:rPr>
                <w:sz w:val="16"/>
              </w:rPr>
              <w:t>23.401</w:t>
            </w:r>
          </w:p>
        </w:tc>
        <w:tc>
          <w:tcPr>
            <w:tcW w:w="705" w:type="dxa"/>
          </w:tcPr>
          <w:p w:rsidR="00EF203E" w:rsidRPr="008F6D61" w:rsidRDefault="00EF203E" w:rsidP="00560697">
            <w:pPr>
              <w:pStyle w:val="TAL"/>
              <w:tabs>
                <w:tab w:val="clear" w:pos="284"/>
                <w:tab w:val="clear" w:pos="567"/>
              </w:tabs>
              <w:rPr>
                <w:sz w:val="16"/>
              </w:rPr>
            </w:pPr>
            <w:r w:rsidRPr="008F6D61">
              <w:rPr>
                <w:sz w:val="16"/>
              </w:rPr>
              <w:t>3197</w:t>
            </w:r>
          </w:p>
        </w:tc>
        <w:tc>
          <w:tcPr>
            <w:tcW w:w="236" w:type="dxa"/>
          </w:tcPr>
          <w:p w:rsidR="00EF203E" w:rsidRPr="008F6D61" w:rsidRDefault="00EF203E" w:rsidP="00560697">
            <w:pPr>
              <w:pStyle w:val="TAL"/>
              <w:tabs>
                <w:tab w:val="clear" w:pos="284"/>
                <w:tab w:val="clear" w:pos="567"/>
              </w:tabs>
              <w:rPr>
                <w:sz w:val="16"/>
              </w:rPr>
            </w:pPr>
            <w:r w:rsidRPr="008F6D61">
              <w:rPr>
                <w:sz w:val="16"/>
              </w:rPr>
              <w:t>4</w:t>
            </w:r>
          </w:p>
        </w:tc>
        <w:tc>
          <w:tcPr>
            <w:tcW w:w="760" w:type="dxa"/>
          </w:tcPr>
          <w:p w:rsidR="00EF203E" w:rsidRPr="008F6D61" w:rsidRDefault="00EF203E" w:rsidP="00560697">
            <w:pPr>
              <w:pStyle w:val="TAL"/>
              <w:tabs>
                <w:tab w:val="clear" w:pos="284"/>
                <w:tab w:val="clear" w:pos="567"/>
              </w:tabs>
              <w:rPr>
                <w:sz w:val="16"/>
              </w:rPr>
            </w:pPr>
            <w:r w:rsidRPr="008F6D61">
              <w:rPr>
                <w:sz w:val="16"/>
              </w:rPr>
              <w:t>Rel-13</w:t>
            </w:r>
          </w:p>
        </w:tc>
        <w:tc>
          <w:tcPr>
            <w:tcW w:w="2918" w:type="dxa"/>
          </w:tcPr>
          <w:p w:rsidR="00EF203E" w:rsidRPr="008F6D61" w:rsidRDefault="00EF203E" w:rsidP="00560697">
            <w:pPr>
              <w:pStyle w:val="TAL"/>
              <w:tabs>
                <w:tab w:val="clear" w:pos="284"/>
                <w:tab w:val="clear" w:pos="567"/>
              </w:tabs>
              <w:rPr>
                <w:sz w:val="16"/>
              </w:rPr>
            </w:pPr>
            <w:r w:rsidRPr="008F6D61">
              <w:rPr>
                <w:sz w:val="16"/>
              </w:rPr>
              <w:t>Restriction of CE Mode B with dedicated bearer requirements</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13.9.0</w:t>
            </w:r>
          </w:p>
        </w:tc>
        <w:tc>
          <w:tcPr>
            <w:tcW w:w="1296" w:type="dxa"/>
          </w:tcPr>
          <w:p w:rsidR="00EF203E" w:rsidRPr="008F6D61" w:rsidRDefault="00EF203E" w:rsidP="00560697">
            <w:pPr>
              <w:pStyle w:val="TAL"/>
              <w:tabs>
                <w:tab w:val="clear" w:pos="284"/>
                <w:tab w:val="clear" w:pos="567"/>
              </w:tabs>
              <w:rPr>
                <w:sz w:val="16"/>
              </w:rPr>
            </w:pPr>
            <w:r w:rsidRPr="008F6D61">
              <w:rPr>
                <w:sz w:val="16"/>
              </w:rPr>
              <w:t>S2-171402</w:t>
            </w:r>
          </w:p>
        </w:tc>
        <w:tc>
          <w:tcPr>
            <w:tcW w:w="2956" w:type="dxa"/>
          </w:tcPr>
          <w:p w:rsidR="00EF203E" w:rsidRPr="008F6D61" w:rsidRDefault="00EF203E" w:rsidP="00560697">
            <w:pPr>
              <w:pStyle w:val="TAL"/>
              <w:tabs>
                <w:tab w:val="clear" w:pos="284"/>
                <w:tab w:val="clear" w:pos="567"/>
              </w:tabs>
              <w:rPr>
                <w:sz w:val="16"/>
              </w:rPr>
            </w:pPr>
            <w:r w:rsidRPr="008F6D61">
              <w:rPr>
                <w:sz w:val="16"/>
              </w:rPr>
              <w:t>Nokia</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TEI13</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w:t>
            </w:r>
            <w:r w:rsidRPr="008F6D61">
              <w:rPr>
                <w:sz w:val="16"/>
              </w:rPr>
              <w:lastRenderedPageBreak/>
              <w:t>118BIS</w:t>
            </w:r>
          </w:p>
        </w:tc>
        <w:tc>
          <w:tcPr>
            <w:tcW w:w="847" w:type="dxa"/>
          </w:tcPr>
          <w:p w:rsidR="00EF203E" w:rsidRPr="008F6D61" w:rsidRDefault="00EF203E" w:rsidP="00560697">
            <w:pPr>
              <w:pStyle w:val="TAL"/>
              <w:tabs>
                <w:tab w:val="clear" w:pos="284"/>
                <w:tab w:val="clear" w:pos="567"/>
              </w:tabs>
              <w:rPr>
                <w:sz w:val="16"/>
              </w:rPr>
            </w:pPr>
            <w:r w:rsidRPr="008F6D61">
              <w:rPr>
                <w:sz w:val="16"/>
              </w:rPr>
              <w:lastRenderedPageBreak/>
              <w:t>23.401</w:t>
            </w:r>
          </w:p>
        </w:tc>
        <w:tc>
          <w:tcPr>
            <w:tcW w:w="705" w:type="dxa"/>
          </w:tcPr>
          <w:p w:rsidR="00EF203E" w:rsidRPr="008F6D61" w:rsidRDefault="00EF203E" w:rsidP="00560697">
            <w:pPr>
              <w:pStyle w:val="TAL"/>
              <w:tabs>
                <w:tab w:val="clear" w:pos="284"/>
                <w:tab w:val="clear" w:pos="567"/>
              </w:tabs>
              <w:rPr>
                <w:sz w:val="16"/>
              </w:rPr>
            </w:pPr>
            <w:r w:rsidRPr="008F6D61">
              <w:rPr>
                <w:sz w:val="16"/>
              </w:rPr>
              <w:t>3200</w:t>
            </w:r>
          </w:p>
        </w:tc>
        <w:tc>
          <w:tcPr>
            <w:tcW w:w="236" w:type="dxa"/>
          </w:tcPr>
          <w:p w:rsidR="00EF203E" w:rsidRPr="008F6D61" w:rsidRDefault="00EF203E" w:rsidP="00560697">
            <w:pPr>
              <w:pStyle w:val="TAL"/>
              <w:tabs>
                <w:tab w:val="clear" w:pos="284"/>
                <w:tab w:val="clear" w:pos="567"/>
              </w:tabs>
              <w:rPr>
                <w:sz w:val="16"/>
              </w:rPr>
            </w:pPr>
            <w:r w:rsidRPr="008F6D61">
              <w:rPr>
                <w:sz w:val="16"/>
              </w:rPr>
              <w:t>1</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 xml:space="preserve">TS 23.401 support for transport level </w:t>
            </w:r>
            <w:r w:rsidRPr="008F6D61">
              <w:rPr>
                <w:sz w:val="16"/>
              </w:rPr>
              <w:lastRenderedPageBreak/>
              <w:t>packet marking</w:t>
            </w:r>
          </w:p>
        </w:tc>
        <w:tc>
          <w:tcPr>
            <w:tcW w:w="486" w:type="dxa"/>
          </w:tcPr>
          <w:p w:rsidR="00EF203E" w:rsidRPr="008F6D61" w:rsidRDefault="00EF203E" w:rsidP="00560697">
            <w:pPr>
              <w:pStyle w:val="TAL"/>
              <w:tabs>
                <w:tab w:val="clear" w:pos="284"/>
                <w:tab w:val="clear" w:pos="567"/>
              </w:tabs>
              <w:rPr>
                <w:sz w:val="16"/>
              </w:rPr>
            </w:pPr>
            <w:r w:rsidRPr="008F6D61">
              <w:rPr>
                <w:sz w:val="16"/>
              </w:rPr>
              <w:lastRenderedPageBreak/>
              <w:t>C</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S2-170435</w:t>
            </w:r>
          </w:p>
        </w:tc>
        <w:tc>
          <w:tcPr>
            <w:tcW w:w="2956" w:type="dxa"/>
          </w:tcPr>
          <w:p w:rsidR="00EF203E" w:rsidRPr="008F6D61" w:rsidRDefault="00EF203E" w:rsidP="00560697">
            <w:pPr>
              <w:pStyle w:val="TAL"/>
              <w:tabs>
                <w:tab w:val="clear" w:pos="284"/>
                <w:tab w:val="clear" w:pos="567"/>
              </w:tabs>
              <w:rPr>
                <w:sz w:val="16"/>
              </w:rPr>
            </w:pPr>
            <w:r w:rsidRPr="008F6D61">
              <w:rPr>
                <w:sz w:val="16"/>
              </w:rPr>
              <w:t>Applied Communication Sciences</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TEI14</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lastRenderedPageBreak/>
              <w:t>S2-119</w:t>
            </w:r>
          </w:p>
        </w:tc>
        <w:tc>
          <w:tcPr>
            <w:tcW w:w="847" w:type="dxa"/>
          </w:tcPr>
          <w:p w:rsidR="00EF203E" w:rsidRPr="008F6D61" w:rsidRDefault="00EF203E" w:rsidP="00560697">
            <w:pPr>
              <w:pStyle w:val="TAL"/>
              <w:tabs>
                <w:tab w:val="clear" w:pos="284"/>
                <w:tab w:val="clear" w:pos="567"/>
              </w:tabs>
              <w:rPr>
                <w:sz w:val="16"/>
              </w:rPr>
            </w:pPr>
            <w:r w:rsidRPr="008F6D61">
              <w:rPr>
                <w:sz w:val="16"/>
              </w:rPr>
              <w:t>23.401</w:t>
            </w:r>
          </w:p>
        </w:tc>
        <w:tc>
          <w:tcPr>
            <w:tcW w:w="705" w:type="dxa"/>
          </w:tcPr>
          <w:p w:rsidR="00EF203E" w:rsidRPr="008F6D61" w:rsidRDefault="00EF203E" w:rsidP="00560697">
            <w:pPr>
              <w:pStyle w:val="TAL"/>
              <w:tabs>
                <w:tab w:val="clear" w:pos="284"/>
                <w:tab w:val="clear" w:pos="567"/>
              </w:tabs>
              <w:rPr>
                <w:sz w:val="16"/>
              </w:rPr>
            </w:pPr>
            <w:r w:rsidRPr="008F6D61">
              <w:rPr>
                <w:sz w:val="16"/>
              </w:rPr>
              <w:t>3202</w:t>
            </w:r>
          </w:p>
        </w:tc>
        <w:tc>
          <w:tcPr>
            <w:tcW w:w="236" w:type="dxa"/>
          </w:tcPr>
          <w:p w:rsidR="00EF203E" w:rsidRPr="008F6D61" w:rsidRDefault="00EF203E" w:rsidP="00560697">
            <w:pPr>
              <w:pStyle w:val="TAL"/>
              <w:tabs>
                <w:tab w:val="clear" w:pos="284"/>
                <w:tab w:val="clear" w:pos="567"/>
              </w:tabs>
              <w:rPr>
                <w:sz w:val="16"/>
              </w:rPr>
            </w:pPr>
            <w:r w:rsidRPr="008F6D61">
              <w:rPr>
                <w:sz w:val="16"/>
              </w:rPr>
              <w:t>2</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Correction to the Control Plane data back-off timer</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S2-171401</w:t>
            </w:r>
          </w:p>
        </w:tc>
        <w:tc>
          <w:tcPr>
            <w:tcW w:w="2956" w:type="dxa"/>
          </w:tcPr>
          <w:p w:rsidR="00EF203E" w:rsidRPr="008F6D61" w:rsidRDefault="00EF203E" w:rsidP="00560697">
            <w:pPr>
              <w:pStyle w:val="TAL"/>
              <w:tabs>
                <w:tab w:val="clear" w:pos="284"/>
                <w:tab w:val="clear" w:pos="567"/>
              </w:tabs>
              <w:rPr>
                <w:sz w:val="16"/>
              </w:rPr>
            </w:pPr>
            <w:r w:rsidRPr="008F6D61">
              <w:rPr>
                <w:sz w:val="16"/>
              </w:rPr>
              <w:t>NEC</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CIoT_Ext</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S2-119</w:t>
            </w:r>
          </w:p>
        </w:tc>
        <w:tc>
          <w:tcPr>
            <w:tcW w:w="847" w:type="dxa"/>
          </w:tcPr>
          <w:p w:rsidR="00EF203E" w:rsidRPr="008F6D61" w:rsidRDefault="00EF203E" w:rsidP="00560697">
            <w:pPr>
              <w:pStyle w:val="TAL"/>
              <w:tabs>
                <w:tab w:val="clear" w:pos="284"/>
                <w:tab w:val="clear" w:pos="567"/>
              </w:tabs>
              <w:rPr>
                <w:sz w:val="16"/>
              </w:rPr>
            </w:pPr>
            <w:r w:rsidRPr="008F6D61">
              <w:rPr>
                <w:sz w:val="16"/>
              </w:rPr>
              <w:t>23.401</w:t>
            </w:r>
          </w:p>
        </w:tc>
        <w:tc>
          <w:tcPr>
            <w:tcW w:w="705" w:type="dxa"/>
          </w:tcPr>
          <w:p w:rsidR="00EF203E" w:rsidRPr="008F6D61" w:rsidRDefault="00EF203E" w:rsidP="00560697">
            <w:pPr>
              <w:pStyle w:val="TAL"/>
              <w:tabs>
                <w:tab w:val="clear" w:pos="284"/>
                <w:tab w:val="clear" w:pos="567"/>
              </w:tabs>
              <w:rPr>
                <w:sz w:val="16"/>
              </w:rPr>
            </w:pPr>
            <w:r w:rsidRPr="008F6D61">
              <w:rPr>
                <w:sz w:val="16"/>
              </w:rPr>
              <w:t>3209</w:t>
            </w:r>
          </w:p>
        </w:tc>
        <w:tc>
          <w:tcPr>
            <w:tcW w:w="236" w:type="dxa"/>
          </w:tcPr>
          <w:p w:rsidR="00EF203E" w:rsidRPr="008F6D61" w:rsidRDefault="00EF203E" w:rsidP="00560697">
            <w:pPr>
              <w:pStyle w:val="TAL"/>
              <w:tabs>
                <w:tab w:val="clear" w:pos="284"/>
                <w:tab w:val="clear" w:pos="567"/>
              </w:tabs>
              <w:rPr>
                <w:sz w:val="16"/>
              </w:rPr>
            </w:pPr>
            <w:r w:rsidRPr="008F6D61">
              <w:rPr>
                <w:sz w:val="16"/>
              </w:rPr>
              <w:t>1</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Restriction of CE Mode B with dedicated bearer requirements</w:t>
            </w:r>
          </w:p>
        </w:tc>
        <w:tc>
          <w:tcPr>
            <w:tcW w:w="486" w:type="dxa"/>
          </w:tcPr>
          <w:p w:rsidR="00EF203E" w:rsidRPr="008F6D61" w:rsidRDefault="00EF203E" w:rsidP="00560697">
            <w:pPr>
              <w:pStyle w:val="TAL"/>
              <w:tabs>
                <w:tab w:val="clear" w:pos="284"/>
                <w:tab w:val="clear" w:pos="567"/>
              </w:tabs>
              <w:rPr>
                <w:sz w:val="16"/>
              </w:rPr>
            </w:pPr>
            <w:r w:rsidRPr="008F6D61">
              <w:rPr>
                <w:sz w:val="16"/>
              </w:rPr>
              <w:t>A</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S2-171403</w:t>
            </w:r>
          </w:p>
        </w:tc>
        <w:tc>
          <w:tcPr>
            <w:tcW w:w="2956" w:type="dxa"/>
          </w:tcPr>
          <w:p w:rsidR="00EF203E" w:rsidRPr="008F6D61" w:rsidRDefault="00EF203E" w:rsidP="00560697">
            <w:pPr>
              <w:pStyle w:val="TAL"/>
              <w:tabs>
                <w:tab w:val="clear" w:pos="284"/>
                <w:tab w:val="clear" w:pos="567"/>
              </w:tabs>
              <w:rPr>
                <w:sz w:val="16"/>
              </w:rPr>
            </w:pPr>
            <w:r w:rsidRPr="008F6D61">
              <w:rPr>
                <w:sz w:val="16"/>
              </w:rPr>
              <w:t>Nokia</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TEI13</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S2-119</w:t>
            </w:r>
          </w:p>
        </w:tc>
        <w:tc>
          <w:tcPr>
            <w:tcW w:w="847" w:type="dxa"/>
          </w:tcPr>
          <w:p w:rsidR="00EF203E" w:rsidRPr="008F6D61" w:rsidRDefault="00EF203E" w:rsidP="00560697">
            <w:pPr>
              <w:pStyle w:val="TAL"/>
              <w:tabs>
                <w:tab w:val="clear" w:pos="284"/>
                <w:tab w:val="clear" w:pos="567"/>
              </w:tabs>
              <w:rPr>
                <w:sz w:val="16"/>
              </w:rPr>
            </w:pPr>
            <w:r w:rsidRPr="008F6D61">
              <w:rPr>
                <w:sz w:val="16"/>
              </w:rPr>
              <w:t>23.402</w:t>
            </w:r>
          </w:p>
        </w:tc>
        <w:tc>
          <w:tcPr>
            <w:tcW w:w="705" w:type="dxa"/>
          </w:tcPr>
          <w:p w:rsidR="00EF203E" w:rsidRPr="008F6D61" w:rsidRDefault="00EF203E" w:rsidP="00560697">
            <w:pPr>
              <w:pStyle w:val="TAL"/>
              <w:tabs>
                <w:tab w:val="clear" w:pos="284"/>
                <w:tab w:val="clear" w:pos="567"/>
              </w:tabs>
              <w:rPr>
                <w:sz w:val="16"/>
              </w:rPr>
            </w:pPr>
            <w:r w:rsidRPr="008F6D61">
              <w:rPr>
                <w:sz w:val="16"/>
              </w:rPr>
              <w:t>2969</w:t>
            </w:r>
          </w:p>
        </w:tc>
        <w:tc>
          <w:tcPr>
            <w:tcW w:w="236" w:type="dxa"/>
          </w:tcPr>
          <w:p w:rsidR="00EF203E" w:rsidRPr="008F6D61" w:rsidRDefault="00EF203E" w:rsidP="00560697">
            <w:pPr>
              <w:pStyle w:val="TAL"/>
              <w:tabs>
                <w:tab w:val="clear" w:pos="284"/>
                <w:tab w:val="clear" w:pos="567"/>
              </w:tabs>
              <w:rPr>
                <w:sz w:val="16"/>
              </w:rPr>
            </w:pPr>
            <w:r w:rsidRPr="008F6D61">
              <w:rPr>
                <w:sz w:val="16"/>
              </w:rPr>
              <w:t>-</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Conditions for issuing emergency session via WLAN</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S2-171100</w:t>
            </w:r>
          </w:p>
        </w:tc>
        <w:tc>
          <w:tcPr>
            <w:tcW w:w="2956" w:type="dxa"/>
          </w:tcPr>
          <w:p w:rsidR="00EF203E" w:rsidRPr="008F6D61" w:rsidRDefault="00EF203E" w:rsidP="00560697">
            <w:pPr>
              <w:pStyle w:val="TAL"/>
              <w:tabs>
                <w:tab w:val="clear" w:pos="284"/>
                <w:tab w:val="clear" w:pos="567"/>
              </w:tabs>
              <w:rPr>
                <w:sz w:val="16"/>
              </w:rPr>
            </w:pPr>
            <w:r w:rsidRPr="008F6D61">
              <w:rPr>
                <w:sz w:val="16"/>
              </w:rPr>
              <w:t>Nokia, Alcatel-Lucent Shanghai Bell</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SEW2, TEI14</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S2-118BIS</w:t>
            </w:r>
          </w:p>
        </w:tc>
        <w:tc>
          <w:tcPr>
            <w:tcW w:w="847" w:type="dxa"/>
          </w:tcPr>
          <w:p w:rsidR="00EF203E" w:rsidRPr="008F6D61" w:rsidRDefault="00EF203E" w:rsidP="00560697">
            <w:pPr>
              <w:pStyle w:val="TAL"/>
              <w:tabs>
                <w:tab w:val="clear" w:pos="284"/>
                <w:tab w:val="clear" w:pos="567"/>
              </w:tabs>
              <w:rPr>
                <w:sz w:val="16"/>
              </w:rPr>
            </w:pPr>
            <w:r w:rsidRPr="008F6D61">
              <w:rPr>
                <w:sz w:val="16"/>
              </w:rPr>
              <w:t>23.682</w:t>
            </w:r>
          </w:p>
        </w:tc>
        <w:tc>
          <w:tcPr>
            <w:tcW w:w="705" w:type="dxa"/>
          </w:tcPr>
          <w:p w:rsidR="00EF203E" w:rsidRPr="008F6D61" w:rsidRDefault="00EF203E" w:rsidP="00560697">
            <w:pPr>
              <w:pStyle w:val="TAL"/>
              <w:tabs>
                <w:tab w:val="clear" w:pos="284"/>
                <w:tab w:val="clear" w:pos="567"/>
              </w:tabs>
              <w:rPr>
                <w:sz w:val="16"/>
              </w:rPr>
            </w:pPr>
            <w:r w:rsidRPr="008F6D61">
              <w:rPr>
                <w:sz w:val="16"/>
              </w:rPr>
              <w:t>0259</w:t>
            </w:r>
          </w:p>
        </w:tc>
        <w:tc>
          <w:tcPr>
            <w:tcW w:w="236" w:type="dxa"/>
          </w:tcPr>
          <w:p w:rsidR="00EF203E" w:rsidRPr="008F6D61" w:rsidRDefault="00EF203E" w:rsidP="00560697">
            <w:pPr>
              <w:pStyle w:val="TAL"/>
              <w:tabs>
                <w:tab w:val="clear" w:pos="284"/>
                <w:tab w:val="clear" w:pos="567"/>
              </w:tabs>
              <w:rPr>
                <w:sz w:val="16"/>
              </w:rPr>
            </w:pPr>
            <w:r w:rsidRPr="008F6D61">
              <w:rPr>
                <w:sz w:val="16"/>
              </w:rPr>
              <w:t>1</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SCEF Initiated T6 release</w:t>
            </w:r>
          </w:p>
        </w:tc>
        <w:tc>
          <w:tcPr>
            <w:tcW w:w="486" w:type="dxa"/>
          </w:tcPr>
          <w:p w:rsidR="00EF203E" w:rsidRPr="008F6D61" w:rsidRDefault="00EF203E" w:rsidP="00560697">
            <w:pPr>
              <w:pStyle w:val="TAL"/>
              <w:tabs>
                <w:tab w:val="clear" w:pos="284"/>
                <w:tab w:val="clear" w:pos="567"/>
              </w:tabs>
              <w:rPr>
                <w:sz w:val="16"/>
              </w:rPr>
            </w:pPr>
            <w:r w:rsidRPr="008F6D61">
              <w:rPr>
                <w:sz w:val="16"/>
              </w:rPr>
              <w:t>B</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S2-170493</w:t>
            </w:r>
          </w:p>
        </w:tc>
        <w:tc>
          <w:tcPr>
            <w:tcW w:w="2956" w:type="dxa"/>
          </w:tcPr>
          <w:p w:rsidR="00EF203E" w:rsidRPr="008F6D61" w:rsidRDefault="00EF203E" w:rsidP="00560697">
            <w:pPr>
              <w:pStyle w:val="TAL"/>
              <w:tabs>
                <w:tab w:val="clear" w:pos="284"/>
                <w:tab w:val="clear" w:pos="567"/>
              </w:tabs>
              <w:rPr>
                <w:sz w:val="16"/>
              </w:rPr>
            </w:pPr>
            <w:r w:rsidRPr="008F6D61">
              <w:rPr>
                <w:sz w:val="16"/>
              </w:rPr>
              <w:t>Nokia, Alcatel-Lucent Shanghai Bell, Convida Wireless, Oracle, Verizon, Samsung</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TEI14, CIoT</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S2-119</w:t>
            </w:r>
          </w:p>
        </w:tc>
        <w:tc>
          <w:tcPr>
            <w:tcW w:w="847" w:type="dxa"/>
          </w:tcPr>
          <w:p w:rsidR="00EF203E" w:rsidRPr="008F6D61" w:rsidRDefault="00EF203E" w:rsidP="00560697">
            <w:pPr>
              <w:pStyle w:val="TAL"/>
              <w:tabs>
                <w:tab w:val="clear" w:pos="284"/>
                <w:tab w:val="clear" w:pos="567"/>
              </w:tabs>
              <w:rPr>
                <w:sz w:val="16"/>
              </w:rPr>
            </w:pPr>
            <w:r w:rsidRPr="008F6D61">
              <w:rPr>
                <w:sz w:val="16"/>
              </w:rPr>
              <w:t>23.682</w:t>
            </w:r>
          </w:p>
        </w:tc>
        <w:tc>
          <w:tcPr>
            <w:tcW w:w="705" w:type="dxa"/>
          </w:tcPr>
          <w:p w:rsidR="00EF203E" w:rsidRPr="008F6D61" w:rsidRDefault="00EF203E" w:rsidP="00560697">
            <w:pPr>
              <w:pStyle w:val="TAL"/>
              <w:tabs>
                <w:tab w:val="clear" w:pos="284"/>
                <w:tab w:val="clear" w:pos="567"/>
              </w:tabs>
              <w:rPr>
                <w:sz w:val="16"/>
              </w:rPr>
            </w:pPr>
            <w:r w:rsidRPr="008F6D61">
              <w:rPr>
                <w:sz w:val="16"/>
              </w:rPr>
              <w:t>0260</w:t>
            </w:r>
          </w:p>
        </w:tc>
        <w:tc>
          <w:tcPr>
            <w:tcW w:w="236" w:type="dxa"/>
          </w:tcPr>
          <w:p w:rsidR="00EF203E" w:rsidRPr="008F6D61" w:rsidRDefault="00EF203E" w:rsidP="00560697">
            <w:pPr>
              <w:pStyle w:val="TAL"/>
              <w:tabs>
                <w:tab w:val="clear" w:pos="284"/>
                <w:tab w:val="clear" w:pos="567"/>
              </w:tabs>
              <w:rPr>
                <w:sz w:val="16"/>
              </w:rPr>
            </w:pPr>
            <w:r w:rsidRPr="008F6D61">
              <w:rPr>
                <w:sz w:val="16"/>
              </w:rPr>
              <w:t>3</w:t>
            </w:r>
          </w:p>
        </w:tc>
        <w:tc>
          <w:tcPr>
            <w:tcW w:w="760" w:type="dxa"/>
          </w:tcPr>
          <w:p w:rsidR="00EF203E" w:rsidRPr="008F6D61" w:rsidRDefault="00EF203E" w:rsidP="00560697">
            <w:pPr>
              <w:pStyle w:val="TAL"/>
              <w:tabs>
                <w:tab w:val="clear" w:pos="284"/>
                <w:tab w:val="clear" w:pos="567"/>
              </w:tabs>
              <w:rPr>
                <w:sz w:val="16"/>
              </w:rPr>
            </w:pPr>
            <w:r w:rsidRPr="008F6D61">
              <w:rPr>
                <w:sz w:val="16"/>
              </w:rPr>
              <w:t>Rel-15</w:t>
            </w:r>
          </w:p>
        </w:tc>
        <w:tc>
          <w:tcPr>
            <w:tcW w:w="2918" w:type="dxa"/>
          </w:tcPr>
          <w:p w:rsidR="00EF203E" w:rsidRPr="008F6D61" w:rsidRDefault="00EF203E" w:rsidP="00560697">
            <w:pPr>
              <w:pStyle w:val="TAL"/>
              <w:tabs>
                <w:tab w:val="clear" w:pos="284"/>
                <w:tab w:val="clear" w:pos="567"/>
              </w:tabs>
              <w:rPr>
                <w:sz w:val="16"/>
              </w:rPr>
            </w:pPr>
            <w:r w:rsidRPr="008F6D61">
              <w:rPr>
                <w:sz w:val="16"/>
              </w:rPr>
              <w:t>Group Message Delivery Procedure changes due to NAPS</w:t>
            </w:r>
          </w:p>
        </w:tc>
        <w:tc>
          <w:tcPr>
            <w:tcW w:w="486" w:type="dxa"/>
          </w:tcPr>
          <w:p w:rsidR="00EF203E" w:rsidRPr="008F6D61" w:rsidRDefault="00EF203E" w:rsidP="00560697">
            <w:pPr>
              <w:pStyle w:val="TAL"/>
              <w:tabs>
                <w:tab w:val="clear" w:pos="284"/>
                <w:tab w:val="clear" w:pos="567"/>
              </w:tabs>
              <w:rPr>
                <w:sz w:val="16"/>
              </w:rPr>
            </w:pPr>
            <w:r w:rsidRPr="008F6D61">
              <w:rPr>
                <w:sz w:val="16"/>
              </w:rPr>
              <w:t>B</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S2-171412</w:t>
            </w:r>
          </w:p>
        </w:tc>
        <w:tc>
          <w:tcPr>
            <w:tcW w:w="2956" w:type="dxa"/>
          </w:tcPr>
          <w:p w:rsidR="00EF203E" w:rsidRPr="008F6D61" w:rsidRDefault="00EF203E" w:rsidP="00560697">
            <w:pPr>
              <w:pStyle w:val="TAL"/>
              <w:tabs>
                <w:tab w:val="clear" w:pos="284"/>
                <w:tab w:val="clear" w:pos="567"/>
              </w:tabs>
              <w:rPr>
                <w:sz w:val="16"/>
              </w:rPr>
            </w:pPr>
            <w:r w:rsidRPr="008F6D61">
              <w:rPr>
                <w:sz w:val="16"/>
              </w:rPr>
              <w:t>Huawei, HiSilicon, Samsung</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DUMMY</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S2-119</w:t>
            </w:r>
          </w:p>
        </w:tc>
        <w:tc>
          <w:tcPr>
            <w:tcW w:w="847" w:type="dxa"/>
          </w:tcPr>
          <w:p w:rsidR="00EF203E" w:rsidRPr="008F6D61" w:rsidRDefault="00EF203E" w:rsidP="00560697">
            <w:pPr>
              <w:pStyle w:val="TAL"/>
              <w:tabs>
                <w:tab w:val="clear" w:pos="284"/>
                <w:tab w:val="clear" w:pos="567"/>
              </w:tabs>
              <w:rPr>
                <w:sz w:val="16"/>
              </w:rPr>
            </w:pPr>
            <w:r w:rsidRPr="008F6D61">
              <w:rPr>
                <w:sz w:val="16"/>
              </w:rPr>
              <w:t>23.682</w:t>
            </w:r>
          </w:p>
        </w:tc>
        <w:tc>
          <w:tcPr>
            <w:tcW w:w="705" w:type="dxa"/>
          </w:tcPr>
          <w:p w:rsidR="00EF203E" w:rsidRPr="008F6D61" w:rsidRDefault="00EF203E" w:rsidP="00560697">
            <w:pPr>
              <w:pStyle w:val="TAL"/>
              <w:tabs>
                <w:tab w:val="clear" w:pos="284"/>
                <w:tab w:val="clear" w:pos="567"/>
              </w:tabs>
              <w:rPr>
                <w:sz w:val="16"/>
              </w:rPr>
            </w:pPr>
            <w:r w:rsidRPr="008F6D61">
              <w:rPr>
                <w:sz w:val="16"/>
              </w:rPr>
              <w:t>0261</w:t>
            </w:r>
          </w:p>
        </w:tc>
        <w:tc>
          <w:tcPr>
            <w:tcW w:w="236" w:type="dxa"/>
          </w:tcPr>
          <w:p w:rsidR="00EF203E" w:rsidRPr="008F6D61" w:rsidRDefault="00EF203E" w:rsidP="00560697">
            <w:pPr>
              <w:pStyle w:val="TAL"/>
              <w:tabs>
                <w:tab w:val="clear" w:pos="284"/>
                <w:tab w:val="clear" w:pos="567"/>
              </w:tabs>
              <w:rPr>
                <w:sz w:val="16"/>
              </w:rPr>
            </w:pPr>
            <w:r w:rsidRPr="008F6D61">
              <w:rPr>
                <w:sz w:val="16"/>
              </w:rPr>
              <w:t>3</w:t>
            </w:r>
          </w:p>
        </w:tc>
        <w:tc>
          <w:tcPr>
            <w:tcW w:w="760" w:type="dxa"/>
          </w:tcPr>
          <w:p w:rsidR="00EF203E" w:rsidRPr="008F6D61" w:rsidRDefault="00EF203E" w:rsidP="00560697">
            <w:pPr>
              <w:pStyle w:val="TAL"/>
              <w:tabs>
                <w:tab w:val="clear" w:pos="284"/>
                <w:tab w:val="clear" w:pos="567"/>
              </w:tabs>
              <w:rPr>
                <w:sz w:val="16"/>
              </w:rPr>
            </w:pPr>
            <w:r w:rsidRPr="008F6D61">
              <w:rPr>
                <w:sz w:val="16"/>
              </w:rPr>
              <w:t>Rel-15</w:t>
            </w:r>
          </w:p>
        </w:tc>
        <w:tc>
          <w:tcPr>
            <w:tcW w:w="2918" w:type="dxa"/>
          </w:tcPr>
          <w:p w:rsidR="00EF203E" w:rsidRPr="008F6D61" w:rsidRDefault="00EF203E" w:rsidP="00560697">
            <w:pPr>
              <w:pStyle w:val="TAL"/>
              <w:tabs>
                <w:tab w:val="clear" w:pos="284"/>
                <w:tab w:val="clear" w:pos="567"/>
              </w:tabs>
              <w:rPr>
                <w:sz w:val="16"/>
              </w:rPr>
            </w:pPr>
            <w:r w:rsidRPr="008F6D61">
              <w:rPr>
                <w:sz w:val="16"/>
              </w:rPr>
              <w:t>Northbound APIs for a co-located SCEF/MTC-IWF - Clause 4 enhancements to describe MTC-IWF deployment cases</w:t>
            </w:r>
          </w:p>
        </w:tc>
        <w:tc>
          <w:tcPr>
            <w:tcW w:w="486" w:type="dxa"/>
          </w:tcPr>
          <w:p w:rsidR="00EF203E" w:rsidRPr="008F6D61" w:rsidRDefault="00EF203E" w:rsidP="00560697">
            <w:pPr>
              <w:pStyle w:val="TAL"/>
              <w:tabs>
                <w:tab w:val="clear" w:pos="284"/>
                <w:tab w:val="clear" w:pos="567"/>
              </w:tabs>
              <w:rPr>
                <w:sz w:val="16"/>
              </w:rPr>
            </w:pPr>
            <w:r w:rsidRPr="008F6D61">
              <w:rPr>
                <w:sz w:val="16"/>
              </w:rPr>
              <w:t>C</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S2-171394</w:t>
            </w:r>
          </w:p>
        </w:tc>
        <w:tc>
          <w:tcPr>
            <w:tcW w:w="2956" w:type="dxa"/>
          </w:tcPr>
          <w:p w:rsidR="00EF203E" w:rsidRPr="008F6D61" w:rsidRDefault="00EF203E" w:rsidP="00560697">
            <w:pPr>
              <w:pStyle w:val="TAL"/>
              <w:tabs>
                <w:tab w:val="clear" w:pos="284"/>
                <w:tab w:val="clear" w:pos="567"/>
              </w:tabs>
              <w:rPr>
                <w:sz w:val="16"/>
              </w:rPr>
            </w:pPr>
            <w:r w:rsidRPr="008F6D61">
              <w:rPr>
                <w:sz w:val="16"/>
              </w:rPr>
              <w:t>Verizon UK Ltd., Intel</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DUMMY</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S2-119</w:t>
            </w:r>
          </w:p>
        </w:tc>
        <w:tc>
          <w:tcPr>
            <w:tcW w:w="847" w:type="dxa"/>
          </w:tcPr>
          <w:p w:rsidR="00EF203E" w:rsidRPr="008F6D61" w:rsidRDefault="00EF203E" w:rsidP="00560697">
            <w:pPr>
              <w:pStyle w:val="TAL"/>
              <w:tabs>
                <w:tab w:val="clear" w:pos="284"/>
                <w:tab w:val="clear" w:pos="567"/>
              </w:tabs>
              <w:rPr>
                <w:sz w:val="16"/>
              </w:rPr>
            </w:pPr>
            <w:r w:rsidRPr="008F6D61">
              <w:rPr>
                <w:sz w:val="16"/>
              </w:rPr>
              <w:t>23.682</w:t>
            </w:r>
          </w:p>
        </w:tc>
        <w:tc>
          <w:tcPr>
            <w:tcW w:w="705" w:type="dxa"/>
          </w:tcPr>
          <w:p w:rsidR="00EF203E" w:rsidRPr="008F6D61" w:rsidRDefault="00EF203E" w:rsidP="00560697">
            <w:pPr>
              <w:pStyle w:val="TAL"/>
              <w:tabs>
                <w:tab w:val="clear" w:pos="284"/>
                <w:tab w:val="clear" w:pos="567"/>
              </w:tabs>
              <w:rPr>
                <w:sz w:val="16"/>
              </w:rPr>
            </w:pPr>
            <w:r w:rsidRPr="008F6D61">
              <w:rPr>
                <w:sz w:val="16"/>
              </w:rPr>
              <w:t>0262</w:t>
            </w:r>
          </w:p>
        </w:tc>
        <w:tc>
          <w:tcPr>
            <w:tcW w:w="236" w:type="dxa"/>
          </w:tcPr>
          <w:p w:rsidR="00EF203E" w:rsidRPr="008F6D61" w:rsidRDefault="00EF203E" w:rsidP="00560697">
            <w:pPr>
              <w:pStyle w:val="TAL"/>
              <w:tabs>
                <w:tab w:val="clear" w:pos="284"/>
                <w:tab w:val="clear" w:pos="567"/>
              </w:tabs>
              <w:rPr>
                <w:sz w:val="16"/>
              </w:rPr>
            </w:pPr>
            <w:r w:rsidRPr="008F6D61">
              <w:rPr>
                <w:sz w:val="16"/>
              </w:rPr>
              <w:t>2</w:t>
            </w:r>
          </w:p>
        </w:tc>
        <w:tc>
          <w:tcPr>
            <w:tcW w:w="760" w:type="dxa"/>
          </w:tcPr>
          <w:p w:rsidR="00EF203E" w:rsidRPr="008F6D61" w:rsidRDefault="00EF203E" w:rsidP="00560697">
            <w:pPr>
              <w:pStyle w:val="TAL"/>
              <w:tabs>
                <w:tab w:val="clear" w:pos="284"/>
                <w:tab w:val="clear" w:pos="567"/>
              </w:tabs>
              <w:rPr>
                <w:sz w:val="16"/>
              </w:rPr>
            </w:pPr>
            <w:r w:rsidRPr="008F6D61">
              <w:rPr>
                <w:sz w:val="16"/>
              </w:rPr>
              <w:t>Rel-14</w:t>
            </w:r>
          </w:p>
        </w:tc>
        <w:tc>
          <w:tcPr>
            <w:tcW w:w="2918" w:type="dxa"/>
          </w:tcPr>
          <w:p w:rsidR="00EF203E" w:rsidRPr="008F6D61" w:rsidRDefault="00EF203E" w:rsidP="00560697">
            <w:pPr>
              <w:pStyle w:val="TAL"/>
              <w:tabs>
                <w:tab w:val="clear" w:pos="284"/>
                <w:tab w:val="clear" w:pos="567"/>
              </w:tabs>
              <w:rPr>
                <w:sz w:val="16"/>
              </w:rPr>
            </w:pPr>
            <w:r w:rsidRPr="008F6D61">
              <w:rPr>
                <w:sz w:val="16"/>
              </w:rPr>
              <w:t>Background Data Transfer Policy Activation via the SCEF</w:t>
            </w:r>
          </w:p>
        </w:tc>
        <w:tc>
          <w:tcPr>
            <w:tcW w:w="486" w:type="dxa"/>
          </w:tcPr>
          <w:p w:rsidR="00EF203E" w:rsidRPr="008F6D61" w:rsidRDefault="00EF203E" w:rsidP="00560697">
            <w:pPr>
              <w:pStyle w:val="TAL"/>
              <w:tabs>
                <w:tab w:val="clear" w:pos="284"/>
                <w:tab w:val="clear" w:pos="567"/>
              </w:tabs>
              <w:rPr>
                <w:sz w:val="16"/>
              </w:rPr>
            </w:pPr>
            <w:r w:rsidRPr="008F6D61">
              <w:rPr>
                <w:sz w:val="16"/>
              </w:rPr>
              <w:t>F</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S2-171597</w:t>
            </w:r>
          </w:p>
        </w:tc>
        <w:tc>
          <w:tcPr>
            <w:tcW w:w="2956" w:type="dxa"/>
          </w:tcPr>
          <w:p w:rsidR="00EF203E" w:rsidRPr="008F6D61" w:rsidRDefault="00EF203E" w:rsidP="00560697">
            <w:pPr>
              <w:pStyle w:val="TAL"/>
              <w:tabs>
                <w:tab w:val="clear" w:pos="284"/>
                <w:tab w:val="clear" w:pos="567"/>
              </w:tabs>
              <w:rPr>
                <w:sz w:val="16"/>
              </w:rPr>
            </w:pPr>
            <w:r w:rsidRPr="008F6D61">
              <w:rPr>
                <w:sz w:val="16"/>
              </w:rPr>
              <w:t>Convida Wireless, ZTE, Oracle</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AESE, TEI14</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S2-119</w:t>
            </w:r>
          </w:p>
        </w:tc>
        <w:tc>
          <w:tcPr>
            <w:tcW w:w="847" w:type="dxa"/>
          </w:tcPr>
          <w:p w:rsidR="00EF203E" w:rsidRPr="008F6D61" w:rsidRDefault="00EF203E" w:rsidP="00560697">
            <w:pPr>
              <w:pStyle w:val="TAL"/>
              <w:tabs>
                <w:tab w:val="clear" w:pos="284"/>
                <w:tab w:val="clear" w:pos="567"/>
              </w:tabs>
              <w:rPr>
                <w:sz w:val="16"/>
              </w:rPr>
            </w:pPr>
            <w:r w:rsidRPr="008F6D61">
              <w:rPr>
                <w:sz w:val="16"/>
              </w:rPr>
              <w:t>23.682</w:t>
            </w:r>
          </w:p>
        </w:tc>
        <w:tc>
          <w:tcPr>
            <w:tcW w:w="705" w:type="dxa"/>
          </w:tcPr>
          <w:p w:rsidR="00EF203E" w:rsidRPr="008F6D61" w:rsidRDefault="00EF203E" w:rsidP="00560697">
            <w:pPr>
              <w:pStyle w:val="TAL"/>
              <w:tabs>
                <w:tab w:val="clear" w:pos="284"/>
                <w:tab w:val="clear" w:pos="567"/>
              </w:tabs>
              <w:rPr>
                <w:sz w:val="16"/>
              </w:rPr>
            </w:pPr>
            <w:r w:rsidRPr="008F6D61">
              <w:rPr>
                <w:sz w:val="16"/>
              </w:rPr>
              <w:t>0263</w:t>
            </w:r>
          </w:p>
        </w:tc>
        <w:tc>
          <w:tcPr>
            <w:tcW w:w="236" w:type="dxa"/>
          </w:tcPr>
          <w:p w:rsidR="00EF203E" w:rsidRPr="008F6D61" w:rsidRDefault="00EF203E" w:rsidP="00560697">
            <w:pPr>
              <w:pStyle w:val="TAL"/>
              <w:tabs>
                <w:tab w:val="clear" w:pos="284"/>
                <w:tab w:val="clear" w:pos="567"/>
              </w:tabs>
              <w:rPr>
                <w:sz w:val="16"/>
              </w:rPr>
            </w:pPr>
            <w:r w:rsidRPr="008F6D61">
              <w:rPr>
                <w:sz w:val="16"/>
              </w:rPr>
              <w:t>2</w:t>
            </w:r>
          </w:p>
        </w:tc>
        <w:tc>
          <w:tcPr>
            <w:tcW w:w="760" w:type="dxa"/>
          </w:tcPr>
          <w:p w:rsidR="00EF203E" w:rsidRPr="008F6D61" w:rsidRDefault="00EF203E" w:rsidP="00560697">
            <w:pPr>
              <w:pStyle w:val="TAL"/>
              <w:tabs>
                <w:tab w:val="clear" w:pos="284"/>
                <w:tab w:val="clear" w:pos="567"/>
              </w:tabs>
              <w:rPr>
                <w:sz w:val="16"/>
              </w:rPr>
            </w:pPr>
            <w:r w:rsidRPr="008F6D61">
              <w:rPr>
                <w:sz w:val="16"/>
              </w:rPr>
              <w:t>Rel-15</w:t>
            </w:r>
          </w:p>
        </w:tc>
        <w:tc>
          <w:tcPr>
            <w:tcW w:w="2918" w:type="dxa"/>
          </w:tcPr>
          <w:p w:rsidR="00EF203E" w:rsidRPr="008F6D61" w:rsidRDefault="00EF203E" w:rsidP="00560697">
            <w:pPr>
              <w:pStyle w:val="TAL"/>
              <w:tabs>
                <w:tab w:val="clear" w:pos="284"/>
                <w:tab w:val="clear" w:pos="567"/>
              </w:tabs>
              <w:rPr>
                <w:sz w:val="16"/>
              </w:rPr>
            </w:pPr>
            <w:r w:rsidRPr="008F6D61">
              <w:rPr>
                <w:sz w:val="16"/>
              </w:rPr>
              <w:t>Background Data Transfer Policy Activation via the SCEF</w:t>
            </w:r>
          </w:p>
        </w:tc>
        <w:tc>
          <w:tcPr>
            <w:tcW w:w="486" w:type="dxa"/>
          </w:tcPr>
          <w:p w:rsidR="00EF203E" w:rsidRPr="008F6D61" w:rsidRDefault="00EF203E" w:rsidP="00560697">
            <w:pPr>
              <w:pStyle w:val="TAL"/>
              <w:tabs>
                <w:tab w:val="clear" w:pos="284"/>
                <w:tab w:val="clear" w:pos="567"/>
              </w:tabs>
              <w:rPr>
                <w:sz w:val="16"/>
              </w:rPr>
            </w:pPr>
            <w:r w:rsidRPr="008F6D61">
              <w:rPr>
                <w:sz w:val="16"/>
              </w:rPr>
              <w:t>B</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S2-171396</w:t>
            </w:r>
          </w:p>
        </w:tc>
        <w:tc>
          <w:tcPr>
            <w:tcW w:w="2956" w:type="dxa"/>
          </w:tcPr>
          <w:p w:rsidR="00EF203E" w:rsidRPr="008F6D61" w:rsidRDefault="00EF203E" w:rsidP="00560697">
            <w:pPr>
              <w:pStyle w:val="TAL"/>
              <w:tabs>
                <w:tab w:val="clear" w:pos="284"/>
                <w:tab w:val="clear" w:pos="567"/>
              </w:tabs>
              <w:rPr>
                <w:sz w:val="16"/>
              </w:rPr>
            </w:pPr>
            <w:r w:rsidRPr="008F6D61">
              <w:rPr>
                <w:sz w:val="16"/>
              </w:rPr>
              <w:t>Convida Wireless, ZTE, Oracle</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DUMMY</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S2-119</w:t>
            </w:r>
          </w:p>
        </w:tc>
        <w:tc>
          <w:tcPr>
            <w:tcW w:w="847" w:type="dxa"/>
          </w:tcPr>
          <w:p w:rsidR="00EF203E" w:rsidRPr="008F6D61" w:rsidRDefault="00EF203E" w:rsidP="00560697">
            <w:pPr>
              <w:pStyle w:val="TAL"/>
              <w:tabs>
                <w:tab w:val="clear" w:pos="284"/>
                <w:tab w:val="clear" w:pos="567"/>
              </w:tabs>
              <w:rPr>
                <w:sz w:val="16"/>
              </w:rPr>
            </w:pPr>
            <w:r w:rsidRPr="008F6D61">
              <w:rPr>
                <w:sz w:val="16"/>
              </w:rPr>
              <w:t>23.682</w:t>
            </w:r>
          </w:p>
        </w:tc>
        <w:tc>
          <w:tcPr>
            <w:tcW w:w="705" w:type="dxa"/>
          </w:tcPr>
          <w:p w:rsidR="00EF203E" w:rsidRPr="008F6D61" w:rsidRDefault="00EF203E" w:rsidP="00560697">
            <w:pPr>
              <w:pStyle w:val="TAL"/>
              <w:tabs>
                <w:tab w:val="clear" w:pos="284"/>
                <w:tab w:val="clear" w:pos="567"/>
              </w:tabs>
              <w:rPr>
                <w:sz w:val="16"/>
              </w:rPr>
            </w:pPr>
            <w:r w:rsidRPr="008F6D61">
              <w:rPr>
                <w:sz w:val="16"/>
              </w:rPr>
              <w:t>0271</w:t>
            </w:r>
          </w:p>
        </w:tc>
        <w:tc>
          <w:tcPr>
            <w:tcW w:w="236" w:type="dxa"/>
          </w:tcPr>
          <w:p w:rsidR="00EF203E" w:rsidRPr="008F6D61" w:rsidRDefault="00EF203E" w:rsidP="00560697">
            <w:pPr>
              <w:pStyle w:val="TAL"/>
              <w:tabs>
                <w:tab w:val="clear" w:pos="284"/>
                <w:tab w:val="clear" w:pos="567"/>
              </w:tabs>
              <w:rPr>
                <w:sz w:val="16"/>
              </w:rPr>
            </w:pPr>
            <w:r w:rsidRPr="008F6D61">
              <w:rPr>
                <w:sz w:val="16"/>
              </w:rPr>
              <w:t>1</w:t>
            </w:r>
          </w:p>
        </w:tc>
        <w:tc>
          <w:tcPr>
            <w:tcW w:w="760" w:type="dxa"/>
          </w:tcPr>
          <w:p w:rsidR="00EF203E" w:rsidRPr="008F6D61" w:rsidRDefault="00EF203E" w:rsidP="00560697">
            <w:pPr>
              <w:pStyle w:val="TAL"/>
              <w:tabs>
                <w:tab w:val="clear" w:pos="284"/>
                <w:tab w:val="clear" w:pos="567"/>
              </w:tabs>
              <w:rPr>
                <w:sz w:val="16"/>
              </w:rPr>
            </w:pPr>
            <w:r w:rsidRPr="008F6D61">
              <w:rPr>
                <w:sz w:val="16"/>
              </w:rPr>
              <w:t>Rel-15</w:t>
            </w:r>
          </w:p>
        </w:tc>
        <w:tc>
          <w:tcPr>
            <w:tcW w:w="2918" w:type="dxa"/>
          </w:tcPr>
          <w:p w:rsidR="00EF203E" w:rsidRPr="008F6D61" w:rsidRDefault="00EF203E" w:rsidP="00560697">
            <w:pPr>
              <w:pStyle w:val="TAL"/>
              <w:tabs>
                <w:tab w:val="clear" w:pos="284"/>
                <w:tab w:val="clear" w:pos="567"/>
              </w:tabs>
              <w:rPr>
                <w:sz w:val="16"/>
              </w:rPr>
            </w:pPr>
            <w:r w:rsidRPr="008F6D61">
              <w:rPr>
                <w:sz w:val="16"/>
              </w:rPr>
              <w:t>Northbound APIs for SCEF - SCS/AS Interworking - Clause 1-3 enhancements</w:t>
            </w:r>
          </w:p>
        </w:tc>
        <w:tc>
          <w:tcPr>
            <w:tcW w:w="486" w:type="dxa"/>
          </w:tcPr>
          <w:p w:rsidR="00EF203E" w:rsidRPr="008F6D61" w:rsidRDefault="00EF203E" w:rsidP="00560697">
            <w:pPr>
              <w:pStyle w:val="TAL"/>
              <w:tabs>
                <w:tab w:val="clear" w:pos="284"/>
                <w:tab w:val="clear" w:pos="567"/>
              </w:tabs>
              <w:rPr>
                <w:sz w:val="16"/>
              </w:rPr>
            </w:pPr>
            <w:r w:rsidRPr="008F6D61">
              <w:rPr>
                <w:sz w:val="16"/>
              </w:rPr>
              <w:t>B</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S2-171367</w:t>
            </w:r>
          </w:p>
        </w:tc>
        <w:tc>
          <w:tcPr>
            <w:tcW w:w="2956" w:type="dxa"/>
          </w:tcPr>
          <w:p w:rsidR="00EF203E" w:rsidRPr="008F6D61" w:rsidRDefault="00EF203E" w:rsidP="00560697">
            <w:pPr>
              <w:pStyle w:val="TAL"/>
              <w:tabs>
                <w:tab w:val="clear" w:pos="284"/>
                <w:tab w:val="clear" w:pos="567"/>
              </w:tabs>
              <w:rPr>
                <w:sz w:val="16"/>
              </w:rPr>
            </w:pPr>
            <w:r w:rsidRPr="008F6D61">
              <w:rPr>
                <w:sz w:val="16"/>
              </w:rPr>
              <w:t>ZTE, Huawei, HiSilicon</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DUMMY</w:t>
            </w:r>
          </w:p>
        </w:tc>
      </w:tr>
      <w:tr w:rsidR="00EF203E" w:rsidRPr="005116E5" w:rsidTr="00B6030D">
        <w:tc>
          <w:tcPr>
            <w:tcW w:w="821" w:type="dxa"/>
          </w:tcPr>
          <w:p w:rsidR="00EF203E" w:rsidRPr="008F6D61" w:rsidRDefault="00EF203E" w:rsidP="00560697">
            <w:pPr>
              <w:pStyle w:val="TAL"/>
              <w:tabs>
                <w:tab w:val="clear" w:pos="284"/>
                <w:tab w:val="clear" w:pos="567"/>
              </w:tabs>
              <w:rPr>
                <w:sz w:val="16"/>
              </w:rPr>
            </w:pPr>
            <w:r w:rsidRPr="008F6D61">
              <w:rPr>
                <w:sz w:val="16"/>
              </w:rPr>
              <w:t>S2-119</w:t>
            </w:r>
          </w:p>
        </w:tc>
        <w:tc>
          <w:tcPr>
            <w:tcW w:w="847" w:type="dxa"/>
          </w:tcPr>
          <w:p w:rsidR="00EF203E" w:rsidRPr="008F6D61" w:rsidRDefault="00EF203E" w:rsidP="00560697">
            <w:pPr>
              <w:pStyle w:val="TAL"/>
              <w:tabs>
                <w:tab w:val="clear" w:pos="284"/>
                <w:tab w:val="clear" w:pos="567"/>
              </w:tabs>
              <w:rPr>
                <w:sz w:val="16"/>
              </w:rPr>
            </w:pPr>
            <w:r w:rsidRPr="008F6D61">
              <w:rPr>
                <w:sz w:val="16"/>
              </w:rPr>
              <w:t>23.682</w:t>
            </w:r>
          </w:p>
        </w:tc>
        <w:tc>
          <w:tcPr>
            <w:tcW w:w="705" w:type="dxa"/>
          </w:tcPr>
          <w:p w:rsidR="00EF203E" w:rsidRPr="008F6D61" w:rsidRDefault="00EF203E" w:rsidP="00560697">
            <w:pPr>
              <w:pStyle w:val="TAL"/>
              <w:tabs>
                <w:tab w:val="clear" w:pos="284"/>
                <w:tab w:val="clear" w:pos="567"/>
              </w:tabs>
              <w:rPr>
                <w:sz w:val="16"/>
              </w:rPr>
            </w:pPr>
            <w:r w:rsidRPr="008F6D61">
              <w:rPr>
                <w:sz w:val="16"/>
              </w:rPr>
              <w:t>0272</w:t>
            </w:r>
          </w:p>
        </w:tc>
        <w:tc>
          <w:tcPr>
            <w:tcW w:w="236" w:type="dxa"/>
          </w:tcPr>
          <w:p w:rsidR="00EF203E" w:rsidRPr="008F6D61" w:rsidRDefault="00EF203E" w:rsidP="00560697">
            <w:pPr>
              <w:pStyle w:val="TAL"/>
              <w:tabs>
                <w:tab w:val="clear" w:pos="284"/>
                <w:tab w:val="clear" w:pos="567"/>
              </w:tabs>
              <w:rPr>
                <w:sz w:val="16"/>
              </w:rPr>
            </w:pPr>
            <w:r w:rsidRPr="008F6D61">
              <w:rPr>
                <w:sz w:val="16"/>
              </w:rPr>
              <w:t>3</w:t>
            </w:r>
          </w:p>
        </w:tc>
        <w:tc>
          <w:tcPr>
            <w:tcW w:w="760" w:type="dxa"/>
          </w:tcPr>
          <w:p w:rsidR="00EF203E" w:rsidRPr="008F6D61" w:rsidRDefault="00EF203E" w:rsidP="00560697">
            <w:pPr>
              <w:pStyle w:val="TAL"/>
              <w:tabs>
                <w:tab w:val="clear" w:pos="284"/>
                <w:tab w:val="clear" w:pos="567"/>
              </w:tabs>
              <w:rPr>
                <w:sz w:val="16"/>
              </w:rPr>
            </w:pPr>
            <w:r w:rsidRPr="008F6D61">
              <w:rPr>
                <w:sz w:val="16"/>
              </w:rPr>
              <w:t>Rel-15</w:t>
            </w:r>
          </w:p>
        </w:tc>
        <w:tc>
          <w:tcPr>
            <w:tcW w:w="2918" w:type="dxa"/>
          </w:tcPr>
          <w:p w:rsidR="00EF203E" w:rsidRPr="008F6D61" w:rsidRDefault="00EF203E" w:rsidP="00560697">
            <w:pPr>
              <w:pStyle w:val="TAL"/>
              <w:tabs>
                <w:tab w:val="clear" w:pos="284"/>
                <w:tab w:val="clear" w:pos="567"/>
              </w:tabs>
              <w:rPr>
                <w:sz w:val="16"/>
              </w:rPr>
            </w:pPr>
            <w:r w:rsidRPr="008F6D61">
              <w:rPr>
                <w:sz w:val="16"/>
              </w:rPr>
              <w:t>Northbound APIs for SCEF - SCS/AS Interworking - Clause 4 enhancements</w:t>
            </w:r>
          </w:p>
        </w:tc>
        <w:tc>
          <w:tcPr>
            <w:tcW w:w="486" w:type="dxa"/>
          </w:tcPr>
          <w:p w:rsidR="00EF203E" w:rsidRPr="008F6D61" w:rsidRDefault="00EF203E" w:rsidP="00560697">
            <w:pPr>
              <w:pStyle w:val="TAL"/>
              <w:tabs>
                <w:tab w:val="clear" w:pos="284"/>
                <w:tab w:val="clear" w:pos="567"/>
              </w:tabs>
              <w:rPr>
                <w:sz w:val="16"/>
              </w:rPr>
            </w:pPr>
            <w:r w:rsidRPr="008F6D61">
              <w:rPr>
                <w:sz w:val="16"/>
              </w:rPr>
              <w:t>B</w:t>
            </w:r>
          </w:p>
        </w:tc>
        <w:tc>
          <w:tcPr>
            <w:tcW w:w="932" w:type="dxa"/>
          </w:tcPr>
          <w:p w:rsidR="00EF203E" w:rsidRPr="008F6D61" w:rsidRDefault="00EF203E" w:rsidP="00560697">
            <w:pPr>
              <w:pStyle w:val="TAL"/>
              <w:tabs>
                <w:tab w:val="clear" w:pos="284"/>
                <w:tab w:val="clear" w:pos="567"/>
              </w:tabs>
              <w:rPr>
                <w:sz w:val="16"/>
              </w:rPr>
            </w:pPr>
            <w:r w:rsidRPr="008F6D61">
              <w:rPr>
                <w:sz w:val="16"/>
              </w:rPr>
              <w:t>14.2.0</w:t>
            </w:r>
          </w:p>
        </w:tc>
        <w:tc>
          <w:tcPr>
            <w:tcW w:w="1296" w:type="dxa"/>
          </w:tcPr>
          <w:p w:rsidR="00EF203E" w:rsidRPr="008F6D61" w:rsidRDefault="00EF203E" w:rsidP="00560697">
            <w:pPr>
              <w:pStyle w:val="TAL"/>
              <w:tabs>
                <w:tab w:val="clear" w:pos="284"/>
                <w:tab w:val="clear" w:pos="567"/>
              </w:tabs>
              <w:rPr>
                <w:sz w:val="16"/>
              </w:rPr>
            </w:pPr>
            <w:r w:rsidRPr="008F6D61">
              <w:rPr>
                <w:sz w:val="16"/>
              </w:rPr>
              <w:t>S2-171400</w:t>
            </w:r>
          </w:p>
        </w:tc>
        <w:tc>
          <w:tcPr>
            <w:tcW w:w="2956" w:type="dxa"/>
          </w:tcPr>
          <w:p w:rsidR="00EF203E" w:rsidRPr="008F6D61" w:rsidRDefault="00EF203E" w:rsidP="00560697">
            <w:pPr>
              <w:pStyle w:val="TAL"/>
              <w:tabs>
                <w:tab w:val="clear" w:pos="284"/>
                <w:tab w:val="clear" w:pos="567"/>
              </w:tabs>
              <w:rPr>
                <w:sz w:val="16"/>
              </w:rPr>
            </w:pPr>
            <w:r w:rsidRPr="008F6D61">
              <w:rPr>
                <w:sz w:val="16"/>
              </w:rPr>
              <w:t>ZTE, Intel, Huawei, Hisilicon, Convida Wireless, Deutsche Telecom</w:t>
            </w:r>
          </w:p>
        </w:tc>
        <w:tc>
          <w:tcPr>
            <w:tcW w:w="1134" w:type="dxa"/>
          </w:tcPr>
          <w:p w:rsidR="00EF203E" w:rsidRPr="008F6D61" w:rsidRDefault="00EF203E" w:rsidP="00560697">
            <w:pPr>
              <w:pStyle w:val="TAL"/>
              <w:tabs>
                <w:tab w:val="clear" w:pos="284"/>
                <w:tab w:val="clear" w:pos="567"/>
              </w:tabs>
              <w:rPr>
                <w:sz w:val="16"/>
              </w:rPr>
            </w:pPr>
            <w:r w:rsidRPr="008F6D61">
              <w:rPr>
                <w:sz w:val="16"/>
              </w:rPr>
              <w:t>Agreed</w:t>
            </w:r>
          </w:p>
        </w:tc>
        <w:tc>
          <w:tcPr>
            <w:tcW w:w="1637" w:type="dxa"/>
          </w:tcPr>
          <w:p w:rsidR="00EF203E" w:rsidRPr="008F6D61" w:rsidRDefault="00EF203E" w:rsidP="00560697">
            <w:pPr>
              <w:pStyle w:val="TAL"/>
              <w:tabs>
                <w:tab w:val="clear" w:pos="284"/>
                <w:tab w:val="clear" w:pos="567"/>
              </w:tabs>
              <w:rPr>
                <w:sz w:val="16"/>
              </w:rPr>
            </w:pPr>
            <w:r w:rsidRPr="008F6D61">
              <w:rPr>
                <w:sz w:val="16"/>
              </w:rPr>
              <w:t>DUMMY</w:t>
            </w:r>
          </w:p>
        </w:tc>
      </w:tr>
    </w:tbl>
    <w:p w:rsidR="00C171C5" w:rsidRDefault="00016822" w:rsidP="00C171C5">
      <w:pPr>
        <w:rPr>
          <w:color w:val="0000FF"/>
        </w:rPr>
      </w:pPr>
      <w:r>
        <w:rPr>
          <w:color w:val="0000FF"/>
        </w:rPr>
        <w:t>54</w:t>
      </w:r>
      <w:r w:rsidR="00C171C5">
        <w:rPr>
          <w:color w:val="0000FF"/>
        </w:rPr>
        <w:t xml:space="preserve"> Entries.</w:t>
      </w:r>
    </w:p>
    <w:p w:rsidR="00C171C5" w:rsidRDefault="00C171C5">
      <w:pPr>
        <w:tabs>
          <w:tab w:val="clear" w:pos="567"/>
          <w:tab w:val="clear" w:pos="851"/>
          <w:tab w:val="clear" w:pos="1134"/>
          <w:tab w:val="clear" w:pos="1418"/>
          <w:tab w:val="clear" w:pos="1701"/>
        </w:tabs>
        <w:spacing w:after="0"/>
        <w:rPr>
          <w:lang w:eastAsia="en-US"/>
        </w:rPr>
      </w:pPr>
      <w:r>
        <w:rPr>
          <w:lang w:eastAsia="en-US"/>
        </w:rPr>
        <w:br w:type="page"/>
      </w:r>
    </w:p>
    <w:p w:rsidR="00C171C5" w:rsidRDefault="00C171C5" w:rsidP="00C171C5">
      <w:pPr>
        <w:pStyle w:val="Heading1"/>
      </w:pPr>
      <w:bookmarkStart w:id="47" w:name="_Toc477526597"/>
      <w:r>
        <w:lastRenderedPageBreak/>
        <w:t>B.3</w:t>
      </w:r>
      <w:r>
        <w:tab/>
        <w:t>List of agreed P-CRs for meeting #119</w:t>
      </w:r>
      <w:bookmarkEnd w:id="47"/>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6"/>
        <w:gridCol w:w="772"/>
        <w:gridCol w:w="622"/>
        <w:gridCol w:w="4764"/>
        <w:gridCol w:w="1219"/>
        <w:gridCol w:w="3964"/>
        <w:gridCol w:w="1054"/>
        <w:gridCol w:w="1495"/>
      </w:tblGrid>
      <w:tr w:rsidR="00C171C5" w:rsidRPr="004C492A" w:rsidTr="00B6030D">
        <w:trPr>
          <w:tblHeader/>
        </w:trPr>
        <w:tc>
          <w:tcPr>
            <w:tcW w:w="896" w:type="dxa"/>
            <w:shd w:val="clear" w:color="auto" w:fill="F3F3F3"/>
          </w:tcPr>
          <w:p w:rsidR="00C171C5" w:rsidRPr="004C492A" w:rsidRDefault="00C171C5" w:rsidP="00B6030D">
            <w:pPr>
              <w:pStyle w:val="TAH"/>
              <w:rPr>
                <w:sz w:val="16"/>
              </w:rPr>
            </w:pPr>
            <w:r w:rsidRPr="004C492A">
              <w:rPr>
                <w:sz w:val="16"/>
              </w:rPr>
              <w:t>Meeting</w:t>
            </w:r>
          </w:p>
        </w:tc>
        <w:tc>
          <w:tcPr>
            <w:tcW w:w="772" w:type="dxa"/>
            <w:shd w:val="clear" w:color="auto" w:fill="F3F3F3"/>
          </w:tcPr>
          <w:p w:rsidR="00C171C5" w:rsidRPr="004C492A" w:rsidRDefault="00C171C5" w:rsidP="00B6030D">
            <w:pPr>
              <w:pStyle w:val="TAH"/>
              <w:rPr>
                <w:sz w:val="16"/>
              </w:rPr>
            </w:pPr>
            <w:r w:rsidRPr="004C492A">
              <w:rPr>
                <w:sz w:val="16"/>
              </w:rPr>
              <w:t>Spec</w:t>
            </w:r>
          </w:p>
        </w:tc>
        <w:tc>
          <w:tcPr>
            <w:tcW w:w="622" w:type="dxa"/>
            <w:shd w:val="clear" w:color="auto" w:fill="F3F3F3"/>
          </w:tcPr>
          <w:p w:rsidR="00C171C5" w:rsidRPr="004C492A" w:rsidRDefault="00C171C5" w:rsidP="00B6030D">
            <w:pPr>
              <w:pStyle w:val="TAH"/>
              <w:rPr>
                <w:sz w:val="16"/>
              </w:rPr>
            </w:pPr>
            <w:r w:rsidRPr="004C492A">
              <w:rPr>
                <w:sz w:val="16"/>
              </w:rPr>
              <w:t>Phase</w:t>
            </w:r>
          </w:p>
        </w:tc>
        <w:tc>
          <w:tcPr>
            <w:tcW w:w="4764" w:type="dxa"/>
            <w:shd w:val="clear" w:color="auto" w:fill="F3F3F3"/>
          </w:tcPr>
          <w:p w:rsidR="00C171C5" w:rsidRPr="004C492A" w:rsidRDefault="00C171C5" w:rsidP="00B6030D">
            <w:pPr>
              <w:pStyle w:val="TAH"/>
              <w:rPr>
                <w:sz w:val="16"/>
              </w:rPr>
            </w:pPr>
            <w:r w:rsidRPr="004C492A">
              <w:rPr>
                <w:sz w:val="16"/>
              </w:rPr>
              <w:t>Subject</w:t>
            </w:r>
          </w:p>
        </w:tc>
        <w:tc>
          <w:tcPr>
            <w:tcW w:w="1219" w:type="dxa"/>
            <w:shd w:val="clear" w:color="auto" w:fill="F3F3F3"/>
          </w:tcPr>
          <w:p w:rsidR="00C171C5" w:rsidRPr="004C492A" w:rsidRDefault="00C171C5" w:rsidP="00B6030D">
            <w:pPr>
              <w:pStyle w:val="TAH"/>
              <w:rPr>
                <w:sz w:val="16"/>
              </w:rPr>
            </w:pPr>
            <w:r w:rsidRPr="004C492A">
              <w:rPr>
                <w:sz w:val="16"/>
              </w:rPr>
              <w:t>TD</w:t>
            </w:r>
          </w:p>
        </w:tc>
        <w:tc>
          <w:tcPr>
            <w:tcW w:w="3964" w:type="dxa"/>
            <w:shd w:val="clear" w:color="auto" w:fill="F3F3F3"/>
          </w:tcPr>
          <w:p w:rsidR="00C171C5" w:rsidRPr="004C492A" w:rsidRDefault="00C171C5" w:rsidP="00B6030D">
            <w:pPr>
              <w:pStyle w:val="TAH"/>
              <w:rPr>
                <w:sz w:val="16"/>
              </w:rPr>
            </w:pPr>
            <w:r w:rsidRPr="004C492A">
              <w:rPr>
                <w:sz w:val="16"/>
              </w:rPr>
              <w:t>Source</w:t>
            </w:r>
          </w:p>
        </w:tc>
        <w:tc>
          <w:tcPr>
            <w:tcW w:w="1054" w:type="dxa"/>
            <w:shd w:val="clear" w:color="auto" w:fill="F3F3F3"/>
          </w:tcPr>
          <w:p w:rsidR="00C171C5" w:rsidRPr="004C492A" w:rsidRDefault="00C171C5" w:rsidP="00B6030D">
            <w:pPr>
              <w:pStyle w:val="TAH"/>
              <w:rPr>
                <w:sz w:val="16"/>
              </w:rPr>
            </w:pPr>
            <w:r w:rsidRPr="004C492A">
              <w:rPr>
                <w:sz w:val="16"/>
              </w:rPr>
              <w:t>Status</w:t>
            </w:r>
          </w:p>
        </w:tc>
        <w:tc>
          <w:tcPr>
            <w:tcW w:w="1495" w:type="dxa"/>
            <w:shd w:val="clear" w:color="auto" w:fill="F3F3F3"/>
          </w:tcPr>
          <w:p w:rsidR="00C171C5" w:rsidRPr="004C492A" w:rsidRDefault="00C171C5" w:rsidP="00B6030D">
            <w:pPr>
              <w:pStyle w:val="TAH"/>
              <w:rPr>
                <w:sz w:val="16"/>
              </w:rPr>
            </w:pPr>
            <w:r w:rsidRPr="004C492A">
              <w:rPr>
                <w:sz w:val="16"/>
              </w:rPr>
              <w:t>Work Item</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pCR 23.501 - Misc. corrections to Connection Management</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171515</w:t>
            </w:r>
          </w:p>
        </w:tc>
        <w:tc>
          <w:tcPr>
            <w:tcW w:w="3964" w:type="dxa"/>
          </w:tcPr>
          <w:p w:rsidR="00EF203E" w:rsidRPr="008F6D61" w:rsidRDefault="00EF203E" w:rsidP="0065547D">
            <w:pPr>
              <w:pStyle w:val="TAL"/>
              <w:tabs>
                <w:tab w:val="clear" w:pos="284"/>
                <w:tab w:val="clear" w:pos="567"/>
              </w:tabs>
              <w:rPr>
                <w:sz w:val="16"/>
              </w:rPr>
            </w:pPr>
            <w:r w:rsidRPr="008F6D61">
              <w:rPr>
                <w:sz w:val="16"/>
              </w:rPr>
              <w:t>MediaTek Inc., Nokia, Alcatel-Lucent Shanghai Bell</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IMS for 5G, Principles to be adopted, TS 23.501</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171311</w:t>
            </w:r>
          </w:p>
        </w:tc>
        <w:tc>
          <w:tcPr>
            <w:tcW w:w="3964" w:type="dxa"/>
          </w:tcPr>
          <w:p w:rsidR="00EF203E" w:rsidRPr="008F6D61" w:rsidRDefault="00EF203E" w:rsidP="0065547D">
            <w:pPr>
              <w:pStyle w:val="TAL"/>
              <w:tabs>
                <w:tab w:val="clear" w:pos="284"/>
                <w:tab w:val="clear" w:pos="567"/>
              </w:tabs>
              <w:rPr>
                <w:sz w:val="16"/>
              </w:rPr>
            </w:pPr>
            <w:r w:rsidRPr="008F6D61">
              <w:rPr>
                <w:sz w:val="16"/>
              </w:rPr>
              <w:t>Nokia, T-Mobile USA INC</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23.501 Aggregate bit rate limitations for non-GBR QoS flows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171602</w:t>
            </w:r>
          </w:p>
        </w:tc>
        <w:tc>
          <w:tcPr>
            <w:tcW w:w="3964" w:type="dxa"/>
          </w:tcPr>
          <w:p w:rsidR="00EF203E" w:rsidRPr="008F6D61" w:rsidRDefault="00EF203E" w:rsidP="0065547D">
            <w:pPr>
              <w:pStyle w:val="TAL"/>
              <w:tabs>
                <w:tab w:val="clear" w:pos="284"/>
                <w:tab w:val="clear" w:pos="567"/>
              </w:tabs>
              <w:rPr>
                <w:sz w:val="16"/>
              </w:rPr>
            </w:pPr>
            <w:r w:rsidRPr="008F6D61">
              <w:rPr>
                <w:sz w:val="16"/>
              </w:rPr>
              <w:t>CATT</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P-CR to update the service-based architecture figure</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171549</w:t>
            </w:r>
          </w:p>
        </w:tc>
        <w:tc>
          <w:tcPr>
            <w:tcW w:w="3964" w:type="dxa"/>
          </w:tcPr>
          <w:p w:rsidR="00EF203E" w:rsidRPr="008F6D61" w:rsidRDefault="00EF203E" w:rsidP="0065547D">
            <w:pPr>
              <w:pStyle w:val="TAL"/>
              <w:tabs>
                <w:tab w:val="clear" w:pos="284"/>
                <w:tab w:val="clear" w:pos="567"/>
              </w:tabs>
              <w:rPr>
                <w:sz w:val="16"/>
              </w:rPr>
            </w:pPr>
            <w:r w:rsidRPr="008F6D61">
              <w:rPr>
                <w:sz w:val="16"/>
              </w:rPr>
              <w:t>Samsung</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Insertion / removal of UL CL or Branching point</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171465</w:t>
            </w:r>
          </w:p>
        </w:tc>
        <w:tc>
          <w:tcPr>
            <w:tcW w:w="3964" w:type="dxa"/>
          </w:tcPr>
          <w:p w:rsidR="00EF203E" w:rsidRPr="008F6D61" w:rsidRDefault="00EF203E" w:rsidP="0065547D">
            <w:pPr>
              <w:pStyle w:val="TAL"/>
              <w:tabs>
                <w:tab w:val="clear" w:pos="284"/>
                <w:tab w:val="clear" w:pos="567"/>
              </w:tabs>
              <w:rPr>
                <w:sz w:val="16"/>
              </w:rPr>
            </w:pPr>
            <w:r w:rsidRPr="008F6D61">
              <w:rPr>
                <w:sz w:val="16"/>
              </w:rPr>
              <w:t>Motorola Mobility, Lenovo</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Update of NF service discovery</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171585</w:t>
            </w:r>
          </w:p>
        </w:tc>
        <w:tc>
          <w:tcPr>
            <w:tcW w:w="3964" w:type="dxa"/>
          </w:tcPr>
          <w:p w:rsidR="00EF203E" w:rsidRPr="008F6D61" w:rsidRDefault="00EF203E" w:rsidP="0065547D">
            <w:pPr>
              <w:pStyle w:val="TAL"/>
              <w:tabs>
                <w:tab w:val="clear" w:pos="284"/>
                <w:tab w:val="clear" w:pos="567"/>
              </w:tabs>
              <w:rPr>
                <w:sz w:val="16"/>
              </w:rPr>
            </w:pPr>
            <w:r w:rsidRPr="008F6D61">
              <w:rPr>
                <w:sz w:val="16"/>
              </w:rPr>
              <w:t>Huawei, HiSilicon</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Additional concepts for authentication/authorization of PDU session establishment</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171558</w:t>
            </w:r>
          </w:p>
        </w:tc>
        <w:tc>
          <w:tcPr>
            <w:tcW w:w="3964" w:type="dxa"/>
          </w:tcPr>
          <w:p w:rsidR="00EF203E" w:rsidRPr="008F6D61" w:rsidRDefault="00EF203E" w:rsidP="0065547D">
            <w:pPr>
              <w:pStyle w:val="TAL"/>
              <w:tabs>
                <w:tab w:val="clear" w:pos="284"/>
                <w:tab w:val="clear" w:pos="567"/>
              </w:tabs>
              <w:rPr>
                <w:sz w:val="16"/>
              </w:rPr>
            </w:pPr>
            <w:r w:rsidRPr="008F6D61">
              <w:rPr>
                <w:sz w:val="16"/>
              </w:rPr>
              <w:t>Qualcomm Incorporated</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23.501 Update of Policy interface with UEs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171255</w:t>
            </w:r>
          </w:p>
        </w:tc>
        <w:tc>
          <w:tcPr>
            <w:tcW w:w="3964" w:type="dxa"/>
          </w:tcPr>
          <w:p w:rsidR="00EF203E" w:rsidRPr="008F6D61" w:rsidRDefault="00EF203E" w:rsidP="0065547D">
            <w:pPr>
              <w:pStyle w:val="TAL"/>
              <w:tabs>
                <w:tab w:val="clear" w:pos="284"/>
                <w:tab w:val="clear" w:pos="567"/>
              </w:tabs>
              <w:rPr>
                <w:sz w:val="16"/>
              </w:rPr>
            </w:pPr>
            <w:r w:rsidRPr="008F6D61">
              <w:rPr>
                <w:sz w:val="16"/>
              </w:rPr>
              <w:t>KDDI, InterDigital, Sprint, China Mobile, China Unicom, Samsung, LG Electronics</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MO only and registration area</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171554</w:t>
            </w:r>
          </w:p>
        </w:tc>
        <w:tc>
          <w:tcPr>
            <w:tcW w:w="3964" w:type="dxa"/>
          </w:tcPr>
          <w:p w:rsidR="00EF203E" w:rsidRPr="008F6D61" w:rsidRDefault="00EF203E" w:rsidP="0065547D">
            <w:pPr>
              <w:pStyle w:val="TAL"/>
              <w:tabs>
                <w:tab w:val="clear" w:pos="284"/>
                <w:tab w:val="clear" w:pos="567"/>
              </w:tabs>
              <w:rPr>
                <w:sz w:val="16"/>
              </w:rPr>
            </w:pPr>
            <w:r w:rsidRPr="008F6D61">
              <w:rPr>
                <w:sz w:val="16"/>
              </w:rPr>
              <w:t>Qualcomm Incorporated, Sony, Samsung, LG Electronic</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clause 5.6.1 Overview update - subscription info access of V-SMF in Home Routed mode roaming</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171469</w:t>
            </w:r>
          </w:p>
        </w:tc>
        <w:tc>
          <w:tcPr>
            <w:tcW w:w="3964" w:type="dxa"/>
          </w:tcPr>
          <w:p w:rsidR="00EF203E" w:rsidRPr="008F6D61" w:rsidRDefault="00EF203E" w:rsidP="0065547D">
            <w:pPr>
              <w:pStyle w:val="TAL"/>
              <w:tabs>
                <w:tab w:val="clear" w:pos="284"/>
                <w:tab w:val="clear" w:pos="567"/>
              </w:tabs>
              <w:rPr>
                <w:sz w:val="16"/>
              </w:rPr>
            </w:pPr>
            <w:r w:rsidRPr="008F6D61">
              <w:rPr>
                <w:sz w:val="16"/>
              </w:rPr>
              <w:t>LG Electronics</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Drafting rules for service-based interfaces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171550</w:t>
            </w:r>
          </w:p>
        </w:tc>
        <w:tc>
          <w:tcPr>
            <w:tcW w:w="3964" w:type="dxa"/>
          </w:tcPr>
          <w:p w:rsidR="00EF203E" w:rsidRPr="008F6D61" w:rsidRDefault="00EF203E" w:rsidP="0065547D">
            <w:pPr>
              <w:pStyle w:val="TAL"/>
              <w:tabs>
                <w:tab w:val="clear" w:pos="284"/>
                <w:tab w:val="clear" w:pos="567"/>
              </w:tabs>
              <w:rPr>
                <w:sz w:val="16"/>
              </w:rPr>
            </w:pPr>
            <w:r w:rsidRPr="008F6D61">
              <w:rPr>
                <w:sz w:val="16"/>
              </w:rPr>
              <w:t>MediaTek Inc., Deutsche Telekom</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Non-seamless offload via N3G</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171303</w:t>
            </w:r>
          </w:p>
        </w:tc>
        <w:tc>
          <w:tcPr>
            <w:tcW w:w="3964" w:type="dxa"/>
          </w:tcPr>
          <w:p w:rsidR="00EF203E" w:rsidRPr="008F6D61" w:rsidRDefault="00EF203E" w:rsidP="0065547D">
            <w:pPr>
              <w:pStyle w:val="TAL"/>
              <w:tabs>
                <w:tab w:val="clear" w:pos="284"/>
                <w:tab w:val="clear" w:pos="567"/>
              </w:tabs>
              <w:rPr>
                <w:sz w:val="16"/>
              </w:rPr>
            </w:pPr>
            <w:r w:rsidRPr="008F6D61">
              <w:rPr>
                <w:sz w:val="16"/>
              </w:rPr>
              <w:t>Huawei, HiSilicon</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Roaming considerations for non-3GPP access support</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171304</w:t>
            </w:r>
          </w:p>
        </w:tc>
        <w:tc>
          <w:tcPr>
            <w:tcW w:w="3964" w:type="dxa"/>
          </w:tcPr>
          <w:p w:rsidR="00EF203E" w:rsidRPr="008F6D61" w:rsidRDefault="00EF203E" w:rsidP="0065547D">
            <w:pPr>
              <w:pStyle w:val="TAL"/>
              <w:tabs>
                <w:tab w:val="clear" w:pos="284"/>
                <w:tab w:val="clear" w:pos="567"/>
              </w:tabs>
              <w:rPr>
                <w:sz w:val="16"/>
              </w:rPr>
            </w:pPr>
            <w:r w:rsidRPr="008F6D61">
              <w:rPr>
                <w:sz w:val="16"/>
              </w:rPr>
              <w:t>Qualcomm Incorporated</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pCR 23.501 - Misc. corrections to Registration Management</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171514</w:t>
            </w:r>
          </w:p>
        </w:tc>
        <w:tc>
          <w:tcPr>
            <w:tcW w:w="3964" w:type="dxa"/>
          </w:tcPr>
          <w:p w:rsidR="00EF203E" w:rsidRPr="008F6D61" w:rsidRDefault="00EF203E" w:rsidP="0065547D">
            <w:pPr>
              <w:pStyle w:val="TAL"/>
              <w:tabs>
                <w:tab w:val="clear" w:pos="284"/>
                <w:tab w:val="clear" w:pos="567"/>
              </w:tabs>
              <w:rPr>
                <w:sz w:val="16"/>
              </w:rPr>
            </w:pPr>
            <w:r w:rsidRPr="008F6D61">
              <w:rPr>
                <w:sz w:val="16"/>
              </w:rPr>
              <w:t>MediaTek Inc., Nokia, Alcatel-Lucent Shanghai Bell</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Transport level packet marking for B-type QoS flow</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171536</w:t>
            </w:r>
          </w:p>
        </w:tc>
        <w:tc>
          <w:tcPr>
            <w:tcW w:w="3964" w:type="dxa"/>
          </w:tcPr>
          <w:p w:rsidR="00EF203E" w:rsidRPr="008F6D61" w:rsidRDefault="00EF203E" w:rsidP="0065547D">
            <w:pPr>
              <w:pStyle w:val="TAL"/>
              <w:tabs>
                <w:tab w:val="clear" w:pos="284"/>
                <w:tab w:val="clear" w:pos="567"/>
              </w:tabs>
              <w:rPr>
                <w:sz w:val="16"/>
              </w:rPr>
            </w:pPr>
            <w:r w:rsidRPr="008F6D61">
              <w:rPr>
                <w:sz w:val="16"/>
              </w:rPr>
              <w:t>Samsung</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Cleanup of QoS framework description</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171623</w:t>
            </w:r>
          </w:p>
        </w:tc>
        <w:tc>
          <w:tcPr>
            <w:tcW w:w="3964" w:type="dxa"/>
          </w:tcPr>
          <w:p w:rsidR="00EF203E" w:rsidRPr="008F6D61" w:rsidRDefault="00EF203E" w:rsidP="0065547D">
            <w:pPr>
              <w:pStyle w:val="TAL"/>
              <w:tabs>
                <w:tab w:val="clear" w:pos="284"/>
                <w:tab w:val="clear" w:pos="567"/>
              </w:tabs>
              <w:rPr>
                <w:sz w:val="16"/>
              </w:rPr>
            </w:pPr>
            <w:r w:rsidRPr="008F6D61">
              <w:rPr>
                <w:sz w:val="16"/>
              </w:rPr>
              <w:t>Ericsson, Nokia, ZTE, AT&amp;T</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For deregistration at the end of communication</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171555</w:t>
            </w:r>
          </w:p>
        </w:tc>
        <w:tc>
          <w:tcPr>
            <w:tcW w:w="3964" w:type="dxa"/>
          </w:tcPr>
          <w:p w:rsidR="00EF203E" w:rsidRPr="008F6D61" w:rsidRDefault="00EF203E" w:rsidP="0065547D">
            <w:pPr>
              <w:pStyle w:val="TAL"/>
              <w:tabs>
                <w:tab w:val="clear" w:pos="284"/>
                <w:tab w:val="clear" w:pos="567"/>
              </w:tabs>
              <w:rPr>
                <w:sz w:val="16"/>
              </w:rPr>
            </w:pPr>
            <w:r w:rsidRPr="008F6D61">
              <w:rPr>
                <w:sz w:val="16"/>
              </w:rPr>
              <w:t>Samsung</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High-level description for external exposure via NEF</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171616</w:t>
            </w:r>
          </w:p>
        </w:tc>
        <w:tc>
          <w:tcPr>
            <w:tcW w:w="3964" w:type="dxa"/>
          </w:tcPr>
          <w:p w:rsidR="00EF203E" w:rsidRPr="008F6D61" w:rsidRDefault="00EF203E" w:rsidP="0065547D">
            <w:pPr>
              <w:pStyle w:val="TAL"/>
              <w:tabs>
                <w:tab w:val="clear" w:pos="284"/>
                <w:tab w:val="clear" w:pos="567"/>
              </w:tabs>
              <w:rPr>
                <w:sz w:val="16"/>
              </w:rPr>
            </w:pPr>
            <w:r w:rsidRPr="008F6D61">
              <w:rPr>
                <w:sz w:val="16"/>
              </w:rPr>
              <w:t>Samsung, SK Telecom</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23.501 §5.3.3 / 5.6.8: Handling of PDU session UP activation at the access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171562</w:t>
            </w:r>
          </w:p>
        </w:tc>
        <w:tc>
          <w:tcPr>
            <w:tcW w:w="3964" w:type="dxa"/>
          </w:tcPr>
          <w:p w:rsidR="00EF203E" w:rsidRPr="008F6D61" w:rsidRDefault="00EF203E" w:rsidP="0065547D">
            <w:pPr>
              <w:pStyle w:val="TAL"/>
              <w:tabs>
                <w:tab w:val="clear" w:pos="284"/>
                <w:tab w:val="clear" w:pos="567"/>
              </w:tabs>
              <w:rPr>
                <w:sz w:val="16"/>
              </w:rPr>
            </w:pPr>
            <w:r w:rsidRPr="008F6D61">
              <w:rPr>
                <w:sz w:val="16"/>
              </w:rPr>
              <w:t>Nokia, Alcatel-Lucent Shanghai Bell</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P-CR AMBR enforcement for multi-homed PDU Sessions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171612</w:t>
            </w:r>
          </w:p>
        </w:tc>
        <w:tc>
          <w:tcPr>
            <w:tcW w:w="3964" w:type="dxa"/>
          </w:tcPr>
          <w:p w:rsidR="00EF203E" w:rsidRPr="008F6D61" w:rsidRDefault="00EF203E" w:rsidP="0065547D">
            <w:pPr>
              <w:pStyle w:val="TAL"/>
              <w:tabs>
                <w:tab w:val="clear" w:pos="284"/>
                <w:tab w:val="clear" w:pos="567"/>
              </w:tabs>
              <w:rPr>
                <w:sz w:val="16"/>
              </w:rPr>
            </w:pPr>
            <w:r w:rsidRPr="008F6D61">
              <w:rPr>
                <w:sz w:val="16"/>
              </w:rPr>
              <w:t>ZTE</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Uplink traffic verification</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171603</w:t>
            </w:r>
          </w:p>
        </w:tc>
        <w:tc>
          <w:tcPr>
            <w:tcW w:w="3964" w:type="dxa"/>
          </w:tcPr>
          <w:p w:rsidR="00EF203E" w:rsidRPr="008F6D61" w:rsidRDefault="00EF203E" w:rsidP="0065547D">
            <w:pPr>
              <w:pStyle w:val="TAL"/>
              <w:tabs>
                <w:tab w:val="clear" w:pos="284"/>
                <w:tab w:val="clear" w:pos="567"/>
              </w:tabs>
              <w:rPr>
                <w:sz w:val="16"/>
              </w:rPr>
            </w:pPr>
            <w:r w:rsidRPr="008F6D61">
              <w:rPr>
                <w:sz w:val="16"/>
              </w:rPr>
              <w:t>ZTE</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Network Data Analytics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171604</w:t>
            </w:r>
          </w:p>
        </w:tc>
        <w:tc>
          <w:tcPr>
            <w:tcW w:w="3964" w:type="dxa"/>
          </w:tcPr>
          <w:p w:rsidR="00EF203E" w:rsidRPr="008F6D61" w:rsidRDefault="00EF203E" w:rsidP="0065547D">
            <w:pPr>
              <w:pStyle w:val="TAL"/>
              <w:tabs>
                <w:tab w:val="clear" w:pos="284"/>
                <w:tab w:val="clear" w:pos="567"/>
              </w:tabs>
              <w:rPr>
                <w:sz w:val="16"/>
              </w:rPr>
            </w:pPr>
            <w:r w:rsidRPr="008F6D61">
              <w:rPr>
                <w:sz w:val="16"/>
              </w:rPr>
              <w:t>AT&amp;T, Huawei, ZTE, Oracle</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Including the NEF and PFDF in the PCC architecture</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171620</w:t>
            </w:r>
          </w:p>
        </w:tc>
        <w:tc>
          <w:tcPr>
            <w:tcW w:w="3964" w:type="dxa"/>
          </w:tcPr>
          <w:p w:rsidR="00EF203E" w:rsidRPr="008F6D61" w:rsidRDefault="00EF203E" w:rsidP="0065547D">
            <w:pPr>
              <w:pStyle w:val="TAL"/>
              <w:tabs>
                <w:tab w:val="clear" w:pos="284"/>
                <w:tab w:val="clear" w:pos="567"/>
              </w:tabs>
              <w:rPr>
                <w:sz w:val="16"/>
              </w:rPr>
            </w:pPr>
            <w:r w:rsidRPr="008F6D61">
              <w:rPr>
                <w:sz w:val="16"/>
              </w:rPr>
              <w:t>ZTE</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23.501: Proposal for NGC-EPC interworking</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171607</w:t>
            </w:r>
          </w:p>
        </w:tc>
        <w:tc>
          <w:tcPr>
            <w:tcW w:w="3964" w:type="dxa"/>
          </w:tcPr>
          <w:p w:rsidR="00EF203E" w:rsidRPr="008F6D61" w:rsidRDefault="00EF203E" w:rsidP="0065547D">
            <w:pPr>
              <w:pStyle w:val="TAL"/>
              <w:tabs>
                <w:tab w:val="clear" w:pos="284"/>
                <w:tab w:val="clear" w:pos="567"/>
              </w:tabs>
              <w:rPr>
                <w:sz w:val="16"/>
              </w:rPr>
            </w:pPr>
            <w:r w:rsidRPr="008F6D61">
              <w:rPr>
                <w:sz w:val="16"/>
              </w:rPr>
              <w:t>NTT DOCOMO, Intel, LG Electronics, Nokia, AT&amp;T</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Mobility Restriction Update</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171478</w:t>
            </w:r>
          </w:p>
        </w:tc>
        <w:tc>
          <w:tcPr>
            <w:tcW w:w="3964" w:type="dxa"/>
          </w:tcPr>
          <w:p w:rsidR="00EF203E" w:rsidRPr="008F6D61" w:rsidRDefault="00EF203E" w:rsidP="0065547D">
            <w:pPr>
              <w:pStyle w:val="TAL"/>
              <w:tabs>
                <w:tab w:val="clear" w:pos="284"/>
                <w:tab w:val="clear" w:pos="567"/>
              </w:tabs>
              <w:rPr>
                <w:sz w:val="16"/>
              </w:rPr>
            </w:pPr>
            <w:r w:rsidRPr="008F6D61">
              <w:rPr>
                <w:sz w:val="16"/>
              </w:rPr>
              <w:t>Samsung, LG Electronics</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Baseline description for AUSF selection function</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171614</w:t>
            </w:r>
          </w:p>
        </w:tc>
        <w:tc>
          <w:tcPr>
            <w:tcW w:w="3964" w:type="dxa"/>
          </w:tcPr>
          <w:p w:rsidR="00EF203E" w:rsidRPr="008F6D61" w:rsidRDefault="00EF203E" w:rsidP="0065547D">
            <w:pPr>
              <w:pStyle w:val="TAL"/>
              <w:tabs>
                <w:tab w:val="clear" w:pos="284"/>
                <w:tab w:val="clear" w:pos="567"/>
              </w:tabs>
              <w:rPr>
                <w:sz w:val="16"/>
              </w:rPr>
            </w:pPr>
            <w:r w:rsidRPr="008F6D61">
              <w:rPr>
                <w:sz w:val="16"/>
              </w:rPr>
              <w:t>Samsung</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23.501: Precedence order for derived QoS rules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171532</w:t>
            </w:r>
          </w:p>
        </w:tc>
        <w:tc>
          <w:tcPr>
            <w:tcW w:w="3964" w:type="dxa"/>
          </w:tcPr>
          <w:p w:rsidR="00EF203E" w:rsidRPr="008F6D61" w:rsidRDefault="00EF203E" w:rsidP="0065547D">
            <w:pPr>
              <w:pStyle w:val="TAL"/>
              <w:tabs>
                <w:tab w:val="clear" w:pos="284"/>
                <w:tab w:val="clear" w:pos="567"/>
              </w:tabs>
              <w:rPr>
                <w:sz w:val="16"/>
              </w:rPr>
            </w:pPr>
            <w:r w:rsidRPr="008F6D61">
              <w:rPr>
                <w:sz w:val="16"/>
              </w:rPr>
              <w:t>Intel</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Proposed Network Slicing Update to 23.501 Clause 5.15</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171622</w:t>
            </w:r>
          </w:p>
        </w:tc>
        <w:tc>
          <w:tcPr>
            <w:tcW w:w="3964" w:type="dxa"/>
          </w:tcPr>
          <w:p w:rsidR="00EF203E" w:rsidRPr="008F6D61" w:rsidRDefault="00EF203E" w:rsidP="0065547D">
            <w:pPr>
              <w:pStyle w:val="TAL"/>
              <w:tabs>
                <w:tab w:val="clear" w:pos="284"/>
                <w:tab w:val="clear" w:pos="567"/>
              </w:tabs>
              <w:rPr>
                <w:sz w:val="16"/>
              </w:rPr>
            </w:pPr>
            <w:r w:rsidRPr="008F6D61">
              <w:rPr>
                <w:sz w:val="16"/>
              </w:rPr>
              <w:t>ZTE, Sprint, Oracle, ETRI, InterDigital, KDDI , Nokia, Qualcomm, Telecom Italia</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Updates to application influence on traffic routing</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171521</w:t>
            </w:r>
          </w:p>
        </w:tc>
        <w:tc>
          <w:tcPr>
            <w:tcW w:w="3964" w:type="dxa"/>
          </w:tcPr>
          <w:p w:rsidR="00EF203E" w:rsidRPr="008F6D61" w:rsidRDefault="00EF203E" w:rsidP="0065547D">
            <w:pPr>
              <w:pStyle w:val="TAL"/>
              <w:tabs>
                <w:tab w:val="clear" w:pos="284"/>
                <w:tab w:val="clear" w:pos="567"/>
              </w:tabs>
              <w:rPr>
                <w:sz w:val="16"/>
              </w:rPr>
            </w:pPr>
            <w:r w:rsidRPr="008F6D61">
              <w:rPr>
                <w:sz w:val="16"/>
              </w:rPr>
              <w:t>Huawei, HiSilicon</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23.501 §5.3: RM &amp; CM states in case on N3GPP access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171552</w:t>
            </w:r>
          </w:p>
        </w:tc>
        <w:tc>
          <w:tcPr>
            <w:tcW w:w="3964" w:type="dxa"/>
          </w:tcPr>
          <w:p w:rsidR="00EF203E" w:rsidRPr="008F6D61" w:rsidRDefault="00EF203E" w:rsidP="0065547D">
            <w:pPr>
              <w:pStyle w:val="TAL"/>
              <w:tabs>
                <w:tab w:val="clear" w:pos="284"/>
                <w:tab w:val="clear" w:pos="567"/>
              </w:tabs>
              <w:rPr>
                <w:sz w:val="16"/>
              </w:rPr>
            </w:pPr>
            <w:r w:rsidRPr="008F6D61">
              <w:rPr>
                <w:sz w:val="16"/>
              </w:rPr>
              <w:t>Nokia, Alcatel-Lucent Shanghai Bell, Qualcomm Incorporated, LG Electronics</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23.501 § 8.3: User plane protocol stack between the UE and the DN</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171529</w:t>
            </w:r>
          </w:p>
        </w:tc>
        <w:tc>
          <w:tcPr>
            <w:tcW w:w="3964" w:type="dxa"/>
          </w:tcPr>
          <w:p w:rsidR="00EF203E" w:rsidRPr="008F6D61" w:rsidRDefault="00EF203E" w:rsidP="0065547D">
            <w:pPr>
              <w:pStyle w:val="TAL"/>
              <w:tabs>
                <w:tab w:val="clear" w:pos="284"/>
                <w:tab w:val="clear" w:pos="567"/>
              </w:tabs>
              <w:rPr>
                <w:sz w:val="16"/>
              </w:rPr>
            </w:pPr>
            <w:r w:rsidRPr="008F6D61">
              <w:rPr>
                <w:sz w:val="16"/>
              </w:rPr>
              <w:t>Nokia, Alcatel-Lucent Shanghai Bell, Samsung, Huawei</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23.501 P-CR: Corrections on registration procedure and mobility restrictions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171476</w:t>
            </w:r>
          </w:p>
        </w:tc>
        <w:tc>
          <w:tcPr>
            <w:tcW w:w="3964" w:type="dxa"/>
          </w:tcPr>
          <w:p w:rsidR="00EF203E" w:rsidRPr="008F6D61" w:rsidRDefault="00EF203E" w:rsidP="0065547D">
            <w:pPr>
              <w:pStyle w:val="TAL"/>
              <w:tabs>
                <w:tab w:val="clear" w:pos="284"/>
                <w:tab w:val="clear" w:pos="567"/>
              </w:tabs>
              <w:rPr>
                <w:sz w:val="16"/>
              </w:rPr>
            </w:pPr>
            <w:r w:rsidRPr="008F6D61">
              <w:rPr>
                <w:sz w:val="16"/>
              </w:rPr>
              <w:t>Nokia, Alcatel-Lucent Shanghai Bell</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update on service area restrictions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171475</w:t>
            </w:r>
          </w:p>
        </w:tc>
        <w:tc>
          <w:tcPr>
            <w:tcW w:w="3964" w:type="dxa"/>
          </w:tcPr>
          <w:p w:rsidR="00EF203E" w:rsidRPr="008F6D61" w:rsidRDefault="00EF203E" w:rsidP="0065547D">
            <w:pPr>
              <w:pStyle w:val="TAL"/>
              <w:tabs>
                <w:tab w:val="clear" w:pos="284"/>
                <w:tab w:val="clear" w:pos="567"/>
              </w:tabs>
              <w:rPr>
                <w:sz w:val="16"/>
              </w:rPr>
            </w:pPr>
            <w:r w:rsidRPr="008F6D61">
              <w:rPr>
                <w:sz w:val="16"/>
              </w:rPr>
              <w:t>ZTE</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23.501 §5.8.2: User Plane Function(s) and N4</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171490</w:t>
            </w:r>
          </w:p>
        </w:tc>
        <w:tc>
          <w:tcPr>
            <w:tcW w:w="3964" w:type="dxa"/>
          </w:tcPr>
          <w:p w:rsidR="00EF203E" w:rsidRPr="008F6D61" w:rsidRDefault="00EF203E" w:rsidP="0065547D">
            <w:pPr>
              <w:pStyle w:val="TAL"/>
              <w:tabs>
                <w:tab w:val="clear" w:pos="284"/>
                <w:tab w:val="clear" w:pos="567"/>
              </w:tabs>
              <w:rPr>
                <w:sz w:val="16"/>
              </w:rPr>
            </w:pPr>
            <w:r w:rsidRPr="008F6D61">
              <w:rPr>
                <w:sz w:val="16"/>
              </w:rPr>
              <w:t xml:space="preserve">Nokia, Alcatel-Lucent Shanghai Bell, Qualcomm </w:t>
            </w:r>
            <w:r w:rsidRPr="008F6D61">
              <w:rPr>
                <w:sz w:val="16"/>
              </w:rPr>
              <w:lastRenderedPageBreak/>
              <w:t>Incorporated</w:t>
            </w:r>
          </w:p>
        </w:tc>
        <w:tc>
          <w:tcPr>
            <w:tcW w:w="1054" w:type="dxa"/>
          </w:tcPr>
          <w:p w:rsidR="00EF203E" w:rsidRPr="008F6D61" w:rsidRDefault="00EF203E" w:rsidP="0065547D">
            <w:pPr>
              <w:pStyle w:val="TAL"/>
              <w:tabs>
                <w:tab w:val="clear" w:pos="284"/>
                <w:tab w:val="clear" w:pos="567"/>
              </w:tabs>
              <w:rPr>
                <w:sz w:val="16"/>
              </w:rPr>
            </w:pPr>
            <w:r w:rsidRPr="008F6D61">
              <w:rPr>
                <w:sz w:val="16"/>
              </w:rPr>
              <w:lastRenderedPageBreak/>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lastRenderedPageBreak/>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P-CR to update overall architecture</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171548</w:t>
            </w:r>
          </w:p>
        </w:tc>
        <w:tc>
          <w:tcPr>
            <w:tcW w:w="3964" w:type="dxa"/>
          </w:tcPr>
          <w:p w:rsidR="00EF203E" w:rsidRPr="008F6D61" w:rsidRDefault="00EF203E" w:rsidP="0065547D">
            <w:pPr>
              <w:pStyle w:val="TAL"/>
              <w:tabs>
                <w:tab w:val="clear" w:pos="284"/>
                <w:tab w:val="clear" w:pos="567"/>
              </w:tabs>
              <w:rPr>
                <w:sz w:val="16"/>
              </w:rPr>
            </w:pPr>
            <w:r w:rsidRPr="008F6D61">
              <w:rPr>
                <w:sz w:val="16"/>
              </w:rPr>
              <w:t>Nokia, Huawei, Telecom Italia, China Unicom, Deutsche Telekom, Samsung, AT&amp;T</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IMS for 5G, SSC mode usage. TS 23.501</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171312</w:t>
            </w:r>
          </w:p>
        </w:tc>
        <w:tc>
          <w:tcPr>
            <w:tcW w:w="3964" w:type="dxa"/>
          </w:tcPr>
          <w:p w:rsidR="00EF203E" w:rsidRPr="008F6D61" w:rsidRDefault="00EF203E" w:rsidP="0065547D">
            <w:pPr>
              <w:pStyle w:val="TAL"/>
              <w:tabs>
                <w:tab w:val="clear" w:pos="284"/>
                <w:tab w:val="clear" w:pos="567"/>
              </w:tabs>
              <w:rPr>
                <w:sz w:val="16"/>
              </w:rPr>
            </w:pPr>
            <w:r w:rsidRPr="008F6D61">
              <w:rPr>
                <w:sz w:val="16"/>
              </w:rPr>
              <w:t>Nokia</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23.501 §5.6.6: Editorial</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170887</w:t>
            </w:r>
          </w:p>
        </w:tc>
        <w:tc>
          <w:tcPr>
            <w:tcW w:w="3964" w:type="dxa"/>
          </w:tcPr>
          <w:p w:rsidR="00EF203E" w:rsidRPr="008F6D61" w:rsidRDefault="00EF203E" w:rsidP="0065547D">
            <w:pPr>
              <w:pStyle w:val="TAL"/>
              <w:tabs>
                <w:tab w:val="clear" w:pos="284"/>
                <w:tab w:val="clear" w:pos="567"/>
              </w:tabs>
              <w:rPr>
                <w:sz w:val="16"/>
              </w:rPr>
            </w:pPr>
            <w:r w:rsidRPr="008F6D61">
              <w:rPr>
                <w:sz w:val="16"/>
              </w:rPr>
              <w:t>Nokia, Alcatel-Lucent Shanghai Bell</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P-CR to update SMS architecture and functional description</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171307</w:t>
            </w:r>
          </w:p>
        </w:tc>
        <w:tc>
          <w:tcPr>
            <w:tcW w:w="3964" w:type="dxa"/>
          </w:tcPr>
          <w:p w:rsidR="00EF203E" w:rsidRPr="008F6D61" w:rsidRDefault="00EF203E" w:rsidP="0065547D">
            <w:pPr>
              <w:pStyle w:val="TAL"/>
              <w:tabs>
                <w:tab w:val="clear" w:pos="284"/>
                <w:tab w:val="clear" w:pos="567"/>
              </w:tabs>
              <w:rPr>
                <w:sz w:val="16"/>
              </w:rPr>
            </w:pPr>
            <w:r w:rsidRPr="008F6D61">
              <w:rPr>
                <w:sz w:val="16"/>
              </w:rPr>
              <w:t>Nokia, Qualcomm, Huawei</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Addition of PCC rules and AMC rules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171295</w:t>
            </w:r>
          </w:p>
        </w:tc>
        <w:tc>
          <w:tcPr>
            <w:tcW w:w="3964" w:type="dxa"/>
          </w:tcPr>
          <w:p w:rsidR="00EF203E" w:rsidRPr="008F6D61" w:rsidRDefault="00EF203E" w:rsidP="0065547D">
            <w:pPr>
              <w:pStyle w:val="TAL"/>
              <w:tabs>
                <w:tab w:val="clear" w:pos="284"/>
                <w:tab w:val="clear" w:pos="567"/>
              </w:tabs>
              <w:rPr>
                <w:sz w:val="16"/>
              </w:rPr>
            </w:pPr>
            <w:r w:rsidRPr="008F6D61">
              <w:rPr>
                <w:sz w:val="16"/>
              </w:rPr>
              <w:t>Huawei, HiSilicon</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Service Area Restriction alignment</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170895</w:t>
            </w:r>
          </w:p>
        </w:tc>
        <w:tc>
          <w:tcPr>
            <w:tcW w:w="3964" w:type="dxa"/>
          </w:tcPr>
          <w:p w:rsidR="00EF203E" w:rsidRPr="008F6D61" w:rsidRDefault="00EF203E" w:rsidP="0065547D">
            <w:pPr>
              <w:pStyle w:val="TAL"/>
              <w:tabs>
                <w:tab w:val="clear" w:pos="284"/>
                <w:tab w:val="clear" w:pos="567"/>
              </w:tabs>
              <w:rPr>
                <w:sz w:val="16"/>
              </w:rPr>
            </w:pPr>
            <w:r w:rsidRPr="008F6D61">
              <w:rPr>
                <w:sz w:val="16"/>
              </w:rPr>
              <w:t>Ericsson</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23.501: non-3PP protocol stacks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171278</w:t>
            </w:r>
          </w:p>
        </w:tc>
        <w:tc>
          <w:tcPr>
            <w:tcW w:w="3964" w:type="dxa"/>
          </w:tcPr>
          <w:p w:rsidR="00EF203E" w:rsidRPr="008F6D61" w:rsidRDefault="00EF203E" w:rsidP="0065547D">
            <w:pPr>
              <w:pStyle w:val="TAL"/>
              <w:tabs>
                <w:tab w:val="clear" w:pos="284"/>
                <w:tab w:val="clear" w:pos="567"/>
              </w:tabs>
              <w:rPr>
                <w:sz w:val="16"/>
              </w:rPr>
            </w:pPr>
            <w:r w:rsidRPr="008F6D61">
              <w:rPr>
                <w:sz w:val="16"/>
              </w:rPr>
              <w:t>Ericsson</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5.2 Registration area management</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171553</w:t>
            </w:r>
          </w:p>
        </w:tc>
        <w:tc>
          <w:tcPr>
            <w:tcW w:w="3964" w:type="dxa"/>
          </w:tcPr>
          <w:p w:rsidR="00EF203E" w:rsidRPr="008F6D61" w:rsidRDefault="00EF203E" w:rsidP="0065547D">
            <w:pPr>
              <w:pStyle w:val="TAL"/>
              <w:tabs>
                <w:tab w:val="clear" w:pos="284"/>
                <w:tab w:val="clear" w:pos="567"/>
              </w:tabs>
              <w:rPr>
                <w:sz w:val="16"/>
              </w:rPr>
            </w:pPr>
            <w:r w:rsidRPr="008F6D61">
              <w:rPr>
                <w:sz w:val="16"/>
              </w:rPr>
              <w:t>LG Electronics, CATT, ETRI</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23.501 P-CR: Addition of new RM terminology to 23.501 vocabulary</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171451</w:t>
            </w:r>
          </w:p>
        </w:tc>
        <w:tc>
          <w:tcPr>
            <w:tcW w:w="3964" w:type="dxa"/>
          </w:tcPr>
          <w:p w:rsidR="00EF203E" w:rsidRPr="008F6D61" w:rsidRDefault="00EF203E" w:rsidP="0065547D">
            <w:pPr>
              <w:pStyle w:val="TAL"/>
              <w:tabs>
                <w:tab w:val="clear" w:pos="284"/>
                <w:tab w:val="clear" w:pos="567"/>
              </w:tabs>
              <w:rPr>
                <w:sz w:val="16"/>
              </w:rPr>
            </w:pPr>
            <w:r w:rsidRPr="008F6D61">
              <w:rPr>
                <w:sz w:val="16"/>
              </w:rPr>
              <w:t>Nokia, Alcatel-Lucent Shanghai Bell, MediaTek Inc.</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pCR 23.501 - Misc. corrections to multi-homed PDU session</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170717</w:t>
            </w:r>
          </w:p>
        </w:tc>
        <w:tc>
          <w:tcPr>
            <w:tcW w:w="3964" w:type="dxa"/>
          </w:tcPr>
          <w:p w:rsidR="00EF203E" w:rsidRPr="008F6D61" w:rsidRDefault="00EF203E" w:rsidP="0065547D">
            <w:pPr>
              <w:pStyle w:val="TAL"/>
              <w:tabs>
                <w:tab w:val="clear" w:pos="284"/>
                <w:tab w:val="clear" w:pos="567"/>
              </w:tabs>
              <w:rPr>
                <w:sz w:val="16"/>
              </w:rPr>
            </w:pPr>
            <w:r w:rsidRPr="008F6D61">
              <w:rPr>
                <w:sz w:val="16"/>
              </w:rPr>
              <w:t>MediaTek Inc.</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23.501 §5.8.2: SSC mode 1 and Multi Homing</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171557</w:t>
            </w:r>
          </w:p>
        </w:tc>
        <w:tc>
          <w:tcPr>
            <w:tcW w:w="3964" w:type="dxa"/>
          </w:tcPr>
          <w:p w:rsidR="00EF203E" w:rsidRPr="008F6D61" w:rsidRDefault="00EF203E" w:rsidP="0065547D">
            <w:pPr>
              <w:pStyle w:val="TAL"/>
              <w:tabs>
                <w:tab w:val="clear" w:pos="284"/>
                <w:tab w:val="clear" w:pos="567"/>
              </w:tabs>
              <w:rPr>
                <w:sz w:val="16"/>
              </w:rPr>
            </w:pPr>
            <w:r w:rsidRPr="008F6D61">
              <w:rPr>
                <w:sz w:val="16"/>
              </w:rPr>
              <w:t>Nokia, Alcatel-Lucent Shanghai Bell, Qualcomm Incorporated, Samsung, Orange</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23.501 - Correction to PDU Session continuity</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171461</w:t>
            </w:r>
          </w:p>
        </w:tc>
        <w:tc>
          <w:tcPr>
            <w:tcW w:w="3964" w:type="dxa"/>
          </w:tcPr>
          <w:p w:rsidR="00EF203E" w:rsidRPr="008F6D61" w:rsidRDefault="00EF203E" w:rsidP="0065547D">
            <w:pPr>
              <w:pStyle w:val="TAL"/>
              <w:tabs>
                <w:tab w:val="clear" w:pos="284"/>
                <w:tab w:val="clear" w:pos="567"/>
              </w:tabs>
              <w:rPr>
                <w:sz w:val="16"/>
              </w:rPr>
            </w:pPr>
            <w:r w:rsidRPr="008F6D61">
              <w:rPr>
                <w:sz w:val="16"/>
              </w:rPr>
              <w:t>Qualcomm Incorporated</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RAN level UE reachability management function</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171568</w:t>
            </w:r>
          </w:p>
        </w:tc>
        <w:tc>
          <w:tcPr>
            <w:tcW w:w="3964" w:type="dxa"/>
          </w:tcPr>
          <w:p w:rsidR="00EF203E" w:rsidRPr="008F6D61" w:rsidRDefault="00EF203E" w:rsidP="0065547D">
            <w:pPr>
              <w:pStyle w:val="TAL"/>
              <w:tabs>
                <w:tab w:val="clear" w:pos="284"/>
                <w:tab w:val="clear" w:pos="567"/>
              </w:tabs>
              <w:rPr>
                <w:sz w:val="16"/>
              </w:rPr>
            </w:pPr>
            <w:r w:rsidRPr="008F6D61">
              <w:rPr>
                <w:sz w:val="16"/>
              </w:rPr>
              <w:t>Huawei, HiSilicon, CATT</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Clarification on Interaction between AMF and SMF</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171124</w:t>
            </w:r>
          </w:p>
        </w:tc>
        <w:tc>
          <w:tcPr>
            <w:tcW w:w="3964" w:type="dxa"/>
          </w:tcPr>
          <w:p w:rsidR="00EF203E" w:rsidRPr="008F6D61" w:rsidRDefault="00EF203E" w:rsidP="0065547D">
            <w:pPr>
              <w:pStyle w:val="TAL"/>
              <w:tabs>
                <w:tab w:val="clear" w:pos="284"/>
                <w:tab w:val="clear" w:pos="567"/>
              </w:tabs>
              <w:rPr>
                <w:sz w:val="16"/>
              </w:rPr>
            </w:pPr>
            <w:r w:rsidRPr="008F6D61">
              <w:rPr>
                <w:sz w:val="16"/>
              </w:rPr>
              <w:t>ZTE</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pCR 23.501 - Misc. corrections to the general description</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171344</w:t>
            </w:r>
          </w:p>
        </w:tc>
        <w:tc>
          <w:tcPr>
            <w:tcW w:w="3964" w:type="dxa"/>
          </w:tcPr>
          <w:p w:rsidR="00EF203E" w:rsidRPr="008F6D61" w:rsidRDefault="00EF203E" w:rsidP="0065547D">
            <w:pPr>
              <w:pStyle w:val="TAL"/>
              <w:tabs>
                <w:tab w:val="clear" w:pos="284"/>
                <w:tab w:val="clear" w:pos="567"/>
              </w:tabs>
              <w:rPr>
                <w:sz w:val="16"/>
              </w:rPr>
            </w:pPr>
            <w:r w:rsidRPr="008F6D61">
              <w:rPr>
                <w:sz w:val="16"/>
              </w:rPr>
              <w:t>MediaTek Inc.</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Miscellaneous updates to definitions, abbreviations and general concepts sections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171345</w:t>
            </w:r>
          </w:p>
        </w:tc>
        <w:tc>
          <w:tcPr>
            <w:tcW w:w="3964" w:type="dxa"/>
          </w:tcPr>
          <w:p w:rsidR="00EF203E" w:rsidRPr="008F6D61" w:rsidRDefault="00EF203E" w:rsidP="0065547D">
            <w:pPr>
              <w:pStyle w:val="TAL"/>
              <w:tabs>
                <w:tab w:val="clear" w:pos="284"/>
                <w:tab w:val="clear" w:pos="567"/>
              </w:tabs>
              <w:rPr>
                <w:sz w:val="16"/>
              </w:rPr>
            </w:pPr>
            <w:r w:rsidRPr="008F6D61">
              <w:rPr>
                <w:sz w:val="16"/>
              </w:rPr>
              <w:t>Samsung</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Updates to Reference points description (editorial)</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171346</w:t>
            </w:r>
          </w:p>
        </w:tc>
        <w:tc>
          <w:tcPr>
            <w:tcW w:w="3964" w:type="dxa"/>
          </w:tcPr>
          <w:p w:rsidR="00EF203E" w:rsidRPr="008F6D61" w:rsidRDefault="00EF203E" w:rsidP="0065547D">
            <w:pPr>
              <w:pStyle w:val="TAL"/>
              <w:tabs>
                <w:tab w:val="clear" w:pos="284"/>
                <w:tab w:val="clear" w:pos="567"/>
              </w:tabs>
              <w:rPr>
                <w:sz w:val="16"/>
              </w:rPr>
            </w:pPr>
            <w:r w:rsidRPr="008F6D61">
              <w:rPr>
                <w:sz w:val="16"/>
              </w:rPr>
              <w:t>Samsung</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Distribution of Policy Framework Enforcement Points into Network Functions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171319</w:t>
            </w:r>
          </w:p>
        </w:tc>
        <w:tc>
          <w:tcPr>
            <w:tcW w:w="3964" w:type="dxa"/>
          </w:tcPr>
          <w:p w:rsidR="00EF203E" w:rsidRPr="008F6D61" w:rsidRDefault="00EF203E" w:rsidP="0065547D">
            <w:pPr>
              <w:pStyle w:val="TAL"/>
              <w:tabs>
                <w:tab w:val="clear" w:pos="284"/>
                <w:tab w:val="clear" w:pos="567"/>
              </w:tabs>
              <w:rPr>
                <w:sz w:val="16"/>
              </w:rPr>
            </w:pPr>
            <w:r w:rsidRPr="008F6D61">
              <w:rPr>
                <w:sz w:val="16"/>
              </w:rPr>
              <w:t>Ericsson</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P-CR Discussion on the architecture to support IMS in 5G</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171262</w:t>
            </w:r>
          </w:p>
        </w:tc>
        <w:tc>
          <w:tcPr>
            <w:tcW w:w="3964" w:type="dxa"/>
          </w:tcPr>
          <w:p w:rsidR="00EF203E" w:rsidRPr="008F6D61" w:rsidRDefault="00EF203E" w:rsidP="0065547D">
            <w:pPr>
              <w:pStyle w:val="TAL"/>
              <w:tabs>
                <w:tab w:val="clear" w:pos="284"/>
                <w:tab w:val="clear" w:pos="567"/>
              </w:tabs>
              <w:rPr>
                <w:sz w:val="16"/>
              </w:rPr>
            </w:pPr>
            <w:r w:rsidRPr="008F6D61">
              <w:rPr>
                <w:sz w:val="16"/>
              </w:rPr>
              <w:t>ZTE</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Support for voice over IMS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171313</w:t>
            </w:r>
          </w:p>
        </w:tc>
        <w:tc>
          <w:tcPr>
            <w:tcW w:w="3964" w:type="dxa"/>
          </w:tcPr>
          <w:p w:rsidR="00EF203E" w:rsidRPr="008F6D61" w:rsidRDefault="00EF203E" w:rsidP="0065547D">
            <w:pPr>
              <w:pStyle w:val="TAL"/>
              <w:tabs>
                <w:tab w:val="clear" w:pos="284"/>
                <w:tab w:val="clear" w:pos="567"/>
              </w:tabs>
              <w:rPr>
                <w:sz w:val="16"/>
              </w:rPr>
            </w:pPr>
            <w:r w:rsidRPr="008F6D61">
              <w:rPr>
                <w:sz w:val="16"/>
              </w:rPr>
              <w:t>Qualcomm Incorporated</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Provisioning of policy from PCF to UE</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171314</w:t>
            </w:r>
          </w:p>
        </w:tc>
        <w:tc>
          <w:tcPr>
            <w:tcW w:w="3964" w:type="dxa"/>
          </w:tcPr>
          <w:p w:rsidR="00EF203E" w:rsidRPr="008F6D61" w:rsidRDefault="00EF203E" w:rsidP="0065547D">
            <w:pPr>
              <w:pStyle w:val="TAL"/>
              <w:tabs>
                <w:tab w:val="clear" w:pos="284"/>
                <w:tab w:val="clear" w:pos="567"/>
              </w:tabs>
              <w:rPr>
                <w:sz w:val="16"/>
              </w:rPr>
            </w:pPr>
            <w:r w:rsidRPr="008F6D61">
              <w:rPr>
                <w:sz w:val="16"/>
              </w:rPr>
              <w:t>Huawei, HiSilicon, Ericsson, Nokia, KDDI, ZTE, Oracle</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The role of the UDR in the Policy Framework</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171316</w:t>
            </w:r>
          </w:p>
        </w:tc>
        <w:tc>
          <w:tcPr>
            <w:tcW w:w="3964" w:type="dxa"/>
          </w:tcPr>
          <w:p w:rsidR="00EF203E" w:rsidRPr="008F6D61" w:rsidRDefault="00EF203E" w:rsidP="0065547D">
            <w:pPr>
              <w:pStyle w:val="TAL"/>
              <w:tabs>
                <w:tab w:val="clear" w:pos="284"/>
                <w:tab w:val="clear" w:pos="567"/>
              </w:tabs>
              <w:rPr>
                <w:sz w:val="16"/>
              </w:rPr>
            </w:pPr>
            <w:r w:rsidRPr="008F6D61">
              <w:rPr>
                <w:sz w:val="16"/>
              </w:rPr>
              <w:t>Ericsson, Oracle, ZTE</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Clarification on Session Management</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171468</w:t>
            </w:r>
          </w:p>
        </w:tc>
        <w:tc>
          <w:tcPr>
            <w:tcW w:w="3964" w:type="dxa"/>
          </w:tcPr>
          <w:p w:rsidR="00EF203E" w:rsidRPr="008F6D61" w:rsidRDefault="00EF203E" w:rsidP="0065547D">
            <w:pPr>
              <w:pStyle w:val="TAL"/>
              <w:tabs>
                <w:tab w:val="clear" w:pos="284"/>
                <w:tab w:val="clear" w:pos="567"/>
              </w:tabs>
              <w:rPr>
                <w:sz w:val="16"/>
              </w:rPr>
            </w:pPr>
            <w:r w:rsidRPr="008F6D61">
              <w:rPr>
                <w:sz w:val="16"/>
              </w:rPr>
              <w:t>ZTE</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Roaming impacts on Policy</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171290</w:t>
            </w:r>
          </w:p>
        </w:tc>
        <w:tc>
          <w:tcPr>
            <w:tcW w:w="3964" w:type="dxa"/>
          </w:tcPr>
          <w:p w:rsidR="00EF203E" w:rsidRPr="008F6D61" w:rsidRDefault="00EF203E" w:rsidP="0065547D">
            <w:pPr>
              <w:pStyle w:val="TAL"/>
              <w:tabs>
                <w:tab w:val="clear" w:pos="284"/>
                <w:tab w:val="clear" w:pos="567"/>
              </w:tabs>
              <w:rPr>
                <w:sz w:val="16"/>
              </w:rPr>
            </w:pPr>
            <w:r w:rsidRPr="008F6D61">
              <w:rPr>
                <w:sz w:val="16"/>
              </w:rPr>
              <w:t>Huawei, HiSilicon</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Correction on Routing rules configuration</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171525</w:t>
            </w:r>
          </w:p>
        </w:tc>
        <w:tc>
          <w:tcPr>
            <w:tcW w:w="3964" w:type="dxa"/>
          </w:tcPr>
          <w:p w:rsidR="00EF203E" w:rsidRPr="008F6D61" w:rsidRDefault="00EF203E" w:rsidP="0065547D">
            <w:pPr>
              <w:pStyle w:val="TAL"/>
              <w:tabs>
                <w:tab w:val="clear" w:pos="284"/>
                <w:tab w:val="clear" w:pos="567"/>
              </w:tabs>
              <w:rPr>
                <w:sz w:val="16"/>
              </w:rPr>
            </w:pPr>
            <w:r w:rsidRPr="008F6D61">
              <w:rPr>
                <w:sz w:val="16"/>
              </w:rPr>
              <w:t>ZTE</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P-CR for structural update of n3Ga architecture</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171279</w:t>
            </w:r>
          </w:p>
        </w:tc>
        <w:tc>
          <w:tcPr>
            <w:tcW w:w="3964" w:type="dxa"/>
          </w:tcPr>
          <w:p w:rsidR="00EF203E" w:rsidRPr="008F6D61" w:rsidRDefault="00EF203E" w:rsidP="0065547D">
            <w:pPr>
              <w:pStyle w:val="TAL"/>
              <w:tabs>
                <w:tab w:val="clear" w:pos="284"/>
                <w:tab w:val="clear" w:pos="567"/>
              </w:tabs>
              <w:rPr>
                <w:sz w:val="16"/>
              </w:rPr>
            </w:pPr>
            <w:r w:rsidRPr="008F6D61">
              <w:rPr>
                <w:sz w:val="16"/>
              </w:rPr>
              <w:t>Nokia</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5G MPS Material for Subclause 5.16.5</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171270</w:t>
            </w:r>
          </w:p>
        </w:tc>
        <w:tc>
          <w:tcPr>
            <w:tcW w:w="3964" w:type="dxa"/>
          </w:tcPr>
          <w:p w:rsidR="00EF203E" w:rsidRPr="008F6D61" w:rsidRDefault="00EF203E" w:rsidP="0065547D">
            <w:pPr>
              <w:pStyle w:val="TAL"/>
              <w:tabs>
                <w:tab w:val="clear" w:pos="284"/>
                <w:tab w:val="clear" w:pos="567"/>
              </w:tabs>
              <w:rPr>
                <w:sz w:val="16"/>
              </w:rPr>
            </w:pPr>
            <w:r w:rsidRPr="008F6D61">
              <w:rPr>
                <w:sz w:val="16"/>
              </w:rPr>
              <w:t>Applied Communication Sciences</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MM and SM interaction</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171524</w:t>
            </w:r>
          </w:p>
        </w:tc>
        <w:tc>
          <w:tcPr>
            <w:tcW w:w="3964" w:type="dxa"/>
          </w:tcPr>
          <w:p w:rsidR="00EF203E" w:rsidRPr="008F6D61" w:rsidRDefault="00EF203E" w:rsidP="0065547D">
            <w:pPr>
              <w:pStyle w:val="TAL"/>
              <w:tabs>
                <w:tab w:val="clear" w:pos="284"/>
                <w:tab w:val="clear" w:pos="567"/>
              </w:tabs>
              <w:rPr>
                <w:sz w:val="16"/>
              </w:rPr>
            </w:pPr>
            <w:r w:rsidRPr="008F6D61">
              <w:rPr>
                <w:sz w:val="16"/>
              </w:rPr>
              <w:t>CATT</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Updates to Non-3GPP Access general concepts sectio</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171275</w:t>
            </w:r>
          </w:p>
        </w:tc>
        <w:tc>
          <w:tcPr>
            <w:tcW w:w="3964" w:type="dxa"/>
          </w:tcPr>
          <w:p w:rsidR="00EF203E" w:rsidRPr="008F6D61" w:rsidRDefault="00EF203E" w:rsidP="0065547D">
            <w:pPr>
              <w:pStyle w:val="TAL"/>
              <w:tabs>
                <w:tab w:val="clear" w:pos="284"/>
                <w:tab w:val="clear" w:pos="567"/>
              </w:tabs>
              <w:rPr>
                <w:sz w:val="16"/>
              </w:rPr>
            </w:pPr>
            <w:r w:rsidRPr="008F6D61">
              <w:rPr>
                <w:sz w:val="16"/>
              </w:rPr>
              <w:t>Samsung</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Correction on Non-3GPP Access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171276</w:t>
            </w:r>
          </w:p>
        </w:tc>
        <w:tc>
          <w:tcPr>
            <w:tcW w:w="3964" w:type="dxa"/>
          </w:tcPr>
          <w:p w:rsidR="00EF203E" w:rsidRPr="008F6D61" w:rsidRDefault="00EF203E" w:rsidP="0065547D">
            <w:pPr>
              <w:pStyle w:val="TAL"/>
              <w:tabs>
                <w:tab w:val="clear" w:pos="284"/>
                <w:tab w:val="clear" w:pos="567"/>
              </w:tabs>
              <w:rPr>
                <w:sz w:val="16"/>
              </w:rPr>
            </w:pPr>
            <w:r w:rsidRPr="008F6D61">
              <w:rPr>
                <w:sz w:val="16"/>
              </w:rPr>
              <w:t>ZTE</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update of clause 4.2.7.1 General Concepts to Support Non-3GPP Access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171277</w:t>
            </w:r>
          </w:p>
        </w:tc>
        <w:tc>
          <w:tcPr>
            <w:tcW w:w="3964" w:type="dxa"/>
          </w:tcPr>
          <w:p w:rsidR="00EF203E" w:rsidRPr="008F6D61" w:rsidRDefault="00EF203E" w:rsidP="0065547D">
            <w:pPr>
              <w:pStyle w:val="TAL"/>
              <w:tabs>
                <w:tab w:val="clear" w:pos="284"/>
                <w:tab w:val="clear" w:pos="567"/>
              </w:tabs>
              <w:rPr>
                <w:sz w:val="16"/>
              </w:rPr>
            </w:pPr>
            <w:r w:rsidRPr="008F6D61">
              <w:rPr>
                <w:sz w:val="16"/>
              </w:rPr>
              <w:t>LG Electronics, Qualcomm Incorporated</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23.501: Terminology and role of applications and Application Functions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171543</w:t>
            </w:r>
          </w:p>
        </w:tc>
        <w:tc>
          <w:tcPr>
            <w:tcW w:w="3964" w:type="dxa"/>
          </w:tcPr>
          <w:p w:rsidR="00EF203E" w:rsidRPr="008F6D61" w:rsidRDefault="00EF203E" w:rsidP="0065547D">
            <w:pPr>
              <w:pStyle w:val="TAL"/>
              <w:tabs>
                <w:tab w:val="clear" w:pos="284"/>
                <w:tab w:val="clear" w:pos="567"/>
              </w:tabs>
              <w:rPr>
                <w:sz w:val="16"/>
              </w:rPr>
            </w:pPr>
            <w:r w:rsidRPr="008F6D61">
              <w:rPr>
                <w:sz w:val="16"/>
              </w:rPr>
              <w:t>Huawei, HiSilicon, Intel</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23.501: UE Traffic Routing</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171528</w:t>
            </w:r>
          </w:p>
        </w:tc>
        <w:tc>
          <w:tcPr>
            <w:tcW w:w="3964" w:type="dxa"/>
          </w:tcPr>
          <w:p w:rsidR="00EF203E" w:rsidRPr="008F6D61" w:rsidRDefault="00EF203E" w:rsidP="0065547D">
            <w:pPr>
              <w:pStyle w:val="TAL"/>
              <w:tabs>
                <w:tab w:val="clear" w:pos="284"/>
                <w:tab w:val="clear" w:pos="567"/>
              </w:tabs>
              <w:rPr>
                <w:sz w:val="16"/>
              </w:rPr>
            </w:pPr>
            <w:r w:rsidRPr="008F6D61">
              <w:rPr>
                <w:sz w:val="16"/>
              </w:rPr>
              <w:t>Motorola Mobility, Lenovo, Broadcom</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23.502</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23.502: Update of Session Establishment Procedure for Home Routed roaming - including subscription info access in vSMF</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171520</w:t>
            </w:r>
          </w:p>
        </w:tc>
        <w:tc>
          <w:tcPr>
            <w:tcW w:w="3964" w:type="dxa"/>
          </w:tcPr>
          <w:p w:rsidR="00EF203E" w:rsidRPr="008F6D61" w:rsidRDefault="00EF203E" w:rsidP="0065547D">
            <w:pPr>
              <w:pStyle w:val="TAL"/>
              <w:tabs>
                <w:tab w:val="clear" w:pos="284"/>
                <w:tab w:val="clear" w:pos="567"/>
              </w:tabs>
              <w:rPr>
                <w:sz w:val="16"/>
              </w:rPr>
            </w:pPr>
            <w:r w:rsidRPr="008F6D61">
              <w:rPr>
                <w:sz w:val="16"/>
              </w:rPr>
              <w:t>LG Electronics</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23.502</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Corrections to SM procedures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171556</w:t>
            </w:r>
          </w:p>
        </w:tc>
        <w:tc>
          <w:tcPr>
            <w:tcW w:w="3964" w:type="dxa"/>
          </w:tcPr>
          <w:p w:rsidR="00EF203E" w:rsidRPr="008F6D61" w:rsidRDefault="00EF203E" w:rsidP="0065547D">
            <w:pPr>
              <w:pStyle w:val="TAL"/>
              <w:tabs>
                <w:tab w:val="clear" w:pos="284"/>
                <w:tab w:val="clear" w:pos="567"/>
              </w:tabs>
              <w:rPr>
                <w:sz w:val="16"/>
              </w:rPr>
            </w:pPr>
            <w:r w:rsidRPr="008F6D61">
              <w:rPr>
                <w:sz w:val="16"/>
              </w:rPr>
              <w:t>MediaTek Inc.</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lastRenderedPageBreak/>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23.502</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23.502: Service continuity call flows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171561</w:t>
            </w:r>
          </w:p>
        </w:tc>
        <w:tc>
          <w:tcPr>
            <w:tcW w:w="3964" w:type="dxa"/>
          </w:tcPr>
          <w:p w:rsidR="00EF203E" w:rsidRPr="008F6D61" w:rsidRDefault="00EF203E" w:rsidP="0065547D">
            <w:pPr>
              <w:pStyle w:val="TAL"/>
              <w:tabs>
                <w:tab w:val="clear" w:pos="284"/>
                <w:tab w:val="clear" w:pos="567"/>
              </w:tabs>
              <w:rPr>
                <w:sz w:val="16"/>
              </w:rPr>
            </w:pPr>
            <w:r w:rsidRPr="008F6D61">
              <w:rPr>
                <w:sz w:val="16"/>
              </w:rPr>
              <w:t>Intel</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23.502</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Drafting principles for Service-based</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171472</w:t>
            </w:r>
          </w:p>
        </w:tc>
        <w:tc>
          <w:tcPr>
            <w:tcW w:w="3964" w:type="dxa"/>
          </w:tcPr>
          <w:p w:rsidR="00EF203E" w:rsidRPr="008F6D61" w:rsidRDefault="00EF203E" w:rsidP="0065547D">
            <w:pPr>
              <w:pStyle w:val="TAL"/>
              <w:tabs>
                <w:tab w:val="clear" w:pos="284"/>
                <w:tab w:val="clear" w:pos="567"/>
              </w:tabs>
              <w:rPr>
                <w:sz w:val="16"/>
              </w:rPr>
            </w:pPr>
            <w:r w:rsidRPr="008F6D61">
              <w:rPr>
                <w:sz w:val="16"/>
              </w:rPr>
              <w:t>Nokia (Editor)</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23.502</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23.502: PDU session modification procedure</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171494</w:t>
            </w:r>
          </w:p>
        </w:tc>
        <w:tc>
          <w:tcPr>
            <w:tcW w:w="3964" w:type="dxa"/>
          </w:tcPr>
          <w:p w:rsidR="00EF203E" w:rsidRPr="008F6D61" w:rsidRDefault="00EF203E" w:rsidP="0065547D">
            <w:pPr>
              <w:pStyle w:val="TAL"/>
              <w:tabs>
                <w:tab w:val="clear" w:pos="284"/>
                <w:tab w:val="clear" w:pos="567"/>
              </w:tabs>
              <w:rPr>
                <w:sz w:val="16"/>
              </w:rPr>
            </w:pPr>
            <w:r w:rsidRPr="008F6D61">
              <w:rPr>
                <w:sz w:val="16"/>
              </w:rPr>
              <w:t>LG Electronics, Nokia, Qualcomm Incorporated</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23.502</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Authentication/authorization of PDU session establishment</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171559</w:t>
            </w:r>
          </w:p>
        </w:tc>
        <w:tc>
          <w:tcPr>
            <w:tcW w:w="3964" w:type="dxa"/>
          </w:tcPr>
          <w:p w:rsidR="00EF203E" w:rsidRPr="008F6D61" w:rsidRDefault="00EF203E" w:rsidP="0065547D">
            <w:pPr>
              <w:pStyle w:val="TAL"/>
              <w:tabs>
                <w:tab w:val="clear" w:pos="284"/>
                <w:tab w:val="clear" w:pos="567"/>
              </w:tabs>
              <w:rPr>
                <w:sz w:val="16"/>
              </w:rPr>
            </w:pPr>
            <w:r w:rsidRPr="008F6D61">
              <w:rPr>
                <w:sz w:val="16"/>
              </w:rPr>
              <w:t>Qualcomm Incorporated, Samsung</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23.502</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23.502: Clarifications on Registration, PDU Session Establishment procedures and Network Slicing</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171509</w:t>
            </w:r>
          </w:p>
        </w:tc>
        <w:tc>
          <w:tcPr>
            <w:tcW w:w="3964" w:type="dxa"/>
          </w:tcPr>
          <w:p w:rsidR="00EF203E" w:rsidRPr="008F6D61" w:rsidRDefault="00EF203E" w:rsidP="0065547D">
            <w:pPr>
              <w:pStyle w:val="TAL"/>
              <w:tabs>
                <w:tab w:val="clear" w:pos="284"/>
                <w:tab w:val="clear" w:pos="567"/>
              </w:tabs>
              <w:rPr>
                <w:sz w:val="16"/>
              </w:rPr>
            </w:pPr>
            <w:r w:rsidRPr="008F6D61">
              <w:rPr>
                <w:sz w:val="16"/>
              </w:rPr>
              <w:t>Huawei, HiSilicon, Nokia</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23.502</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Mobility Restrictions updates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171513</w:t>
            </w:r>
          </w:p>
        </w:tc>
        <w:tc>
          <w:tcPr>
            <w:tcW w:w="3964" w:type="dxa"/>
          </w:tcPr>
          <w:p w:rsidR="00EF203E" w:rsidRPr="008F6D61" w:rsidRDefault="00EF203E" w:rsidP="0065547D">
            <w:pPr>
              <w:pStyle w:val="TAL"/>
              <w:tabs>
                <w:tab w:val="clear" w:pos="284"/>
                <w:tab w:val="clear" w:pos="567"/>
              </w:tabs>
              <w:rPr>
                <w:sz w:val="16"/>
              </w:rPr>
            </w:pPr>
            <w:r w:rsidRPr="008F6D61">
              <w:rPr>
                <w:sz w:val="16"/>
              </w:rPr>
              <w:t>Ericsson</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23.502</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Procedures for roaming support for non-3GPP access support</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171305</w:t>
            </w:r>
          </w:p>
        </w:tc>
        <w:tc>
          <w:tcPr>
            <w:tcW w:w="3964" w:type="dxa"/>
          </w:tcPr>
          <w:p w:rsidR="00EF203E" w:rsidRPr="008F6D61" w:rsidRDefault="00EF203E" w:rsidP="0065547D">
            <w:pPr>
              <w:pStyle w:val="TAL"/>
              <w:tabs>
                <w:tab w:val="clear" w:pos="284"/>
                <w:tab w:val="clear" w:pos="567"/>
              </w:tabs>
              <w:rPr>
                <w:sz w:val="16"/>
              </w:rPr>
            </w:pPr>
            <w:r w:rsidRPr="008F6D61">
              <w:rPr>
                <w:sz w:val="16"/>
              </w:rPr>
              <w:t>Qualcomm Incorporated</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23.502</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23.502: Definitions and abbreviations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171343</w:t>
            </w:r>
          </w:p>
        </w:tc>
        <w:tc>
          <w:tcPr>
            <w:tcW w:w="3964" w:type="dxa"/>
          </w:tcPr>
          <w:p w:rsidR="00EF203E" w:rsidRPr="008F6D61" w:rsidRDefault="00EF203E" w:rsidP="0065547D">
            <w:pPr>
              <w:pStyle w:val="TAL"/>
              <w:tabs>
                <w:tab w:val="clear" w:pos="284"/>
                <w:tab w:val="clear" w:pos="567"/>
              </w:tabs>
              <w:rPr>
                <w:sz w:val="16"/>
              </w:rPr>
            </w:pPr>
            <w:r w:rsidRPr="008F6D61">
              <w:rPr>
                <w:sz w:val="16"/>
              </w:rPr>
              <w:t>Ericsson (Editor), Nokia</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23.502</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Transport mode vs Tunnel mode</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171274</w:t>
            </w:r>
          </w:p>
        </w:tc>
        <w:tc>
          <w:tcPr>
            <w:tcW w:w="3964" w:type="dxa"/>
          </w:tcPr>
          <w:p w:rsidR="00EF203E" w:rsidRPr="008F6D61" w:rsidRDefault="00EF203E" w:rsidP="0065547D">
            <w:pPr>
              <w:pStyle w:val="TAL"/>
              <w:tabs>
                <w:tab w:val="clear" w:pos="284"/>
                <w:tab w:val="clear" w:pos="567"/>
              </w:tabs>
              <w:rPr>
                <w:sz w:val="16"/>
              </w:rPr>
            </w:pPr>
            <w:r w:rsidRPr="008F6D61">
              <w:rPr>
                <w:sz w:val="16"/>
              </w:rPr>
              <w:t>Motorola Mobility, Lenovo, Broadcom</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23.502</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Updates to registration via untrusted non-3GPP Access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171282</w:t>
            </w:r>
          </w:p>
        </w:tc>
        <w:tc>
          <w:tcPr>
            <w:tcW w:w="3964" w:type="dxa"/>
          </w:tcPr>
          <w:p w:rsidR="00EF203E" w:rsidRPr="008F6D61" w:rsidRDefault="00EF203E" w:rsidP="0065547D">
            <w:pPr>
              <w:pStyle w:val="TAL"/>
              <w:tabs>
                <w:tab w:val="clear" w:pos="284"/>
                <w:tab w:val="clear" w:pos="567"/>
              </w:tabs>
              <w:rPr>
                <w:sz w:val="16"/>
              </w:rPr>
            </w:pPr>
            <w:r w:rsidRPr="008F6D61">
              <w:rPr>
                <w:sz w:val="16"/>
              </w:rPr>
              <w:t>Motorola Mobility, Lenovo</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23.502</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SMS procedure for TS 23.502</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171309</w:t>
            </w:r>
          </w:p>
        </w:tc>
        <w:tc>
          <w:tcPr>
            <w:tcW w:w="3964" w:type="dxa"/>
          </w:tcPr>
          <w:p w:rsidR="00EF203E" w:rsidRPr="008F6D61" w:rsidRDefault="00EF203E" w:rsidP="0065547D">
            <w:pPr>
              <w:pStyle w:val="TAL"/>
              <w:tabs>
                <w:tab w:val="clear" w:pos="284"/>
                <w:tab w:val="clear" w:pos="567"/>
              </w:tabs>
              <w:rPr>
                <w:sz w:val="16"/>
              </w:rPr>
            </w:pPr>
            <w:r w:rsidRPr="008F6D61">
              <w:rPr>
                <w:sz w:val="16"/>
              </w:rPr>
              <w:t>Nokia, Qualcomm, Huawei</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23.502</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Update PDU session establishment</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171519</w:t>
            </w:r>
          </w:p>
        </w:tc>
        <w:tc>
          <w:tcPr>
            <w:tcW w:w="3964" w:type="dxa"/>
          </w:tcPr>
          <w:p w:rsidR="00EF203E" w:rsidRPr="008F6D61" w:rsidRDefault="00EF203E" w:rsidP="0065547D">
            <w:pPr>
              <w:pStyle w:val="TAL"/>
              <w:tabs>
                <w:tab w:val="clear" w:pos="284"/>
                <w:tab w:val="clear" w:pos="567"/>
              </w:tabs>
              <w:rPr>
                <w:sz w:val="16"/>
              </w:rPr>
            </w:pPr>
            <w:r w:rsidRPr="008F6D61">
              <w:rPr>
                <w:sz w:val="16"/>
              </w:rPr>
              <w:t>CATT</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23.502</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23.502: Xn based inter NG RAN handover procedures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171569</w:t>
            </w:r>
          </w:p>
        </w:tc>
        <w:tc>
          <w:tcPr>
            <w:tcW w:w="3964" w:type="dxa"/>
          </w:tcPr>
          <w:p w:rsidR="00EF203E" w:rsidRPr="008F6D61" w:rsidRDefault="00EF203E" w:rsidP="0065547D">
            <w:pPr>
              <w:pStyle w:val="TAL"/>
              <w:tabs>
                <w:tab w:val="clear" w:pos="284"/>
                <w:tab w:val="clear" w:pos="567"/>
              </w:tabs>
              <w:rPr>
                <w:sz w:val="16"/>
              </w:rPr>
            </w:pPr>
            <w:r w:rsidRPr="008F6D61">
              <w:rPr>
                <w:sz w:val="16"/>
              </w:rPr>
              <w:t>Samsung, Huawei, HiSilicon, CATT, NTT DOCOMO</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23.502</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23.502: Services provided by Network functions of SMF/AMF/UDM</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171587</w:t>
            </w:r>
          </w:p>
        </w:tc>
        <w:tc>
          <w:tcPr>
            <w:tcW w:w="3964" w:type="dxa"/>
          </w:tcPr>
          <w:p w:rsidR="00EF203E" w:rsidRPr="008F6D61" w:rsidRDefault="00EF203E" w:rsidP="0065547D">
            <w:pPr>
              <w:pStyle w:val="TAL"/>
              <w:tabs>
                <w:tab w:val="clear" w:pos="284"/>
                <w:tab w:val="clear" w:pos="567"/>
              </w:tabs>
              <w:rPr>
                <w:sz w:val="16"/>
              </w:rPr>
            </w:pPr>
            <w:r w:rsidRPr="008F6D61">
              <w:rPr>
                <w:sz w:val="16"/>
              </w:rPr>
              <w:t>Huawei, HiSilicon</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23.502</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23.502: Procedure of NF service discovery</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171586</w:t>
            </w:r>
          </w:p>
        </w:tc>
        <w:tc>
          <w:tcPr>
            <w:tcW w:w="3964" w:type="dxa"/>
          </w:tcPr>
          <w:p w:rsidR="00EF203E" w:rsidRPr="008F6D61" w:rsidRDefault="00EF203E" w:rsidP="0065547D">
            <w:pPr>
              <w:pStyle w:val="TAL"/>
              <w:tabs>
                <w:tab w:val="clear" w:pos="284"/>
                <w:tab w:val="clear" w:pos="567"/>
              </w:tabs>
              <w:rPr>
                <w:sz w:val="16"/>
              </w:rPr>
            </w:pPr>
            <w:r w:rsidRPr="008F6D61">
              <w:rPr>
                <w:sz w:val="16"/>
              </w:rPr>
              <w:t>Huawei, HiSilicon</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23.502</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23.502: P-CR on UPF relocation procedure for SSC mode 2</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171560</w:t>
            </w:r>
          </w:p>
        </w:tc>
        <w:tc>
          <w:tcPr>
            <w:tcW w:w="3964" w:type="dxa"/>
          </w:tcPr>
          <w:p w:rsidR="00EF203E" w:rsidRPr="008F6D61" w:rsidRDefault="00EF203E" w:rsidP="0065547D">
            <w:pPr>
              <w:pStyle w:val="TAL"/>
              <w:tabs>
                <w:tab w:val="clear" w:pos="284"/>
                <w:tab w:val="clear" w:pos="567"/>
              </w:tabs>
              <w:rPr>
                <w:sz w:val="16"/>
              </w:rPr>
            </w:pPr>
            <w:r w:rsidRPr="008F6D61">
              <w:rPr>
                <w:sz w:val="16"/>
              </w:rPr>
              <w:t>Samsung, ETRI</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23.502</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Network triggered Service Request procedure</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171588</w:t>
            </w:r>
          </w:p>
        </w:tc>
        <w:tc>
          <w:tcPr>
            <w:tcW w:w="3964" w:type="dxa"/>
          </w:tcPr>
          <w:p w:rsidR="00EF203E" w:rsidRPr="008F6D61" w:rsidRDefault="00EF203E" w:rsidP="0065547D">
            <w:pPr>
              <w:pStyle w:val="TAL"/>
              <w:tabs>
                <w:tab w:val="clear" w:pos="284"/>
                <w:tab w:val="clear" w:pos="567"/>
              </w:tabs>
              <w:rPr>
                <w:sz w:val="16"/>
              </w:rPr>
            </w:pPr>
            <w:r w:rsidRPr="008F6D61">
              <w:rPr>
                <w:sz w:val="16"/>
              </w:rPr>
              <w:t>Huawei, HiSilicon</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23.502</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Network-triggered UPF relocation for SSC mode 3 with multiple PDU sessions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171606</w:t>
            </w:r>
          </w:p>
        </w:tc>
        <w:tc>
          <w:tcPr>
            <w:tcW w:w="3964" w:type="dxa"/>
          </w:tcPr>
          <w:p w:rsidR="00EF203E" w:rsidRPr="008F6D61" w:rsidRDefault="00EF203E" w:rsidP="0065547D">
            <w:pPr>
              <w:pStyle w:val="TAL"/>
              <w:tabs>
                <w:tab w:val="clear" w:pos="284"/>
                <w:tab w:val="clear" w:pos="567"/>
              </w:tabs>
              <w:rPr>
                <w:sz w:val="16"/>
              </w:rPr>
            </w:pPr>
            <w:r w:rsidRPr="008F6D61">
              <w:rPr>
                <w:sz w:val="16"/>
              </w:rPr>
              <w:t>Orange, Intel, Samsung</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23.502</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23.502: Registration procedures updates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171567</w:t>
            </w:r>
          </w:p>
        </w:tc>
        <w:tc>
          <w:tcPr>
            <w:tcW w:w="3964" w:type="dxa"/>
          </w:tcPr>
          <w:p w:rsidR="00EF203E" w:rsidRPr="008F6D61" w:rsidRDefault="00EF203E" w:rsidP="0065547D">
            <w:pPr>
              <w:pStyle w:val="TAL"/>
              <w:tabs>
                <w:tab w:val="clear" w:pos="284"/>
                <w:tab w:val="clear" w:pos="567"/>
              </w:tabs>
              <w:rPr>
                <w:sz w:val="16"/>
              </w:rPr>
            </w:pPr>
            <w:r w:rsidRPr="008F6D61">
              <w:rPr>
                <w:sz w:val="16"/>
              </w:rPr>
              <w:t>Ericsson</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23.502</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23.502: Nx-based Handover procedure</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171608</w:t>
            </w:r>
          </w:p>
        </w:tc>
        <w:tc>
          <w:tcPr>
            <w:tcW w:w="3964" w:type="dxa"/>
          </w:tcPr>
          <w:p w:rsidR="00EF203E" w:rsidRPr="008F6D61" w:rsidRDefault="00EF203E" w:rsidP="0065547D">
            <w:pPr>
              <w:pStyle w:val="TAL"/>
              <w:tabs>
                <w:tab w:val="clear" w:pos="284"/>
                <w:tab w:val="clear" w:pos="567"/>
              </w:tabs>
              <w:rPr>
                <w:sz w:val="16"/>
              </w:rPr>
            </w:pPr>
            <w:r w:rsidRPr="008F6D61">
              <w:rPr>
                <w:sz w:val="16"/>
              </w:rPr>
              <w:t>NTT DOCOMO, Intel</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23.502</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23.502 P-CR: Network triggered service request procedure corrections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171376</w:t>
            </w:r>
          </w:p>
        </w:tc>
        <w:tc>
          <w:tcPr>
            <w:tcW w:w="3964" w:type="dxa"/>
          </w:tcPr>
          <w:p w:rsidR="00EF203E" w:rsidRPr="008F6D61" w:rsidRDefault="00EF203E" w:rsidP="0065547D">
            <w:pPr>
              <w:pStyle w:val="TAL"/>
              <w:tabs>
                <w:tab w:val="clear" w:pos="284"/>
                <w:tab w:val="clear" w:pos="567"/>
              </w:tabs>
              <w:rPr>
                <w:sz w:val="16"/>
              </w:rPr>
            </w:pPr>
            <w:r w:rsidRPr="008F6D61">
              <w:rPr>
                <w:sz w:val="16"/>
              </w:rPr>
              <w:t>Qualcomm Incorporated</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23.502</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TS 23.502: PDU session activation in CM-CONNECTED state</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171563</w:t>
            </w:r>
          </w:p>
        </w:tc>
        <w:tc>
          <w:tcPr>
            <w:tcW w:w="3964" w:type="dxa"/>
          </w:tcPr>
          <w:p w:rsidR="00EF203E" w:rsidRPr="008F6D61" w:rsidRDefault="00EF203E" w:rsidP="0065547D">
            <w:pPr>
              <w:pStyle w:val="TAL"/>
              <w:tabs>
                <w:tab w:val="clear" w:pos="284"/>
                <w:tab w:val="clear" w:pos="567"/>
              </w:tabs>
              <w:rPr>
                <w:sz w:val="16"/>
              </w:rPr>
            </w:pPr>
            <w:r w:rsidRPr="008F6D61">
              <w:rPr>
                <w:sz w:val="16"/>
              </w:rPr>
              <w:t>Huawei, HiSilicon</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23.502</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Service request procedure updates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171566</w:t>
            </w:r>
          </w:p>
        </w:tc>
        <w:tc>
          <w:tcPr>
            <w:tcW w:w="3964" w:type="dxa"/>
          </w:tcPr>
          <w:p w:rsidR="00EF203E" w:rsidRPr="008F6D61" w:rsidRDefault="00EF203E" w:rsidP="0065547D">
            <w:pPr>
              <w:pStyle w:val="TAL"/>
              <w:tabs>
                <w:tab w:val="clear" w:pos="284"/>
                <w:tab w:val="clear" w:pos="567"/>
              </w:tabs>
              <w:rPr>
                <w:sz w:val="16"/>
              </w:rPr>
            </w:pPr>
            <w:r w:rsidRPr="008F6D61">
              <w:rPr>
                <w:sz w:val="16"/>
              </w:rPr>
              <w:t>Ericsson, MediaTek, CATT, Huawei</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5GS_Ph1</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23.729</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Solution to USOS key issue #1</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171252</w:t>
            </w:r>
          </w:p>
        </w:tc>
        <w:tc>
          <w:tcPr>
            <w:tcW w:w="3964" w:type="dxa"/>
          </w:tcPr>
          <w:p w:rsidR="00EF203E" w:rsidRPr="008F6D61" w:rsidRDefault="00EF203E" w:rsidP="0065547D">
            <w:pPr>
              <w:pStyle w:val="TAL"/>
              <w:tabs>
                <w:tab w:val="clear" w:pos="284"/>
                <w:tab w:val="clear" w:pos="567"/>
              </w:tabs>
              <w:rPr>
                <w:sz w:val="16"/>
              </w:rPr>
            </w:pPr>
            <w:r w:rsidRPr="008F6D61">
              <w:rPr>
                <w:sz w:val="16"/>
              </w:rPr>
              <w:t>Ericsson</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FS_USOS</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23.729</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Secondary RAT reporting to CN</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171299</w:t>
            </w:r>
          </w:p>
        </w:tc>
        <w:tc>
          <w:tcPr>
            <w:tcW w:w="3964" w:type="dxa"/>
          </w:tcPr>
          <w:p w:rsidR="00EF203E" w:rsidRPr="008F6D61" w:rsidRDefault="00EF203E" w:rsidP="0065547D">
            <w:pPr>
              <w:pStyle w:val="TAL"/>
              <w:tabs>
                <w:tab w:val="clear" w:pos="284"/>
                <w:tab w:val="clear" w:pos="567"/>
              </w:tabs>
              <w:rPr>
                <w:sz w:val="16"/>
              </w:rPr>
            </w:pPr>
            <w:r w:rsidRPr="008F6D61">
              <w:rPr>
                <w:sz w:val="16"/>
              </w:rPr>
              <w:t>Qualcomm Incorporated, KDDI</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FS_USOS</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23.729</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P-CR to TR 23.729: Solution for licensed vs unlicensed spectrum differentiated charging</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171300</w:t>
            </w:r>
          </w:p>
        </w:tc>
        <w:tc>
          <w:tcPr>
            <w:tcW w:w="3964" w:type="dxa"/>
          </w:tcPr>
          <w:p w:rsidR="00EF203E" w:rsidRPr="008F6D61" w:rsidRDefault="00EF203E" w:rsidP="0065547D">
            <w:pPr>
              <w:pStyle w:val="TAL"/>
              <w:tabs>
                <w:tab w:val="clear" w:pos="284"/>
                <w:tab w:val="clear" w:pos="567"/>
              </w:tabs>
              <w:rPr>
                <w:sz w:val="16"/>
              </w:rPr>
            </w:pPr>
            <w:r w:rsidRPr="008F6D61">
              <w:rPr>
                <w:sz w:val="16"/>
              </w:rPr>
              <w:t>Nokia, Alcatel-Lucent Shanghai Bell</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FS_USOS</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23.729</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Solution to Key issue #3: Unlicensed data usage reporting activation/deactivation taking node capability into account</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171301</w:t>
            </w:r>
          </w:p>
        </w:tc>
        <w:tc>
          <w:tcPr>
            <w:tcW w:w="3964" w:type="dxa"/>
          </w:tcPr>
          <w:p w:rsidR="00EF203E" w:rsidRPr="008F6D61" w:rsidRDefault="00EF203E" w:rsidP="0065547D">
            <w:pPr>
              <w:pStyle w:val="TAL"/>
              <w:tabs>
                <w:tab w:val="clear" w:pos="284"/>
                <w:tab w:val="clear" w:pos="567"/>
              </w:tabs>
              <w:rPr>
                <w:sz w:val="16"/>
              </w:rPr>
            </w:pPr>
            <w:r w:rsidRPr="008F6D61">
              <w:rPr>
                <w:sz w:val="16"/>
              </w:rPr>
              <w:t>NEC</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FS_USOS</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23.729</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Adding a key issue 'Unlicensed spectrum handling in PCC'</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171297</w:t>
            </w:r>
          </w:p>
        </w:tc>
        <w:tc>
          <w:tcPr>
            <w:tcW w:w="3964" w:type="dxa"/>
          </w:tcPr>
          <w:p w:rsidR="00EF203E" w:rsidRPr="008F6D61" w:rsidRDefault="00EF203E" w:rsidP="0065547D">
            <w:pPr>
              <w:pStyle w:val="TAL"/>
              <w:tabs>
                <w:tab w:val="clear" w:pos="284"/>
                <w:tab w:val="clear" w:pos="567"/>
              </w:tabs>
              <w:rPr>
                <w:sz w:val="16"/>
              </w:rPr>
            </w:pPr>
            <w:r w:rsidRPr="008F6D61">
              <w:rPr>
                <w:sz w:val="16"/>
              </w:rPr>
              <w:t>Huawei, HiSilicon</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FS_USOS</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23.733</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Update to Key Issue #3</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171214</w:t>
            </w:r>
          </w:p>
        </w:tc>
        <w:tc>
          <w:tcPr>
            <w:tcW w:w="3964" w:type="dxa"/>
          </w:tcPr>
          <w:p w:rsidR="00EF203E" w:rsidRPr="008F6D61" w:rsidRDefault="00EF203E" w:rsidP="0065547D">
            <w:pPr>
              <w:pStyle w:val="TAL"/>
              <w:tabs>
                <w:tab w:val="clear" w:pos="284"/>
                <w:tab w:val="clear" w:pos="567"/>
              </w:tabs>
              <w:rPr>
                <w:sz w:val="16"/>
              </w:rPr>
            </w:pPr>
            <w:r w:rsidRPr="008F6D61">
              <w:rPr>
                <w:sz w:val="16"/>
              </w:rPr>
              <w:t>Intel</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FS_REAR</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23.733</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Solution to Key Issue #1</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171218</w:t>
            </w:r>
          </w:p>
        </w:tc>
        <w:tc>
          <w:tcPr>
            <w:tcW w:w="3964" w:type="dxa"/>
          </w:tcPr>
          <w:p w:rsidR="00EF203E" w:rsidRPr="008F6D61" w:rsidRDefault="00EF203E" w:rsidP="0065547D">
            <w:pPr>
              <w:pStyle w:val="TAL"/>
              <w:tabs>
                <w:tab w:val="clear" w:pos="284"/>
                <w:tab w:val="clear" w:pos="567"/>
              </w:tabs>
              <w:rPr>
                <w:sz w:val="16"/>
              </w:rPr>
            </w:pPr>
            <w:r w:rsidRPr="008F6D61">
              <w:rPr>
                <w:sz w:val="16"/>
              </w:rPr>
              <w:t>Intel</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FS_REAR</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23.733</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Update to Key Issue #4</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171215</w:t>
            </w:r>
          </w:p>
        </w:tc>
        <w:tc>
          <w:tcPr>
            <w:tcW w:w="3964" w:type="dxa"/>
          </w:tcPr>
          <w:p w:rsidR="00EF203E" w:rsidRPr="008F6D61" w:rsidRDefault="00EF203E" w:rsidP="0065547D">
            <w:pPr>
              <w:pStyle w:val="TAL"/>
              <w:tabs>
                <w:tab w:val="clear" w:pos="284"/>
                <w:tab w:val="clear" w:pos="567"/>
              </w:tabs>
              <w:rPr>
                <w:sz w:val="16"/>
              </w:rPr>
            </w:pPr>
            <w:r w:rsidRPr="008F6D61">
              <w:rPr>
                <w:sz w:val="16"/>
              </w:rPr>
              <w:t>Intel, Qualcomm Incorporated</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FS_REAR</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23.733</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Solution to key issue 1</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171572</w:t>
            </w:r>
          </w:p>
        </w:tc>
        <w:tc>
          <w:tcPr>
            <w:tcW w:w="3964" w:type="dxa"/>
          </w:tcPr>
          <w:p w:rsidR="00EF203E" w:rsidRPr="008F6D61" w:rsidRDefault="00EF203E" w:rsidP="0065547D">
            <w:pPr>
              <w:pStyle w:val="TAL"/>
              <w:tabs>
                <w:tab w:val="clear" w:pos="284"/>
                <w:tab w:val="clear" w:pos="567"/>
              </w:tabs>
              <w:rPr>
                <w:sz w:val="16"/>
              </w:rPr>
            </w:pPr>
            <w:r w:rsidRPr="008F6D61">
              <w:rPr>
                <w:sz w:val="16"/>
              </w:rPr>
              <w:t>Nokia</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FS_REAR</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23.733</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Fast Connection Setup solution</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171576</w:t>
            </w:r>
          </w:p>
        </w:tc>
        <w:tc>
          <w:tcPr>
            <w:tcW w:w="3964" w:type="dxa"/>
          </w:tcPr>
          <w:p w:rsidR="00EF203E" w:rsidRPr="008F6D61" w:rsidRDefault="00EF203E" w:rsidP="0065547D">
            <w:pPr>
              <w:pStyle w:val="TAL"/>
              <w:tabs>
                <w:tab w:val="clear" w:pos="284"/>
                <w:tab w:val="clear" w:pos="567"/>
              </w:tabs>
              <w:rPr>
                <w:sz w:val="16"/>
              </w:rPr>
            </w:pPr>
            <w:r w:rsidRPr="008F6D61">
              <w:rPr>
                <w:sz w:val="16"/>
              </w:rPr>
              <w:t>Sony</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FS_REAR</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23.733</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Architectural assumptions and requirements for FS_REAR</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171570</w:t>
            </w:r>
          </w:p>
        </w:tc>
        <w:tc>
          <w:tcPr>
            <w:tcW w:w="3964" w:type="dxa"/>
          </w:tcPr>
          <w:p w:rsidR="00EF203E" w:rsidRPr="008F6D61" w:rsidRDefault="00EF203E" w:rsidP="0065547D">
            <w:pPr>
              <w:pStyle w:val="TAL"/>
              <w:tabs>
                <w:tab w:val="clear" w:pos="284"/>
                <w:tab w:val="clear" w:pos="567"/>
              </w:tabs>
              <w:rPr>
                <w:sz w:val="16"/>
              </w:rPr>
            </w:pPr>
            <w:r w:rsidRPr="008F6D61">
              <w:rPr>
                <w:sz w:val="16"/>
              </w:rPr>
              <w:t>Intel, Qualcomm Incorporated, KPN</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FS_REAR</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23.733</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Solution to Key Issue #2</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171575</w:t>
            </w:r>
          </w:p>
        </w:tc>
        <w:tc>
          <w:tcPr>
            <w:tcW w:w="3964" w:type="dxa"/>
          </w:tcPr>
          <w:p w:rsidR="00EF203E" w:rsidRPr="008F6D61" w:rsidRDefault="00EF203E" w:rsidP="0065547D">
            <w:pPr>
              <w:pStyle w:val="TAL"/>
              <w:tabs>
                <w:tab w:val="clear" w:pos="284"/>
                <w:tab w:val="clear" w:pos="567"/>
              </w:tabs>
              <w:rPr>
                <w:sz w:val="16"/>
              </w:rPr>
            </w:pPr>
            <w:r w:rsidRPr="008F6D61">
              <w:rPr>
                <w:sz w:val="16"/>
              </w:rPr>
              <w:t>Intel</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FS_REAR</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23.733</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Solution for Key Issue 2 eRelay-UE Discovery and Selection</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171574</w:t>
            </w:r>
          </w:p>
        </w:tc>
        <w:tc>
          <w:tcPr>
            <w:tcW w:w="3964" w:type="dxa"/>
          </w:tcPr>
          <w:p w:rsidR="00EF203E" w:rsidRPr="008F6D61" w:rsidRDefault="00EF203E" w:rsidP="0065547D">
            <w:pPr>
              <w:pStyle w:val="TAL"/>
              <w:tabs>
                <w:tab w:val="clear" w:pos="284"/>
                <w:tab w:val="clear" w:pos="567"/>
              </w:tabs>
              <w:rPr>
                <w:sz w:val="16"/>
              </w:rPr>
            </w:pPr>
            <w:r w:rsidRPr="008F6D61">
              <w:rPr>
                <w:sz w:val="16"/>
              </w:rPr>
              <w:t>Huawei, Hisilicon, ITRI</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FS_REAR</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23.733</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Solution for Key_Issue_3_Dynamic Trust relationship establishment procedure</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171577</w:t>
            </w:r>
          </w:p>
        </w:tc>
        <w:tc>
          <w:tcPr>
            <w:tcW w:w="3964" w:type="dxa"/>
          </w:tcPr>
          <w:p w:rsidR="00EF203E" w:rsidRPr="008F6D61" w:rsidRDefault="00EF203E" w:rsidP="0065547D">
            <w:pPr>
              <w:pStyle w:val="TAL"/>
              <w:tabs>
                <w:tab w:val="clear" w:pos="284"/>
                <w:tab w:val="clear" w:pos="567"/>
              </w:tabs>
              <w:rPr>
                <w:sz w:val="16"/>
              </w:rPr>
            </w:pPr>
            <w:r w:rsidRPr="008F6D61">
              <w:rPr>
                <w:sz w:val="16"/>
              </w:rPr>
              <w:t>Huawei, Hisilicon, Samsung</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FS_REAR</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23.733</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Solution on authentication and authorization for indirect 3GPP communication</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171578</w:t>
            </w:r>
          </w:p>
        </w:tc>
        <w:tc>
          <w:tcPr>
            <w:tcW w:w="3964" w:type="dxa"/>
          </w:tcPr>
          <w:p w:rsidR="00EF203E" w:rsidRPr="008F6D61" w:rsidRDefault="00EF203E" w:rsidP="0065547D">
            <w:pPr>
              <w:pStyle w:val="TAL"/>
              <w:tabs>
                <w:tab w:val="clear" w:pos="284"/>
                <w:tab w:val="clear" w:pos="567"/>
              </w:tabs>
              <w:rPr>
                <w:sz w:val="16"/>
              </w:rPr>
            </w:pPr>
            <w:r w:rsidRPr="008F6D61">
              <w:rPr>
                <w:sz w:val="16"/>
              </w:rPr>
              <w:t>Huawei, HiSilicon, Qualcomm Incorporated</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FS_REAR</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23.733</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Update to Key Issue #5</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171571</w:t>
            </w:r>
          </w:p>
        </w:tc>
        <w:tc>
          <w:tcPr>
            <w:tcW w:w="3964" w:type="dxa"/>
          </w:tcPr>
          <w:p w:rsidR="00EF203E" w:rsidRPr="008F6D61" w:rsidRDefault="00EF203E" w:rsidP="0065547D">
            <w:pPr>
              <w:pStyle w:val="TAL"/>
              <w:tabs>
                <w:tab w:val="clear" w:pos="284"/>
                <w:tab w:val="clear" w:pos="567"/>
              </w:tabs>
              <w:rPr>
                <w:sz w:val="16"/>
              </w:rPr>
            </w:pPr>
            <w:r w:rsidRPr="008F6D61">
              <w:rPr>
                <w:sz w:val="16"/>
              </w:rPr>
              <w:t>Intel, Huawei, Nokia</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FS_REAR</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23.751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 xml:space="preserve">Update to Solution 3 - Handling lack of UE support for Multiple </w:t>
            </w:r>
            <w:r w:rsidRPr="008F6D61">
              <w:rPr>
                <w:sz w:val="16"/>
              </w:rPr>
              <w:lastRenderedPageBreak/>
              <w:t>SA</w:t>
            </w:r>
          </w:p>
        </w:tc>
        <w:tc>
          <w:tcPr>
            <w:tcW w:w="1219" w:type="dxa"/>
          </w:tcPr>
          <w:p w:rsidR="00EF203E" w:rsidRPr="008F6D61" w:rsidRDefault="00EF203E" w:rsidP="0065547D">
            <w:pPr>
              <w:pStyle w:val="TAL"/>
              <w:tabs>
                <w:tab w:val="clear" w:pos="284"/>
                <w:tab w:val="clear" w:pos="567"/>
              </w:tabs>
              <w:rPr>
                <w:sz w:val="16"/>
              </w:rPr>
            </w:pPr>
            <w:r w:rsidRPr="008F6D61">
              <w:rPr>
                <w:sz w:val="16"/>
              </w:rPr>
              <w:lastRenderedPageBreak/>
              <w:t>S2</w:t>
            </w:r>
            <w:r w:rsidRPr="008F6D61">
              <w:rPr>
                <w:sz w:val="16"/>
              </w:rPr>
              <w:noBreakHyphen/>
              <w:t>171257</w:t>
            </w:r>
          </w:p>
        </w:tc>
        <w:tc>
          <w:tcPr>
            <w:tcW w:w="3964" w:type="dxa"/>
          </w:tcPr>
          <w:p w:rsidR="00EF203E" w:rsidRPr="008F6D61" w:rsidRDefault="00EF203E" w:rsidP="0065547D">
            <w:pPr>
              <w:pStyle w:val="TAL"/>
              <w:tabs>
                <w:tab w:val="clear" w:pos="284"/>
                <w:tab w:val="clear" w:pos="567"/>
              </w:tabs>
              <w:rPr>
                <w:sz w:val="16"/>
              </w:rPr>
            </w:pPr>
            <w:r w:rsidRPr="008F6D61">
              <w:rPr>
                <w:sz w:val="16"/>
              </w:rPr>
              <w:t>Ericsson</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FS_VoWLAN</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lastRenderedPageBreak/>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23.751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Solution to Key Issue #4 using WLCP for sending TFTs to UE for trusted WLAN</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171322</w:t>
            </w:r>
          </w:p>
        </w:tc>
        <w:tc>
          <w:tcPr>
            <w:tcW w:w="3964" w:type="dxa"/>
          </w:tcPr>
          <w:p w:rsidR="00EF203E" w:rsidRPr="008F6D61" w:rsidRDefault="00EF203E" w:rsidP="0065547D">
            <w:pPr>
              <w:pStyle w:val="TAL"/>
              <w:tabs>
                <w:tab w:val="clear" w:pos="284"/>
                <w:tab w:val="clear" w:pos="567"/>
              </w:tabs>
              <w:rPr>
                <w:sz w:val="16"/>
              </w:rPr>
            </w:pPr>
            <w:r w:rsidRPr="008F6D61">
              <w:rPr>
                <w:sz w:val="16"/>
              </w:rPr>
              <w:t>Nokia, Alcatel-Lucent Shanghai Bell</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FS_VoWLAN</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23.751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Solution to Key Issue #: 2 QoS differentiation in the user plane for trusted WLAN</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171104</w:t>
            </w:r>
          </w:p>
        </w:tc>
        <w:tc>
          <w:tcPr>
            <w:tcW w:w="3964" w:type="dxa"/>
          </w:tcPr>
          <w:p w:rsidR="00EF203E" w:rsidRPr="008F6D61" w:rsidRDefault="00EF203E" w:rsidP="0065547D">
            <w:pPr>
              <w:pStyle w:val="TAL"/>
              <w:tabs>
                <w:tab w:val="clear" w:pos="284"/>
                <w:tab w:val="clear" w:pos="567"/>
              </w:tabs>
              <w:rPr>
                <w:sz w:val="16"/>
              </w:rPr>
            </w:pPr>
            <w:r w:rsidRPr="008F6D61">
              <w:rPr>
                <w:sz w:val="16"/>
              </w:rPr>
              <w:t>Nokia, Alcatel-Lucent Shanghai Bell</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FS_VoWLAN</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23.751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Update to Solution 3 - Handover behaviour</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170787</w:t>
            </w:r>
          </w:p>
        </w:tc>
        <w:tc>
          <w:tcPr>
            <w:tcW w:w="3964" w:type="dxa"/>
          </w:tcPr>
          <w:p w:rsidR="00EF203E" w:rsidRPr="008F6D61" w:rsidRDefault="00EF203E" w:rsidP="0065547D">
            <w:pPr>
              <w:pStyle w:val="TAL"/>
              <w:tabs>
                <w:tab w:val="clear" w:pos="284"/>
                <w:tab w:val="clear" w:pos="567"/>
              </w:tabs>
              <w:rPr>
                <w:sz w:val="16"/>
              </w:rPr>
            </w:pPr>
            <w:r w:rsidRPr="008F6D61">
              <w:rPr>
                <w:sz w:val="16"/>
              </w:rPr>
              <w:t>Ericsson</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FS_VoWLAN</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23.751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Update to Solution 3 - EPS Bearer Deactivation Procedure</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170784</w:t>
            </w:r>
          </w:p>
        </w:tc>
        <w:tc>
          <w:tcPr>
            <w:tcW w:w="3964" w:type="dxa"/>
          </w:tcPr>
          <w:p w:rsidR="00EF203E" w:rsidRPr="008F6D61" w:rsidRDefault="00EF203E" w:rsidP="0065547D">
            <w:pPr>
              <w:pStyle w:val="TAL"/>
              <w:tabs>
                <w:tab w:val="clear" w:pos="284"/>
                <w:tab w:val="clear" w:pos="567"/>
              </w:tabs>
              <w:rPr>
                <w:sz w:val="16"/>
              </w:rPr>
            </w:pPr>
            <w:r w:rsidRPr="008F6D61">
              <w:rPr>
                <w:sz w:val="16"/>
              </w:rPr>
              <w:t>Ericsson</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FS_VoWLAN</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23.751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Update to Solution 3 - Sending QoS Bearer Info to UE</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171258</w:t>
            </w:r>
          </w:p>
        </w:tc>
        <w:tc>
          <w:tcPr>
            <w:tcW w:w="3964" w:type="dxa"/>
          </w:tcPr>
          <w:p w:rsidR="00EF203E" w:rsidRPr="008F6D61" w:rsidRDefault="00EF203E" w:rsidP="0065547D">
            <w:pPr>
              <w:pStyle w:val="TAL"/>
              <w:tabs>
                <w:tab w:val="clear" w:pos="284"/>
                <w:tab w:val="clear" w:pos="567"/>
              </w:tabs>
              <w:rPr>
                <w:sz w:val="16"/>
              </w:rPr>
            </w:pPr>
            <w:r w:rsidRPr="008F6D61">
              <w:rPr>
                <w:sz w:val="16"/>
              </w:rPr>
              <w:t>Ericsson</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FS_VoWLAN</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23.751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VoWLAN architectural assumptions and requirements</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171321</w:t>
            </w:r>
          </w:p>
        </w:tc>
        <w:tc>
          <w:tcPr>
            <w:tcW w:w="3964" w:type="dxa"/>
          </w:tcPr>
          <w:p w:rsidR="00EF203E" w:rsidRPr="008F6D61" w:rsidRDefault="00EF203E" w:rsidP="0065547D">
            <w:pPr>
              <w:pStyle w:val="TAL"/>
              <w:tabs>
                <w:tab w:val="clear" w:pos="284"/>
                <w:tab w:val="clear" w:pos="567"/>
              </w:tabs>
              <w:rPr>
                <w:sz w:val="16"/>
              </w:rPr>
            </w:pPr>
            <w:r w:rsidRPr="008F6D61">
              <w:rPr>
                <w:sz w:val="16"/>
              </w:rPr>
              <w:t>Nokia, Alcatel-Lucent Shanghai Bell</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FS_VoWLAN</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23.751</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Evaluation of Solution 3</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171308</w:t>
            </w:r>
          </w:p>
        </w:tc>
        <w:tc>
          <w:tcPr>
            <w:tcW w:w="3964" w:type="dxa"/>
          </w:tcPr>
          <w:p w:rsidR="00EF203E" w:rsidRPr="008F6D61" w:rsidRDefault="00EF203E" w:rsidP="0065547D">
            <w:pPr>
              <w:pStyle w:val="TAL"/>
              <w:tabs>
                <w:tab w:val="clear" w:pos="284"/>
                <w:tab w:val="clear" w:pos="567"/>
              </w:tabs>
              <w:rPr>
                <w:sz w:val="16"/>
              </w:rPr>
            </w:pPr>
            <w:r w:rsidRPr="008F6D61">
              <w:rPr>
                <w:sz w:val="16"/>
              </w:rPr>
              <w:t>Ericsson</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FS_VoWLAN</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23.759</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Robustness Index - Network centric solution - Solution for Key issue 1</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171285</w:t>
            </w:r>
          </w:p>
        </w:tc>
        <w:tc>
          <w:tcPr>
            <w:tcW w:w="3964" w:type="dxa"/>
          </w:tcPr>
          <w:p w:rsidR="00EF203E" w:rsidRPr="008F6D61" w:rsidRDefault="00EF203E" w:rsidP="0065547D">
            <w:pPr>
              <w:pStyle w:val="TAL"/>
              <w:tabs>
                <w:tab w:val="clear" w:pos="284"/>
                <w:tab w:val="clear" w:pos="567"/>
              </w:tabs>
              <w:rPr>
                <w:sz w:val="16"/>
              </w:rPr>
            </w:pPr>
            <w:r w:rsidRPr="008F6D61">
              <w:rPr>
                <w:sz w:val="16"/>
              </w:rPr>
              <w:t>Ericsson</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FS_eVoLP</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23.759</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Solution for Key Issue #1 of FS_eVoLP</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171324</w:t>
            </w:r>
          </w:p>
        </w:tc>
        <w:tc>
          <w:tcPr>
            <w:tcW w:w="3964" w:type="dxa"/>
          </w:tcPr>
          <w:p w:rsidR="00EF203E" w:rsidRPr="008F6D61" w:rsidRDefault="00EF203E" w:rsidP="0065547D">
            <w:pPr>
              <w:pStyle w:val="TAL"/>
              <w:tabs>
                <w:tab w:val="clear" w:pos="284"/>
                <w:tab w:val="clear" w:pos="567"/>
              </w:tabs>
              <w:rPr>
                <w:sz w:val="16"/>
              </w:rPr>
            </w:pPr>
            <w:r w:rsidRPr="008F6D61">
              <w:rPr>
                <w:sz w:val="16"/>
              </w:rPr>
              <w:t>Intel, Huawei, Qualcomm, Nokia, ZTE</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FS_eVoLP</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23.759</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Robustness Index - UE centric solution - Solution for Key issue 1</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171284</w:t>
            </w:r>
          </w:p>
        </w:tc>
        <w:tc>
          <w:tcPr>
            <w:tcW w:w="3964" w:type="dxa"/>
          </w:tcPr>
          <w:p w:rsidR="00EF203E" w:rsidRPr="008F6D61" w:rsidRDefault="00EF203E" w:rsidP="0065547D">
            <w:pPr>
              <w:pStyle w:val="TAL"/>
              <w:tabs>
                <w:tab w:val="clear" w:pos="284"/>
                <w:tab w:val="clear" w:pos="567"/>
              </w:tabs>
              <w:rPr>
                <w:sz w:val="16"/>
              </w:rPr>
            </w:pPr>
            <w:r w:rsidRPr="008F6D61">
              <w:rPr>
                <w:sz w:val="16"/>
              </w:rPr>
              <w:t>Ericsson</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FS_eVoLP</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23.798</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Solution 2 clarification</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171200</w:t>
            </w:r>
          </w:p>
        </w:tc>
        <w:tc>
          <w:tcPr>
            <w:tcW w:w="3964" w:type="dxa"/>
          </w:tcPr>
          <w:p w:rsidR="00EF203E" w:rsidRPr="008F6D61" w:rsidRDefault="00EF203E" w:rsidP="0065547D">
            <w:pPr>
              <w:pStyle w:val="TAL"/>
              <w:tabs>
                <w:tab w:val="clear" w:pos="284"/>
                <w:tab w:val="clear" w:pos="567"/>
              </w:tabs>
              <w:rPr>
                <w:sz w:val="16"/>
              </w:rPr>
            </w:pPr>
            <w:r w:rsidRPr="008F6D61">
              <w:rPr>
                <w:sz w:val="16"/>
              </w:rPr>
              <w:t>Orange</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FS_IOPS_LB</w:t>
            </w:r>
          </w:p>
        </w:tc>
      </w:tr>
      <w:tr w:rsidR="00EF203E" w:rsidRPr="004C492A" w:rsidTr="00B6030D">
        <w:tc>
          <w:tcPr>
            <w:tcW w:w="896" w:type="dxa"/>
          </w:tcPr>
          <w:p w:rsidR="00EF203E" w:rsidRPr="008F6D61" w:rsidRDefault="00EF203E" w:rsidP="0065547D">
            <w:pPr>
              <w:pStyle w:val="TAL"/>
              <w:tabs>
                <w:tab w:val="clear" w:pos="284"/>
                <w:tab w:val="clear" w:pos="567"/>
              </w:tabs>
              <w:rPr>
                <w:sz w:val="16"/>
              </w:rPr>
            </w:pPr>
            <w:r w:rsidRPr="008F6D61">
              <w:rPr>
                <w:sz w:val="16"/>
              </w:rPr>
              <w:t>S2-119</w:t>
            </w:r>
          </w:p>
        </w:tc>
        <w:tc>
          <w:tcPr>
            <w:tcW w:w="772" w:type="dxa"/>
          </w:tcPr>
          <w:p w:rsidR="00EF203E" w:rsidRPr="008F6D61" w:rsidRDefault="00EF203E" w:rsidP="0065547D">
            <w:pPr>
              <w:pStyle w:val="TAL"/>
              <w:tabs>
                <w:tab w:val="clear" w:pos="284"/>
                <w:tab w:val="clear" w:pos="567"/>
              </w:tabs>
              <w:rPr>
                <w:sz w:val="16"/>
              </w:rPr>
            </w:pPr>
            <w:r w:rsidRPr="008F6D61">
              <w:rPr>
                <w:sz w:val="16"/>
              </w:rPr>
              <w:t>23.798</w:t>
            </w:r>
          </w:p>
        </w:tc>
        <w:tc>
          <w:tcPr>
            <w:tcW w:w="622" w:type="dxa"/>
          </w:tcPr>
          <w:p w:rsidR="00EF203E" w:rsidRPr="008F6D61" w:rsidRDefault="00EF203E" w:rsidP="0065547D">
            <w:pPr>
              <w:pStyle w:val="TAL"/>
              <w:tabs>
                <w:tab w:val="clear" w:pos="284"/>
                <w:tab w:val="clear" w:pos="567"/>
              </w:tabs>
              <w:rPr>
                <w:sz w:val="16"/>
              </w:rPr>
            </w:pPr>
          </w:p>
        </w:tc>
        <w:tc>
          <w:tcPr>
            <w:tcW w:w="4764" w:type="dxa"/>
          </w:tcPr>
          <w:p w:rsidR="00EF203E" w:rsidRPr="008F6D61" w:rsidRDefault="00EF203E" w:rsidP="0065547D">
            <w:pPr>
              <w:pStyle w:val="TAL"/>
              <w:tabs>
                <w:tab w:val="clear" w:pos="284"/>
                <w:tab w:val="clear" w:pos="567"/>
              </w:tabs>
              <w:rPr>
                <w:sz w:val="16"/>
              </w:rPr>
            </w:pPr>
            <w:r w:rsidRPr="008F6D61">
              <w:rPr>
                <w:sz w:val="16"/>
              </w:rPr>
              <w:t>IOPS solution</w:t>
            </w:r>
          </w:p>
        </w:tc>
        <w:tc>
          <w:tcPr>
            <w:tcW w:w="1219" w:type="dxa"/>
          </w:tcPr>
          <w:p w:rsidR="00EF203E" w:rsidRPr="008F6D61" w:rsidRDefault="00EF203E" w:rsidP="0065547D">
            <w:pPr>
              <w:pStyle w:val="TAL"/>
              <w:tabs>
                <w:tab w:val="clear" w:pos="284"/>
                <w:tab w:val="clear" w:pos="567"/>
              </w:tabs>
              <w:rPr>
                <w:sz w:val="16"/>
              </w:rPr>
            </w:pPr>
            <w:r w:rsidRPr="008F6D61">
              <w:rPr>
                <w:sz w:val="16"/>
              </w:rPr>
              <w:t>S2</w:t>
            </w:r>
            <w:r w:rsidRPr="008F6D61">
              <w:rPr>
                <w:sz w:val="16"/>
              </w:rPr>
              <w:noBreakHyphen/>
              <w:t>171362</w:t>
            </w:r>
          </w:p>
        </w:tc>
        <w:tc>
          <w:tcPr>
            <w:tcW w:w="3964" w:type="dxa"/>
          </w:tcPr>
          <w:p w:rsidR="00EF203E" w:rsidRPr="008F6D61" w:rsidRDefault="00EF203E" w:rsidP="0065547D">
            <w:pPr>
              <w:pStyle w:val="TAL"/>
              <w:tabs>
                <w:tab w:val="clear" w:pos="284"/>
                <w:tab w:val="clear" w:pos="567"/>
              </w:tabs>
              <w:rPr>
                <w:sz w:val="16"/>
              </w:rPr>
            </w:pPr>
            <w:r w:rsidRPr="008F6D61">
              <w:rPr>
                <w:sz w:val="16"/>
              </w:rPr>
              <w:t>Ericsson</w:t>
            </w:r>
          </w:p>
        </w:tc>
        <w:tc>
          <w:tcPr>
            <w:tcW w:w="1054" w:type="dxa"/>
          </w:tcPr>
          <w:p w:rsidR="00EF203E" w:rsidRPr="008F6D61" w:rsidRDefault="00EF203E" w:rsidP="0065547D">
            <w:pPr>
              <w:pStyle w:val="TAL"/>
              <w:tabs>
                <w:tab w:val="clear" w:pos="284"/>
                <w:tab w:val="clear" w:pos="567"/>
              </w:tabs>
              <w:rPr>
                <w:sz w:val="16"/>
              </w:rPr>
            </w:pPr>
            <w:r w:rsidRPr="008F6D61">
              <w:rPr>
                <w:sz w:val="16"/>
              </w:rPr>
              <w:t>Approved</w:t>
            </w:r>
          </w:p>
        </w:tc>
        <w:tc>
          <w:tcPr>
            <w:tcW w:w="1495" w:type="dxa"/>
          </w:tcPr>
          <w:p w:rsidR="00EF203E" w:rsidRPr="008F6D61" w:rsidRDefault="00EF203E" w:rsidP="0065547D">
            <w:pPr>
              <w:pStyle w:val="TAL"/>
              <w:tabs>
                <w:tab w:val="clear" w:pos="284"/>
                <w:tab w:val="clear" w:pos="567"/>
              </w:tabs>
              <w:rPr>
                <w:sz w:val="16"/>
              </w:rPr>
            </w:pPr>
            <w:r w:rsidRPr="008F6D61">
              <w:rPr>
                <w:sz w:val="16"/>
              </w:rPr>
              <w:t>FS_IOPS_LB</w:t>
            </w:r>
          </w:p>
        </w:tc>
      </w:tr>
    </w:tbl>
    <w:p w:rsidR="00C171C5" w:rsidRDefault="00C171C5" w:rsidP="00C171C5">
      <w:pPr>
        <w:rPr>
          <w:color w:val="0000FF"/>
        </w:rPr>
      </w:pPr>
      <w:r>
        <w:rPr>
          <w:color w:val="0000FF"/>
        </w:rPr>
        <w:t>121 Entries.</w:t>
      </w:r>
    </w:p>
    <w:p w:rsidR="00C171C5" w:rsidRDefault="00C171C5">
      <w:pPr>
        <w:tabs>
          <w:tab w:val="clear" w:pos="567"/>
          <w:tab w:val="clear" w:pos="851"/>
          <w:tab w:val="clear" w:pos="1134"/>
          <w:tab w:val="clear" w:pos="1418"/>
          <w:tab w:val="clear" w:pos="1701"/>
        </w:tabs>
        <w:spacing w:after="0"/>
        <w:rPr>
          <w:lang w:eastAsia="en-US"/>
        </w:rPr>
      </w:pPr>
      <w:r>
        <w:rPr>
          <w:lang w:eastAsia="en-US"/>
        </w:rPr>
        <w:br w:type="page"/>
      </w:r>
    </w:p>
    <w:p w:rsidR="00C171C5" w:rsidRDefault="00C171C5" w:rsidP="00C171C5">
      <w:pPr>
        <w:pStyle w:val="Heading9"/>
      </w:pPr>
      <w:bookmarkStart w:id="48" w:name="_Toc477526598"/>
      <w:r>
        <w:lastRenderedPageBreak/>
        <w:t>Annex C</w:t>
      </w:r>
      <w:r>
        <w:tab/>
        <w:t>Liaison Statements</w:t>
      </w:r>
      <w:bookmarkEnd w:id="48"/>
    </w:p>
    <w:p w:rsidR="00C171C5" w:rsidRDefault="00C171C5" w:rsidP="00C171C5">
      <w:pPr>
        <w:pStyle w:val="Heading1"/>
      </w:pPr>
      <w:bookmarkStart w:id="49" w:name="_Toc477526599"/>
      <w:r>
        <w:t>C.1</w:t>
      </w:r>
      <w:r>
        <w:tab/>
        <w:t>Incoming LSs</w:t>
      </w:r>
      <w:bookmarkEnd w:id="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99"/>
        <w:gridCol w:w="1203"/>
        <w:gridCol w:w="2933"/>
        <w:gridCol w:w="1422"/>
        <w:gridCol w:w="2978"/>
        <w:gridCol w:w="1630"/>
        <w:gridCol w:w="1236"/>
        <w:gridCol w:w="1074"/>
        <w:gridCol w:w="1211"/>
      </w:tblGrid>
      <w:tr w:rsidR="00C171C5" w:rsidRPr="004C492A" w:rsidTr="00EF203E">
        <w:trPr>
          <w:tblHeader/>
        </w:trPr>
        <w:tc>
          <w:tcPr>
            <w:tcW w:w="1099" w:type="dxa"/>
            <w:shd w:val="clear" w:color="auto" w:fill="F3F3F3"/>
          </w:tcPr>
          <w:p w:rsidR="00C171C5" w:rsidRPr="004C492A" w:rsidRDefault="00C171C5" w:rsidP="00B6030D">
            <w:pPr>
              <w:pStyle w:val="TAH"/>
              <w:rPr>
                <w:sz w:val="16"/>
              </w:rPr>
            </w:pPr>
            <w:r w:rsidRPr="004C492A">
              <w:rPr>
                <w:sz w:val="16"/>
              </w:rPr>
              <w:t>TD</w:t>
            </w:r>
          </w:p>
        </w:tc>
        <w:tc>
          <w:tcPr>
            <w:tcW w:w="1203" w:type="dxa"/>
            <w:shd w:val="clear" w:color="auto" w:fill="F3F3F3"/>
          </w:tcPr>
          <w:p w:rsidR="00C171C5" w:rsidRPr="004C492A" w:rsidRDefault="00C171C5" w:rsidP="00B6030D">
            <w:pPr>
              <w:pStyle w:val="TAH"/>
              <w:rPr>
                <w:sz w:val="16"/>
              </w:rPr>
            </w:pPr>
            <w:r w:rsidRPr="004C492A">
              <w:rPr>
                <w:sz w:val="16"/>
              </w:rPr>
              <w:t>LS_From</w:t>
            </w:r>
          </w:p>
        </w:tc>
        <w:tc>
          <w:tcPr>
            <w:tcW w:w="0" w:type="auto"/>
            <w:shd w:val="clear" w:color="auto" w:fill="F3F3F3"/>
          </w:tcPr>
          <w:p w:rsidR="00C171C5" w:rsidRPr="004C492A" w:rsidRDefault="00C171C5" w:rsidP="00B6030D">
            <w:pPr>
              <w:pStyle w:val="TAH"/>
              <w:rPr>
                <w:sz w:val="16"/>
              </w:rPr>
            </w:pPr>
            <w:r w:rsidRPr="004C492A">
              <w:rPr>
                <w:sz w:val="16"/>
              </w:rPr>
              <w:t>Title</w:t>
            </w:r>
          </w:p>
        </w:tc>
        <w:tc>
          <w:tcPr>
            <w:tcW w:w="0" w:type="auto"/>
            <w:shd w:val="clear" w:color="auto" w:fill="F3F3F3"/>
          </w:tcPr>
          <w:p w:rsidR="00C171C5" w:rsidRPr="004C492A" w:rsidRDefault="00C171C5" w:rsidP="00B6030D">
            <w:pPr>
              <w:pStyle w:val="TAH"/>
              <w:rPr>
                <w:sz w:val="16"/>
              </w:rPr>
            </w:pPr>
            <w:r w:rsidRPr="004C492A">
              <w:rPr>
                <w:sz w:val="16"/>
              </w:rPr>
              <w:t>LS_Source_file</w:t>
            </w:r>
          </w:p>
        </w:tc>
        <w:tc>
          <w:tcPr>
            <w:tcW w:w="0" w:type="auto"/>
            <w:shd w:val="clear" w:color="auto" w:fill="F3F3F3"/>
          </w:tcPr>
          <w:p w:rsidR="00C171C5" w:rsidRPr="004C492A" w:rsidRDefault="00C171C5" w:rsidP="00B6030D">
            <w:pPr>
              <w:pStyle w:val="TAH"/>
              <w:rPr>
                <w:sz w:val="16"/>
              </w:rPr>
            </w:pPr>
            <w:r w:rsidRPr="004C492A">
              <w:rPr>
                <w:sz w:val="16"/>
              </w:rPr>
              <w:t>To</w:t>
            </w:r>
          </w:p>
        </w:tc>
        <w:tc>
          <w:tcPr>
            <w:tcW w:w="0" w:type="auto"/>
            <w:shd w:val="clear" w:color="auto" w:fill="F3F3F3"/>
          </w:tcPr>
          <w:p w:rsidR="00C171C5" w:rsidRPr="004C492A" w:rsidRDefault="00C171C5" w:rsidP="00B6030D">
            <w:pPr>
              <w:pStyle w:val="TAH"/>
              <w:rPr>
                <w:sz w:val="16"/>
              </w:rPr>
            </w:pPr>
            <w:r w:rsidRPr="004C492A">
              <w:rPr>
                <w:sz w:val="16"/>
              </w:rPr>
              <w:t>CC</w:t>
            </w:r>
          </w:p>
        </w:tc>
        <w:tc>
          <w:tcPr>
            <w:tcW w:w="1236" w:type="dxa"/>
            <w:shd w:val="clear" w:color="auto" w:fill="F3F3F3"/>
          </w:tcPr>
          <w:p w:rsidR="00C171C5" w:rsidRPr="004C492A" w:rsidRDefault="00C171C5" w:rsidP="00B6030D">
            <w:pPr>
              <w:pStyle w:val="TAH"/>
              <w:rPr>
                <w:sz w:val="16"/>
              </w:rPr>
            </w:pPr>
            <w:r w:rsidRPr="004C492A">
              <w:rPr>
                <w:sz w:val="16"/>
              </w:rPr>
              <w:t>Attachments</w:t>
            </w:r>
          </w:p>
        </w:tc>
        <w:tc>
          <w:tcPr>
            <w:tcW w:w="1074" w:type="dxa"/>
            <w:shd w:val="clear" w:color="auto" w:fill="F3F3F3"/>
          </w:tcPr>
          <w:p w:rsidR="00C171C5" w:rsidRPr="004C492A" w:rsidRDefault="00C171C5" w:rsidP="00B6030D">
            <w:pPr>
              <w:pStyle w:val="TAH"/>
              <w:rPr>
                <w:sz w:val="16"/>
              </w:rPr>
            </w:pPr>
            <w:r w:rsidRPr="004C492A">
              <w:rPr>
                <w:sz w:val="16"/>
              </w:rPr>
              <w:t>Response in TD</w:t>
            </w:r>
          </w:p>
        </w:tc>
        <w:tc>
          <w:tcPr>
            <w:tcW w:w="1211" w:type="dxa"/>
            <w:shd w:val="clear" w:color="auto" w:fill="F3F3F3"/>
          </w:tcPr>
          <w:p w:rsidR="00C171C5" w:rsidRPr="004C492A" w:rsidRDefault="00C171C5" w:rsidP="00B6030D">
            <w:pPr>
              <w:pStyle w:val="TAH"/>
              <w:rPr>
                <w:sz w:val="16"/>
              </w:rPr>
            </w:pPr>
            <w:r w:rsidRPr="004C492A">
              <w:rPr>
                <w:sz w:val="16"/>
              </w:rPr>
              <w:t>Decision</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170704</w:t>
            </w:r>
          </w:p>
        </w:tc>
        <w:tc>
          <w:tcPr>
            <w:tcW w:w="1203" w:type="dxa"/>
          </w:tcPr>
          <w:p w:rsidR="00C171C5" w:rsidRPr="00855ACB" w:rsidRDefault="00C171C5" w:rsidP="00365D95">
            <w:pPr>
              <w:pStyle w:val="TAL"/>
              <w:tabs>
                <w:tab w:val="clear" w:pos="284"/>
                <w:tab w:val="clear" w:pos="567"/>
              </w:tabs>
              <w:rPr>
                <w:sz w:val="16"/>
              </w:rPr>
            </w:pPr>
            <w:r w:rsidRPr="00855ACB">
              <w:rPr>
                <w:sz w:val="16"/>
              </w:rPr>
              <w:t>SA WG3</w:t>
            </w:r>
          </w:p>
        </w:tc>
        <w:tc>
          <w:tcPr>
            <w:tcW w:w="0" w:type="auto"/>
          </w:tcPr>
          <w:p w:rsidR="00C171C5" w:rsidRPr="00855ACB" w:rsidRDefault="00C171C5" w:rsidP="00365D95">
            <w:pPr>
              <w:pStyle w:val="TAL"/>
              <w:tabs>
                <w:tab w:val="clear" w:pos="284"/>
                <w:tab w:val="clear" w:pos="567"/>
              </w:tabs>
              <w:rPr>
                <w:sz w:val="16"/>
              </w:rPr>
            </w:pPr>
            <w:r w:rsidRPr="00855ACB">
              <w:rPr>
                <w:sz w:val="16"/>
              </w:rPr>
              <w:t>LS from SA WG3: Reply LS on I-WLAN handling and specification withdrawal</w:t>
            </w:r>
          </w:p>
        </w:tc>
        <w:tc>
          <w:tcPr>
            <w:tcW w:w="0" w:type="auto"/>
          </w:tcPr>
          <w:p w:rsidR="00C171C5" w:rsidRPr="00855ACB" w:rsidRDefault="00C171C5" w:rsidP="00365D95">
            <w:pPr>
              <w:pStyle w:val="TAL"/>
              <w:tabs>
                <w:tab w:val="clear" w:pos="284"/>
                <w:tab w:val="clear" w:pos="567"/>
              </w:tabs>
              <w:rPr>
                <w:sz w:val="16"/>
              </w:rPr>
            </w:pPr>
            <w:r w:rsidRPr="00855ACB">
              <w:rPr>
                <w:sz w:val="16"/>
              </w:rPr>
              <w:t>S3-162017</w:t>
            </w:r>
          </w:p>
        </w:tc>
        <w:tc>
          <w:tcPr>
            <w:tcW w:w="0" w:type="auto"/>
          </w:tcPr>
          <w:p w:rsidR="00C171C5" w:rsidRPr="00855ACB" w:rsidRDefault="00C171C5" w:rsidP="00365D95">
            <w:pPr>
              <w:pStyle w:val="TAL"/>
              <w:tabs>
                <w:tab w:val="clear" w:pos="284"/>
                <w:tab w:val="clear" w:pos="567"/>
              </w:tabs>
              <w:rPr>
                <w:sz w:val="16"/>
              </w:rPr>
            </w:pPr>
            <w:r w:rsidRPr="00855ACB">
              <w:rPr>
                <w:sz w:val="16"/>
              </w:rPr>
              <w:t>TSG SA, RAN WG6, CT WG6, SA WG2</w:t>
            </w:r>
          </w:p>
        </w:tc>
        <w:tc>
          <w:tcPr>
            <w:tcW w:w="0" w:type="auto"/>
          </w:tcPr>
          <w:p w:rsidR="00C171C5" w:rsidRPr="00855ACB" w:rsidRDefault="00C171C5" w:rsidP="00365D95">
            <w:pPr>
              <w:pStyle w:val="TAL"/>
              <w:tabs>
                <w:tab w:val="clear" w:pos="284"/>
                <w:tab w:val="clear" w:pos="567"/>
              </w:tabs>
              <w:rPr>
                <w:sz w:val="16"/>
              </w:rPr>
            </w:pPr>
            <w:r w:rsidRPr="00855ACB">
              <w:rPr>
                <w:sz w:val="16"/>
              </w:rPr>
              <w:t>SA WG1, SA WG3LI, SA WG5, CT WG1, CT WG3, CT WG4, TSG CT</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Noted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170705</w:t>
            </w:r>
          </w:p>
        </w:tc>
        <w:tc>
          <w:tcPr>
            <w:tcW w:w="1203" w:type="dxa"/>
          </w:tcPr>
          <w:p w:rsidR="00C171C5" w:rsidRPr="00855ACB" w:rsidRDefault="00C171C5" w:rsidP="00365D95">
            <w:pPr>
              <w:pStyle w:val="TAL"/>
              <w:tabs>
                <w:tab w:val="clear" w:pos="284"/>
                <w:tab w:val="clear" w:pos="567"/>
              </w:tabs>
              <w:rPr>
                <w:sz w:val="16"/>
              </w:rPr>
            </w:pPr>
            <w:r w:rsidRPr="00855ACB">
              <w:rPr>
                <w:sz w:val="16"/>
              </w:rPr>
              <w:t>CT WG6</w:t>
            </w:r>
          </w:p>
        </w:tc>
        <w:tc>
          <w:tcPr>
            <w:tcW w:w="0" w:type="auto"/>
          </w:tcPr>
          <w:p w:rsidR="00C171C5" w:rsidRPr="00855ACB" w:rsidRDefault="00C171C5" w:rsidP="00365D95">
            <w:pPr>
              <w:pStyle w:val="TAL"/>
              <w:tabs>
                <w:tab w:val="clear" w:pos="284"/>
                <w:tab w:val="clear" w:pos="567"/>
              </w:tabs>
              <w:rPr>
                <w:sz w:val="16"/>
              </w:rPr>
            </w:pPr>
            <w:r w:rsidRPr="00855ACB">
              <w:rPr>
                <w:sz w:val="16"/>
              </w:rPr>
              <w:t>LS from CT WG6: Bearer Independent Protocol in the list of PS Data Off Exempt Services</w:t>
            </w:r>
          </w:p>
        </w:tc>
        <w:tc>
          <w:tcPr>
            <w:tcW w:w="0" w:type="auto"/>
          </w:tcPr>
          <w:p w:rsidR="00C171C5" w:rsidRPr="00855ACB" w:rsidRDefault="00C171C5" w:rsidP="00365D95">
            <w:pPr>
              <w:pStyle w:val="TAL"/>
              <w:tabs>
                <w:tab w:val="clear" w:pos="284"/>
                <w:tab w:val="clear" w:pos="567"/>
              </w:tabs>
              <w:rPr>
                <w:sz w:val="16"/>
              </w:rPr>
            </w:pPr>
            <w:r w:rsidRPr="00855ACB">
              <w:rPr>
                <w:sz w:val="16"/>
              </w:rPr>
              <w:t>C6-160616</w:t>
            </w:r>
          </w:p>
        </w:tc>
        <w:tc>
          <w:tcPr>
            <w:tcW w:w="0" w:type="auto"/>
          </w:tcPr>
          <w:p w:rsidR="00C171C5" w:rsidRPr="00855ACB" w:rsidRDefault="00C171C5" w:rsidP="00365D95">
            <w:pPr>
              <w:pStyle w:val="TAL"/>
              <w:tabs>
                <w:tab w:val="clear" w:pos="284"/>
                <w:tab w:val="clear" w:pos="567"/>
              </w:tabs>
              <w:rPr>
                <w:sz w:val="16"/>
              </w:rPr>
            </w:pPr>
            <w:r w:rsidRPr="00855ACB">
              <w:rPr>
                <w:sz w:val="16"/>
              </w:rPr>
              <w:t>SA WG1</w:t>
            </w:r>
          </w:p>
        </w:tc>
        <w:tc>
          <w:tcPr>
            <w:tcW w:w="0" w:type="auto"/>
          </w:tcPr>
          <w:p w:rsidR="00C171C5" w:rsidRPr="00855ACB" w:rsidRDefault="00C171C5" w:rsidP="00365D95">
            <w:pPr>
              <w:pStyle w:val="TAL"/>
              <w:tabs>
                <w:tab w:val="clear" w:pos="284"/>
                <w:tab w:val="clear" w:pos="567"/>
              </w:tabs>
              <w:rPr>
                <w:sz w:val="16"/>
              </w:rPr>
            </w:pPr>
            <w:r w:rsidRPr="00855ACB">
              <w:rPr>
                <w:sz w:val="16"/>
              </w:rPr>
              <w:t>SA WG2, CT WG1</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Noted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170706</w:t>
            </w:r>
          </w:p>
        </w:tc>
        <w:tc>
          <w:tcPr>
            <w:tcW w:w="1203" w:type="dxa"/>
          </w:tcPr>
          <w:p w:rsidR="00C171C5" w:rsidRPr="00855ACB" w:rsidRDefault="00C171C5" w:rsidP="00365D95">
            <w:pPr>
              <w:pStyle w:val="TAL"/>
              <w:tabs>
                <w:tab w:val="clear" w:pos="284"/>
                <w:tab w:val="clear" w:pos="567"/>
              </w:tabs>
              <w:rPr>
                <w:sz w:val="16"/>
              </w:rPr>
            </w:pPr>
            <w:r w:rsidRPr="00855ACB">
              <w:rPr>
                <w:sz w:val="16"/>
              </w:rPr>
              <w:t>RAN WG2</w:t>
            </w:r>
          </w:p>
        </w:tc>
        <w:tc>
          <w:tcPr>
            <w:tcW w:w="0" w:type="auto"/>
          </w:tcPr>
          <w:p w:rsidR="00C171C5" w:rsidRPr="00855ACB" w:rsidRDefault="00C171C5" w:rsidP="00365D95">
            <w:pPr>
              <w:pStyle w:val="TAL"/>
              <w:tabs>
                <w:tab w:val="clear" w:pos="284"/>
                <w:tab w:val="clear" w:pos="567"/>
              </w:tabs>
              <w:rPr>
                <w:sz w:val="16"/>
              </w:rPr>
            </w:pPr>
            <w:r w:rsidRPr="00855ACB">
              <w:rPr>
                <w:sz w:val="16"/>
              </w:rPr>
              <w:t>LS from RAN WG2: Reply LS to SA WG4 on RAN-Assisted Codec Rate Adaptation</w:t>
            </w:r>
          </w:p>
        </w:tc>
        <w:tc>
          <w:tcPr>
            <w:tcW w:w="0" w:type="auto"/>
          </w:tcPr>
          <w:p w:rsidR="00C171C5" w:rsidRPr="00855ACB" w:rsidRDefault="00C171C5" w:rsidP="00365D95">
            <w:pPr>
              <w:pStyle w:val="TAL"/>
              <w:tabs>
                <w:tab w:val="clear" w:pos="284"/>
                <w:tab w:val="clear" w:pos="567"/>
              </w:tabs>
              <w:rPr>
                <w:sz w:val="16"/>
              </w:rPr>
            </w:pPr>
            <w:r w:rsidRPr="00855ACB">
              <w:rPr>
                <w:sz w:val="16"/>
              </w:rPr>
              <w:t>R2-169120</w:t>
            </w:r>
          </w:p>
        </w:tc>
        <w:tc>
          <w:tcPr>
            <w:tcW w:w="0" w:type="auto"/>
          </w:tcPr>
          <w:p w:rsidR="00C171C5" w:rsidRPr="00855ACB" w:rsidRDefault="00C171C5" w:rsidP="00365D95">
            <w:pPr>
              <w:pStyle w:val="TAL"/>
              <w:tabs>
                <w:tab w:val="clear" w:pos="284"/>
                <w:tab w:val="clear" w:pos="567"/>
              </w:tabs>
              <w:rPr>
                <w:sz w:val="16"/>
              </w:rPr>
            </w:pPr>
            <w:r w:rsidRPr="00855ACB">
              <w:rPr>
                <w:sz w:val="16"/>
              </w:rPr>
              <w:t>SA WG4</w:t>
            </w:r>
          </w:p>
        </w:tc>
        <w:tc>
          <w:tcPr>
            <w:tcW w:w="0" w:type="auto"/>
          </w:tcPr>
          <w:p w:rsidR="00C171C5" w:rsidRPr="00855ACB" w:rsidRDefault="00C171C5" w:rsidP="00365D95">
            <w:pPr>
              <w:pStyle w:val="TAL"/>
              <w:tabs>
                <w:tab w:val="clear" w:pos="284"/>
                <w:tab w:val="clear" w:pos="567"/>
              </w:tabs>
              <w:rPr>
                <w:sz w:val="16"/>
              </w:rPr>
            </w:pPr>
            <w:r w:rsidRPr="00855ACB">
              <w:rPr>
                <w:sz w:val="16"/>
              </w:rPr>
              <w:t>RAN WG3, SA WG2, TSG RAN</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Noted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170707</w:t>
            </w:r>
          </w:p>
        </w:tc>
        <w:tc>
          <w:tcPr>
            <w:tcW w:w="1203" w:type="dxa"/>
          </w:tcPr>
          <w:p w:rsidR="00C171C5" w:rsidRPr="00855ACB" w:rsidRDefault="00C171C5" w:rsidP="00365D95">
            <w:pPr>
              <w:pStyle w:val="TAL"/>
              <w:tabs>
                <w:tab w:val="clear" w:pos="284"/>
                <w:tab w:val="clear" w:pos="567"/>
              </w:tabs>
              <w:rPr>
                <w:sz w:val="16"/>
              </w:rPr>
            </w:pPr>
            <w:r w:rsidRPr="00855ACB">
              <w:rPr>
                <w:sz w:val="16"/>
              </w:rPr>
              <w:t>RAN WG3</w:t>
            </w:r>
          </w:p>
        </w:tc>
        <w:tc>
          <w:tcPr>
            <w:tcW w:w="0" w:type="auto"/>
          </w:tcPr>
          <w:p w:rsidR="00C171C5" w:rsidRPr="00855ACB" w:rsidRDefault="00C171C5" w:rsidP="00365D95">
            <w:pPr>
              <w:pStyle w:val="TAL"/>
              <w:tabs>
                <w:tab w:val="clear" w:pos="284"/>
                <w:tab w:val="clear" w:pos="567"/>
              </w:tabs>
              <w:rPr>
                <w:sz w:val="16"/>
              </w:rPr>
            </w:pPr>
            <w:r w:rsidRPr="00855ACB">
              <w:rPr>
                <w:sz w:val="16"/>
              </w:rPr>
              <w:t>LS from RAN WG3: LS on support of redirection for VoLTE</w:t>
            </w:r>
          </w:p>
        </w:tc>
        <w:tc>
          <w:tcPr>
            <w:tcW w:w="0" w:type="auto"/>
          </w:tcPr>
          <w:p w:rsidR="00C171C5" w:rsidRPr="00855ACB" w:rsidRDefault="00C171C5" w:rsidP="00365D95">
            <w:pPr>
              <w:pStyle w:val="TAL"/>
              <w:tabs>
                <w:tab w:val="clear" w:pos="284"/>
                <w:tab w:val="clear" w:pos="567"/>
              </w:tabs>
              <w:rPr>
                <w:sz w:val="16"/>
              </w:rPr>
            </w:pPr>
            <w:r w:rsidRPr="00855ACB">
              <w:rPr>
                <w:sz w:val="16"/>
              </w:rPr>
              <w:t>R3-163247</w:t>
            </w:r>
          </w:p>
        </w:tc>
        <w:tc>
          <w:tcPr>
            <w:tcW w:w="0" w:type="auto"/>
          </w:tcPr>
          <w:p w:rsidR="00C171C5" w:rsidRPr="00855ACB" w:rsidRDefault="00C171C5" w:rsidP="00365D95">
            <w:pPr>
              <w:pStyle w:val="TAL"/>
              <w:tabs>
                <w:tab w:val="clear" w:pos="284"/>
                <w:tab w:val="clear" w:pos="567"/>
              </w:tabs>
              <w:rPr>
                <w:sz w:val="16"/>
              </w:rPr>
            </w:pPr>
            <w:r w:rsidRPr="00855ACB">
              <w:rPr>
                <w:sz w:val="16"/>
              </w:rPr>
              <w:t>SA WG2</w:t>
            </w:r>
          </w:p>
        </w:tc>
        <w:tc>
          <w:tcPr>
            <w:tcW w:w="0" w:type="auto"/>
          </w:tcPr>
          <w:p w:rsidR="00C171C5" w:rsidRPr="00855ACB" w:rsidRDefault="00C171C5" w:rsidP="00365D95">
            <w:pPr>
              <w:pStyle w:val="TAL"/>
              <w:tabs>
                <w:tab w:val="clear" w:pos="284"/>
                <w:tab w:val="clear" w:pos="567"/>
              </w:tabs>
              <w:rPr>
                <w:sz w:val="16"/>
              </w:rPr>
            </w:pPr>
            <w:r w:rsidRPr="00855ACB">
              <w:rPr>
                <w:sz w:val="16"/>
              </w:rPr>
              <w:t>RAN WG2</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Postponed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170708</w:t>
            </w:r>
          </w:p>
        </w:tc>
        <w:tc>
          <w:tcPr>
            <w:tcW w:w="1203" w:type="dxa"/>
          </w:tcPr>
          <w:p w:rsidR="00C171C5" w:rsidRPr="00855ACB" w:rsidRDefault="00C171C5" w:rsidP="00365D95">
            <w:pPr>
              <w:pStyle w:val="TAL"/>
              <w:tabs>
                <w:tab w:val="clear" w:pos="284"/>
                <w:tab w:val="clear" w:pos="567"/>
              </w:tabs>
              <w:rPr>
                <w:sz w:val="16"/>
              </w:rPr>
            </w:pPr>
            <w:r w:rsidRPr="00855ACB">
              <w:rPr>
                <w:sz w:val="16"/>
              </w:rPr>
              <w:t>RAN WG3</w:t>
            </w:r>
          </w:p>
        </w:tc>
        <w:tc>
          <w:tcPr>
            <w:tcW w:w="0" w:type="auto"/>
          </w:tcPr>
          <w:p w:rsidR="00C171C5" w:rsidRPr="00855ACB" w:rsidRDefault="00C171C5" w:rsidP="00365D95">
            <w:pPr>
              <w:pStyle w:val="TAL"/>
              <w:tabs>
                <w:tab w:val="clear" w:pos="284"/>
                <w:tab w:val="clear" w:pos="567"/>
              </w:tabs>
              <w:rPr>
                <w:sz w:val="16"/>
              </w:rPr>
            </w:pPr>
            <w:r w:rsidRPr="00855ACB">
              <w:rPr>
                <w:sz w:val="16"/>
              </w:rPr>
              <w:t>LS from RAN WG3: Reply LS on The progress and questions for the light connection</w:t>
            </w:r>
          </w:p>
        </w:tc>
        <w:tc>
          <w:tcPr>
            <w:tcW w:w="0" w:type="auto"/>
          </w:tcPr>
          <w:p w:rsidR="00C171C5" w:rsidRPr="00855ACB" w:rsidRDefault="00C171C5" w:rsidP="00365D95">
            <w:pPr>
              <w:pStyle w:val="TAL"/>
              <w:tabs>
                <w:tab w:val="clear" w:pos="284"/>
                <w:tab w:val="clear" w:pos="567"/>
              </w:tabs>
              <w:rPr>
                <w:sz w:val="16"/>
              </w:rPr>
            </w:pPr>
            <w:r w:rsidRPr="00855ACB">
              <w:rPr>
                <w:sz w:val="16"/>
              </w:rPr>
              <w:t>R3-163259</w:t>
            </w:r>
          </w:p>
        </w:tc>
        <w:tc>
          <w:tcPr>
            <w:tcW w:w="0" w:type="auto"/>
          </w:tcPr>
          <w:p w:rsidR="00C171C5" w:rsidRPr="00855ACB" w:rsidRDefault="00C171C5" w:rsidP="00365D95">
            <w:pPr>
              <w:pStyle w:val="TAL"/>
              <w:tabs>
                <w:tab w:val="clear" w:pos="284"/>
                <w:tab w:val="clear" w:pos="567"/>
              </w:tabs>
              <w:rPr>
                <w:sz w:val="16"/>
              </w:rPr>
            </w:pPr>
            <w:r w:rsidRPr="00855ACB">
              <w:rPr>
                <w:sz w:val="16"/>
              </w:rPr>
              <w:t>RAN WG2, CT WG1</w:t>
            </w:r>
          </w:p>
        </w:tc>
        <w:tc>
          <w:tcPr>
            <w:tcW w:w="0" w:type="auto"/>
          </w:tcPr>
          <w:p w:rsidR="00C171C5" w:rsidRPr="00855ACB" w:rsidRDefault="00C171C5" w:rsidP="00365D95">
            <w:pPr>
              <w:pStyle w:val="TAL"/>
              <w:tabs>
                <w:tab w:val="clear" w:pos="284"/>
                <w:tab w:val="clear" w:pos="567"/>
              </w:tabs>
              <w:rPr>
                <w:sz w:val="16"/>
              </w:rPr>
            </w:pPr>
            <w:r w:rsidRPr="00855ACB">
              <w:rPr>
                <w:sz w:val="16"/>
              </w:rPr>
              <w:t>SA WG2</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Postponed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170709</w:t>
            </w:r>
          </w:p>
        </w:tc>
        <w:tc>
          <w:tcPr>
            <w:tcW w:w="1203" w:type="dxa"/>
          </w:tcPr>
          <w:p w:rsidR="00C171C5" w:rsidRPr="00855ACB" w:rsidRDefault="00C171C5" w:rsidP="00365D95">
            <w:pPr>
              <w:pStyle w:val="TAL"/>
              <w:tabs>
                <w:tab w:val="clear" w:pos="284"/>
                <w:tab w:val="clear" w:pos="567"/>
              </w:tabs>
              <w:rPr>
                <w:sz w:val="16"/>
              </w:rPr>
            </w:pPr>
            <w:r w:rsidRPr="00855ACB">
              <w:rPr>
                <w:sz w:val="16"/>
              </w:rPr>
              <w:t>SA WG3</w:t>
            </w:r>
          </w:p>
        </w:tc>
        <w:tc>
          <w:tcPr>
            <w:tcW w:w="0" w:type="auto"/>
          </w:tcPr>
          <w:p w:rsidR="00C171C5" w:rsidRPr="00855ACB" w:rsidRDefault="00C171C5" w:rsidP="00365D95">
            <w:pPr>
              <w:pStyle w:val="TAL"/>
              <w:tabs>
                <w:tab w:val="clear" w:pos="284"/>
                <w:tab w:val="clear" w:pos="567"/>
              </w:tabs>
              <w:rPr>
                <w:sz w:val="16"/>
              </w:rPr>
            </w:pPr>
            <w:r w:rsidRPr="00855ACB">
              <w:rPr>
                <w:sz w:val="16"/>
              </w:rPr>
              <w:t>LS from SA WG3: LS on SeDoC related authentication procedure</w:t>
            </w:r>
          </w:p>
        </w:tc>
        <w:tc>
          <w:tcPr>
            <w:tcW w:w="0" w:type="auto"/>
          </w:tcPr>
          <w:p w:rsidR="00C171C5" w:rsidRPr="00855ACB" w:rsidRDefault="00C171C5" w:rsidP="00365D95">
            <w:pPr>
              <w:pStyle w:val="TAL"/>
              <w:tabs>
                <w:tab w:val="clear" w:pos="284"/>
                <w:tab w:val="clear" w:pos="567"/>
              </w:tabs>
              <w:rPr>
                <w:sz w:val="16"/>
              </w:rPr>
            </w:pPr>
            <w:r w:rsidRPr="00855ACB">
              <w:rPr>
                <w:sz w:val="16"/>
              </w:rPr>
              <w:t>S3-161965</w:t>
            </w:r>
          </w:p>
        </w:tc>
        <w:tc>
          <w:tcPr>
            <w:tcW w:w="0" w:type="auto"/>
          </w:tcPr>
          <w:p w:rsidR="00C171C5" w:rsidRPr="00855ACB" w:rsidRDefault="00C171C5" w:rsidP="00365D95">
            <w:pPr>
              <w:pStyle w:val="TAL"/>
              <w:tabs>
                <w:tab w:val="clear" w:pos="284"/>
                <w:tab w:val="clear" w:pos="567"/>
              </w:tabs>
              <w:rPr>
                <w:sz w:val="16"/>
              </w:rPr>
            </w:pPr>
            <w:r w:rsidRPr="00855ACB">
              <w:rPr>
                <w:sz w:val="16"/>
              </w:rPr>
              <w:t>SA WG2</w:t>
            </w:r>
          </w:p>
        </w:tc>
        <w:tc>
          <w:tcPr>
            <w:tcW w:w="0" w:type="auto"/>
          </w:tcPr>
          <w:p w:rsidR="00C171C5" w:rsidRPr="00855ACB" w:rsidRDefault="00C171C5" w:rsidP="00365D95">
            <w:pPr>
              <w:pStyle w:val="TAL"/>
              <w:tabs>
                <w:tab w:val="clear" w:pos="284"/>
                <w:tab w:val="clear" w:pos="567"/>
              </w:tabs>
              <w:rPr>
                <w:sz w:val="16"/>
              </w:rPr>
            </w:pPr>
            <w:r w:rsidRPr="00855ACB">
              <w:rPr>
                <w:sz w:val="16"/>
              </w:rPr>
              <w:t>-</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171615</w:t>
            </w:r>
          </w:p>
        </w:tc>
        <w:tc>
          <w:tcPr>
            <w:tcW w:w="1211" w:type="dxa"/>
          </w:tcPr>
          <w:p w:rsidR="00C171C5" w:rsidRPr="00855ACB" w:rsidRDefault="00C171C5" w:rsidP="00365D95">
            <w:pPr>
              <w:pStyle w:val="TAL"/>
              <w:tabs>
                <w:tab w:val="clear" w:pos="284"/>
                <w:tab w:val="clear" w:pos="567"/>
              </w:tabs>
              <w:rPr>
                <w:sz w:val="16"/>
              </w:rPr>
            </w:pPr>
            <w:r w:rsidRPr="00855ACB">
              <w:rPr>
                <w:sz w:val="16"/>
              </w:rPr>
              <w:t>Replied to</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170710</w:t>
            </w:r>
          </w:p>
        </w:tc>
        <w:tc>
          <w:tcPr>
            <w:tcW w:w="1203" w:type="dxa"/>
          </w:tcPr>
          <w:p w:rsidR="00C171C5" w:rsidRPr="00855ACB" w:rsidRDefault="00C171C5" w:rsidP="00365D95">
            <w:pPr>
              <w:pStyle w:val="TAL"/>
              <w:tabs>
                <w:tab w:val="clear" w:pos="284"/>
                <w:tab w:val="clear" w:pos="567"/>
              </w:tabs>
              <w:rPr>
                <w:sz w:val="16"/>
              </w:rPr>
            </w:pPr>
            <w:r w:rsidRPr="00855ACB">
              <w:rPr>
                <w:sz w:val="16"/>
              </w:rPr>
              <w:t>SA WG5</w:t>
            </w:r>
          </w:p>
        </w:tc>
        <w:tc>
          <w:tcPr>
            <w:tcW w:w="0" w:type="auto"/>
          </w:tcPr>
          <w:p w:rsidR="00C171C5" w:rsidRPr="00855ACB" w:rsidRDefault="00C171C5" w:rsidP="00365D95">
            <w:pPr>
              <w:pStyle w:val="TAL"/>
              <w:tabs>
                <w:tab w:val="clear" w:pos="284"/>
                <w:tab w:val="clear" w:pos="567"/>
              </w:tabs>
              <w:rPr>
                <w:sz w:val="16"/>
              </w:rPr>
            </w:pPr>
            <w:r w:rsidRPr="00855ACB">
              <w:rPr>
                <w:sz w:val="16"/>
              </w:rPr>
              <w:t>LS from SA WG5: LS reply to LS on Informing charging system about 3GPP PS Data off status</w:t>
            </w:r>
          </w:p>
        </w:tc>
        <w:tc>
          <w:tcPr>
            <w:tcW w:w="0" w:type="auto"/>
          </w:tcPr>
          <w:p w:rsidR="00C171C5" w:rsidRPr="00855ACB" w:rsidRDefault="00C171C5" w:rsidP="00365D95">
            <w:pPr>
              <w:pStyle w:val="TAL"/>
              <w:tabs>
                <w:tab w:val="clear" w:pos="284"/>
                <w:tab w:val="clear" w:pos="567"/>
              </w:tabs>
              <w:rPr>
                <w:sz w:val="16"/>
              </w:rPr>
            </w:pPr>
            <w:r w:rsidRPr="00855ACB">
              <w:rPr>
                <w:sz w:val="16"/>
              </w:rPr>
              <w:t>S5-166299</w:t>
            </w:r>
          </w:p>
        </w:tc>
        <w:tc>
          <w:tcPr>
            <w:tcW w:w="0" w:type="auto"/>
          </w:tcPr>
          <w:p w:rsidR="00C171C5" w:rsidRPr="00855ACB" w:rsidRDefault="00C171C5" w:rsidP="00365D95">
            <w:pPr>
              <w:pStyle w:val="TAL"/>
              <w:tabs>
                <w:tab w:val="clear" w:pos="284"/>
                <w:tab w:val="clear" w:pos="567"/>
              </w:tabs>
              <w:rPr>
                <w:sz w:val="16"/>
              </w:rPr>
            </w:pPr>
            <w:r w:rsidRPr="00855ACB">
              <w:rPr>
                <w:sz w:val="16"/>
              </w:rPr>
              <w:t>SA WG2</w:t>
            </w:r>
          </w:p>
        </w:tc>
        <w:tc>
          <w:tcPr>
            <w:tcW w:w="0" w:type="auto"/>
          </w:tcPr>
          <w:p w:rsidR="00C171C5" w:rsidRPr="00855ACB" w:rsidRDefault="00C171C5" w:rsidP="00365D95">
            <w:pPr>
              <w:pStyle w:val="TAL"/>
              <w:tabs>
                <w:tab w:val="clear" w:pos="284"/>
                <w:tab w:val="clear" w:pos="567"/>
              </w:tabs>
              <w:rPr>
                <w:sz w:val="16"/>
              </w:rPr>
            </w:pPr>
            <w:r w:rsidRPr="00855ACB">
              <w:rPr>
                <w:sz w:val="16"/>
              </w:rPr>
              <w:t>-</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Noted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170711</w:t>
            </w:r>
          </w:p>
        </w:tc>
        <w:tc>
          <w:tcPr>
            <w:tcW w:w="1203" w:type="dxa"/>
          </w:tcPr>
          <w:p w:rsidR="00C171C5" w:rsidRPr="00855ACB" w:rsidRDefault="00C171C5" w:rsidP="00365D95">
            <w:pPr>
              <w:pStyle w:val="TAL"/>
              <w:tabs>
                <w:tab w:val="clear" w:pos="284"/>
                <w:tab w:val="clear" w:pos="567"/>
              </w:tabs>
              <w:rPr>
                <w:sz w:val="16"/>
              </w:rPr>
            </w:pPr>
            <w:r w:rsidRPr="00855ACB">
              <w:rPr>
                <w:sz w:val="16"/>
              </w:rPr>
              <w:t>RAN WG5</w:t>
            </w:r>
          </w:p>
        </w:tc>
        <w:tc>
          <w:tcPr>
            <w:tcW w:w="0" w:type="auto"/>
          </w:tcPr>
          <w:p w:rsidR="00C171C5" w:rsidRPr="00855ACB" w:rsidRDefault="00C171C5" w:rsidP="00365D95">
            <w:pPr>
              <w:pStyle w:val="TAL"/>
              <w:tabs>
                <w:tab w:val="clear" w:pos="284"/>
                <w:tab w:val="clear" w:pos="567"/>
              </w:tabs>
              <w:rPr>
                <w:sz w:val="16"/>
              </w:rPr>
            </w:pPr>
            <w:r w:rsidRPr="00855ACB">
              <w:rPr>
                <w:sz w:val="16"/>
              </w:rPr>
              <w:t>LS from RAN WG5: LS on clarification on usage of ePCO and support of APN rate control for NB-IoT devices</w:t>
            </w:r>
          </w:p>
        </w:tc>
        <w:tc>
          <w:tcPr>
            <w:tcW w:w="0" w:type="auto"/>
          </w:tcPr>
          <w:p w:rsidR="00C171C5" w:rsidRPr="00855ACB" w:rsidRDefault="00C171C5" w:rsidP="00365D95">
            <w:pPr>
              <w:pStyle w:val="TAL"/>
              <w:tabs>
                <w:tab w:val="clear" w:pos="284"/>
                <w:tab w:val="clear" w:pos="567"/>
              </w:tabs>
              <w:rPr>
                <w:sz w:val="16"/>
              </w:rPr>
            </w:pPr>
            <w:r w:rsidRPr="00855ACB">
              <w:rPr>
                <w:sz w:val="16"/>
              </w:rPr>
              <w:t>R5-170173</w:t>
            </w:r>
          </w:p>
        </w:tc>
        <w:tc>
          <w:tcPr>
            <w:tcW w:w="0" w:type="auto"/>
          </w:tcPr>
          <w:p w:rsidR="00C171C5" w:rsidRPr="00855ACB" w:rsidRDefault="00C171C5" w:rsidP="00365D95">
            <w:pPr>
              <w:pStyle w:val="TAL"/>
              <w:tabs>
                <w:tab w:val="clear" w:pos="284"/>
                <w:tab w:val="clear" w:pos="567"/>
              </w:tabs>
              <w:rPr>
                <w:sz w:val="16"/>
              </w:rPr>
            </w:pPr>
            <w:r w:rsidRPr="00855ACB">
              <w:rPr>
                <w:sz w:val="16"/>
              </w:rPr>
              <w:t>CT WG1</w:t>
            </w:r>
          </w:p>
        </w:tc>
        <w:tc>
          <w:tcPr>
            <w:tcW w:w="0" w:type="auto"/>
          </w:tcPr>
          <w:p w:rsidR="00C171C5" w:rsidRPr="00855ACB" w:rsidRDefault="00C171C5" w:rsidP="00365D95">
            <w:pPr>
              <w:pStyle w:val="TAL"/>
              <w:tabs>
                <w:tab w:val="clear" w:pos="284"/>
                <w:tab w:val="clear" w:pos="567"/>
              </w:tabs>
              <w:rPr>
                <w:sz w:val="16"/>
              </w:rPr>
            </w:pPr>
            <w:r w:rsidRPr="00855ACB">
              <w:rPr>
                <w:sz w:val="16"/>
              </w:rPr>
              <w:t>SA WG2</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Noted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170712</w:t>
            </w:r>
          </w:p>
        </w:tc>
        <w:tc>
          <w:tcPr>
            <w:tcW w:w="1203" w:type="dxa"/>
          </w:tcPr>
          <w:p w:rsidR="00C171C5" w:rsidRPr="00855ACB" w:rsidRDefault="00C171C5" w:rsidP="00365D95">
            <w:pPr>
              <w:pStyle w:val="TAL"/>
              <w:tabs>
                <w:tab w:val="clear" w:pos="284"/>
                <w:tab w:val="clear" w:pos="567"/>
              </w:tabs>
              <w:rPr>
                <w:sz w:val="16"/>
              </w:rPr>
            </w:pPr>
            <w:r w:rsidRPr="00855ACB">
              <w:rPr>
                <w:sz w:val="16"/>
              </w:rPr>
              <w:t>ITU-T Focus Group IMT-2020</w:t>
            </w:r>
          </w:p>
        </w:tc>
        <w:tc>
          <w:tcPr>
            <w:tcW w:w="0" w:type="auto"/>
          </w:tcPr>
          <w:p w:rsidR="00C171C5" w:rsidRPr="00855ACB" w:rsidRDefault="00C171C5" w:rsidP="00365D95">
            <w:pPr>
              <w:pStyle w:val="TAL"/>
              <w:tabs>
                <w:tab w:val="clear" w:pos="284"/>
                <w:tab w:val="clear" w:pos="567"/>
              </w:tabs>
              <w:rPr>
                <w:sz w:val="16"/>
              </w:rPr>
            </w:pPr>
            <w:r w:rsidRPr="00855ACB">
              <w:rPr>
                <w:sz w:val="16"/>
              </w:rPr>
              <w:t>LS from ITU-T Focus Group IMT-2020: LS on the completion of ITU-T Focus Group on IMT-2020 and start of normative work in ITU-T Study Group 13</w:t>
            </w:r>
          </w:p>
        </w:tc>
        <w:tc>
          <w:tcPr>
            <w:tcW w:w="0" w:type="auto"/>
          </w:tcPr>
          <w:p w:rsidR="00C171C5" w:rsidRPr="00855ACB" w:rsidRDefault="00C171C5" w:rsidP="00365D95">
            <w:pPr>
              <w:pStyle w:val="TAL"/>
              <w:tabs>
                <w:tab w:val="clear" w:pos="284"/>
                <w:tab w:val="clear" w:pos="567"/>
              </w:tabs>
              <w:rPr>
                <w:sz w:val="16"/>
              </w:rPr>
            </w:pPr>
            <w:r w:rsidRPr="00855ACB">
              <w:rPr>
                <w:sz w:val="16"/>
              </w:rPr>
              <w:t>IMT - LS 004</w:t>
            </w:r>
          </w:p>
        </w:tc>
        <w:tc>
          <w:tcPr>
            <w:tcW w:w="0" w:type="auto"/>
          </w:tcPr>
          <w:p w:rsidR="00C171C5" w:rsidRPr="00855ACB" w:rsidRDefault="00C171C5" w:rsidP="00365D95">
            <w:pPr>
              <w:pStyle w:val="TAL"/>
              <w:tabs>
                <w:tab w:val="clear" w:pos="284"/>
                <w:tab w:val="clear" w:pos="567"/>
              </w:tabs>
              <w:rPr>
                <w:sz w:val="16"/>
              </w:rPr>
            </w:pPr>
            <w:r w:rsidRPr="00855ACB">
              <w:rPr>
                <w:sz w:val="16"/>
              </w:rPr>
              <w:t>ITU-T TSB Director</w:t>
            </w:r>
          </w:p>
        </w:tc>
        <w:tc>
          <w:tcPr>
            <w:tcW w:w="0" w:type="auto"/>
          </w:tcPr>
          <w:p w:rsidR="00C171C5" w:rsidRPr="00855ACB" w:rsidRDefault="00C171C5" w:rsidP="00365D95">
            <w:pPr>
              <w:pStyle w:val="TAL"/>
              <w:tabs>
                <w:tab w:val="clear" w:pos="284"/>
                <w:tab w:val="clear" w:pos="567"/>
              </w:tabs>
              <w:rPr>
                <w:sz w:val="16"/>
              </w:rPr>
            </w:pP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Noted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170713</w:t>
            </w:r>
          </w:p>
        </w:tc>
        <w:tc>
          <w:tcPr>
            <w:tcW w:w="1203" w:type="dxa"/>
          </w:tcPr>
          <w:p w:rsidR="00C171C5" w:rsidRPr="00855ACB" w:rsidRDefault="00C171C5" w:rsidP="00365D95">
            <w:pPr>
              <w:pStyle w:val="TAL"/>
              <w:tabs>
                <w:tab w:val="clear" w:pos="284"/>
                <w:tab w:val="clear" w:pos="567"/>
              </w:tabs>
              <w:rPr>
                <w:sz w:val="16"/>
              </w:rPr>
            </w:pPr>
            <w:r w:rsidRPr="00855ACB">
              <w:rPr>
                <w:sz w:val="16"/>
              </w:rPr>
              <w:t>CT WG3</w:t>
            </w:r>
          </w:p>
        </w:tc>
        <w:tc>
          <w:tcPr>
            <w:tcW w:w="0" w:type="auto"/>
          </w:tcPr>
          <w:p w:rsidR="00C171C5" w:rsidRPr="00855ACB" w:rsidRDefault="00C171C5" w:rsidP="00365D95">
            <w:pPr>
              <w:pStyle w:val="TAL"/>
              <w:tabs>
                <w:tab w:val="clear" w:pos="284"/>
                <w:tab w:val="clear" w:pos="567"/>
              </w:tabs>
              <w:rPr>
                <w:sz w:val="16"/>
              </w:rPr>
            </w:pPr>
            <w:r w:rsidRPr="00855ACB">
              <w:rPr>
                <w:sz w:val="16"/>
              </w:rPr>
              <w:t>LS from CT WG3: LS on the PLMN ID for MBMS services for Receive Only Mode</w:t>
            </w:r>
          </w:p>
        </w:tc>
        <w:tc>
          <w:tcPr>
            <w:tcW w:w="0" w:type="auto"/>
          </w:tcPr>
          <w:p w:rsidR="00C171C5" w:rsidRPr="00855ACB" w:rsidRDefault="00C171C5" w:rsidP="00365D95">
            <w:pPr>
              <w:pStyle w:val="TAL"/>
              <w:tabs>
                <w:tab w:val="clear" w:pos="284"/>
                <w:tab w:val="clear" w:pos="567"/>
              </w:tabs>
              <w:rPr>
                <w:sz w:val="16"/>
              </w:rPr>
            </w:pPr>
            <w:r w:rsidRPr="00855ACB">
              <w:rPr>
                <w:sz w:val="16"/>
              </w:rPr>
              <w:t>C3A170057</w:t>
            </w:r>
          </w:p>
        </w:tc>
        <w:tc>
          <w:tcPr>
            <w:tcW w:w="0" w:type="auto"/>
          </w:tcPr>
          <w:p w:rsidR="00C171C5" w:rsidRPr="00855ACB" w:rsidRDefault="00C171C5" w:rsidP="00365D95">
            <w:pPr>
              <w:pStyle w:val="TAL"/>
              <w:tabs>
                <w:tab w:val="clear" w:pos="284"/>
                <w:tab w:val="clear" w:pos="567"/>
              </w:tabs>
              <w:rPr>
                <w:sz w:val="16"/>
              </w:rPr>
            </w:pPr>
            <w:r w:rsidRPr="00855ACB">
              <w:rPr>
                <w:sz w:val="16"/>
              </w:rPr>
              <w:t>ITU-T TSB Director</w:t>
            </w:r>
          </w:p>
        </w:tc>
        <w:tc>
          <w:tcPr>
            <w:tcW w:w="0" w:type="auto"/>
          </w:tcPr>
          <w:p w:rsidR="00C171C5" w:rsidRPr="00855ACB" w:rsidRDefault="00C171C5" w:rsidP="00365D95">
            <w:pPr>
              <w:pStyle w:val="TAL"/>
              <w:tabs>
                <w:tab w:val="clear" w:pos="284"/>
                <w:tab w:val="clear" w:pos="567"/>
              </w:tabs>
              <w:rPr>
                <w:sz w:val="16"/>
              </w:rPr>
            </w:pPr>
            <w:r w:rsidRPr="00855ACB">
              <w:rPr>
                <w:sz w:val="16"/>
              </w:rPr>
              <w:t>CT WG1, CT WG4, SA WG4, SA WG2, TSG CT</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Noted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170726</w:t>
            </w:r>
          </w:p>
        </w:tc>
        <w:tc>
          <w:tcPr>
            <w:tcW w:w="1203" w:type="dxa"/>
          </w:tcPr>
          <w:p w:rsidR="00C171C5" w:rsidRPr="00855ACB" w:rsidRDefault="00C171C5" w:rsidP="00365D95">
            <w:pPr>
              <w:pStyle w:val="TAL"/>
              <w:tabs>
                <w:tab w:val="clear" w:pos="284"/>
                <w:tab w:val="clear" w:pos="567"/>
              </w:tabs>
              <w:rPr>
                <w:sz w:val="16"/>
              </w:rPr>
            </w:pPr>
            <w:r w:rsidRPr="00855ACB">
              <w:rPr>
                <w:sz w:val="16"/>
              </w:rPr>
              <w:t>CT WG1</w:t>
            </w:r>
          </w:p>
        </w:tc>
        <w:tc>
          <w:tcPr>
            <w:tcW w:w="0" w:type="auto"/>
          </w:tcPr>
          <w:p w:rsidR="00C171C5" w:rsidRPr="00855ACB" w:rsidRDefault="00C171C5" w:rsidP="00365D95">
            <w:pPr>
              <w:pStyle w:val="TAL"/>
              <w:tabs>
                <w:tab w:val="clear" w:pos="284"/>
                <w:tab w:val="clear" w:pos="567"/>
              </w:tabs>
              <w:rPr>
                <w:sz w:val="16"/>
              </w:rPr>
            </w:pPr>
            <w:r w:rsidRPr="00855ACB">
              <w:rPr>
                <w:sz w:val="16"/>
              </w:rPr>
              <w:t>LS from CT WG1: Reply LS for clarification on usage of ePCO and support of APN rate control for NB-IoT devices</w:t>
            </w:r>
          </w:p>
        </w:tc>
        <w:tc>
          <w:tcPr>
            <w:tcW w:w="0" w:type="auto"/>
          </w:tcPr>
          <w:p w:rsidR="00C171C5" w:rsidRPr="00855ACB" w:rsidRDefault="00C171C5" w:rsidP="00365D95">
            <w:pPr>
              <w:pStyle w:val="TAL"/>
              <w:tabs>
                <w:tab w:val="clear" w:pos="284"/>
                <w:tab w:val="clear" w:pos="567"/>
              </w:tabs>
              <w:rPr>
                <w:sz w:val="16"/>
              </w:rPr>
            </w:pPr>
            <w:r w:rsidRPr="00855ACB">
              <w:rPr>
                <w:sz w:val="16"/>
              </w:rPr>
              <w:t>C1-170375</w:t>
            </w:r>
          </w:p>
        </w:tc>
        <w:tc>
          <w:tcPr>
            <w:tcW w:w="0" w:type="auto"/>
          </w:tcPr>
          <w:p w:rsidR="00C171C5" w:rsidRPr="00855ACB" w:rsidRDefault="00C171C5" w:rsidP="00365D95">
            <w:pPr>
              <w:pStyle w:val="TAL"/>
              <w:tabs>
                <w:tab w:val="clear" w:pos="284"/>
                <w:tab w:val="clear" w:pos="567"/>
              </w:tabs>
              <w:rPr>
                <w:sz w:val="16"/>
              </w:rPr>
            </w:pPr>
            <w:r w:rsidRPr="00855ACB">
              <w:rPr>
                <w:sz w:val="16"/>
              </w:rPr>
              <w:t>RAN WG5</w:t>
            </w:r>
          </w:p>
        </w:tc>
        <w:tc>
          <w:tcPr>
            <w:tcW w:w="0" w:type="auto"/>
          </w:tcPr>
          <w:p w:rsidR="00C171C5" w:rsidRPr="00855ACB" w:rsidRDefault="00C171C5" w:rsidP="00365D95">
            <w:pPr>
              <w:pStyle w:val="TAL"/>
              <w:tabs>
                <w:tab w:val="clear" w:pos="284"/>
                <w:tab w:val="clear" w:pos="567"/>
              </w:tabs>
              <w:rPr>
                <w:sz w:val="16"/>
              </w:rPr>
            </w:pPr>
            <w:r w:rsidRPr="00855ACB">
              <w:rPr>
                <w:sz w:val="16"/>
              </w:rPr>
              <w:t>SA WG2</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Noted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170727</w:t>
            </w:r>
          </w:p>
        </w:tc>
        <w:tc>
          <w:tcPr>
            <w:tcW w:w="1203" w:type="dxa"/>
          </w:tcPr>
          <w:p w:rsidR="00C171C5" w:rsidRPr="00855ACB" w:rsidRDefault="00C171C5" w:rsidP="00365D95">
            <w:pPr>
              <w:pStyle w:val="TAL"/>
              <w:tabs>
                <w:tab w:val="clear" w:pos="284"/>
                <w:tab w:val="clear" w:pos="567"/>
              </w:tabs>
              <w:rPr>
                <w:sz w:val="16"/>
              </w:rPr>
            </w:pPr>
            <w:r w:rsidRPr="00855ACB">
              <w:rPr>
                <w:sz w:val="16"/>
              </w:rPr>
              <w:t>CT WG1</w:t>
            </w:r>
          </w:p>
        </w:tc>
        <w:tc>
          <w:tcPr>
            <w:tcW w:w="0" w:type="auto"/>
          </w:tcPr>
          <w:p w:rsidR="00C171C5" w:rsidRPr="00855ACB" w:rsidRDefault="00C171C5" w:rsidP="00365D95">
            <w:pPr>
              <w:pStyle w:val="TAL"/>
              <w:tabs>
                <w:tab w:val="clear" w:pos="284"/>
                <w:tab w:val="clear" w:pos="567"/>
              </w:tabs>
              <w:rPr>
                <w:sz w:val="16"/>
              </w:rPr>
            </w:pPr>
            <w:r w:rsidRPr="00855ACB">
              <w:rPr>
                <w:sz w:val="16"/>
              </w:rPr>
              <w:t>LS from CT WG1: LS on MBMS user service for UEs using power saving functions</w:t>
            </w:r>
          </w:p>
        </w:tc>
        <w:tc>
          <w:tcPr>
            <w:tcW w:w="0" w:type="auto"/>
          </w:tcPr>
          <w:p w:rsidR="00C171C5" w:rsidRPr="00855ACB" w:rsidRDefault="00C171C5" w:rsidP="00365D95">
            <w:pPr>
              <w:pStyle w:val="TAL"/>
              <w:tabs>
                <w:tab w:val="clear" w:pos="284"/>
                <w:tab w:val="clear" w:pos="567"/>
              </w:tabs>
              <w:rPr>
                <w:sz w:val="16"/>
              </w:rPr>
            </w:pPr>
            <w:r w:rsidRPr="00855ACB">
              <w:rPr>
                <w:sz w:val="16"/>
              </w:rPr>
              <w:t>C1-170379</w:t>
            </w:r>
          </w:p>
        </w:tc>
        <w:tc>
          <w:tcPr>
            <w:tcW w:w="0" w:type="auto"/>
          </w:tcPr>
          <w:p w:rsidR="00C171C5" w:rsidRPr="00855ACB" w:rsidRDefault="00C171C5" w:rsidP="00365D95">
            <w:pPr>
              <w:pStyle w:val="TAL"/>
              <w:tabs>
                <w:tab w:val="clear" w:pos="284"/>
                <w:tab w:val="clear" w:pos="567"/>
              </w:tabs>
              <w:rPr>
                <w:sz w:val="16"/>
              </w:rPr>
            </w:pPr>
            <w:r w:rsidRPr="00855ACB">
              <w:rPr>
                <w:sz w:val="16"/>
              </w:rPr>
              <w:t>SA WG2</w:t>
            </w:r>
          </w:p>
        </w:tc>
        <w:tc>
          <w:tcPr>
            <w:tcW w:w="0" w:type="auto"/>
          </w:tcPr>
          <w:p w:rsidR="00C171C5" w:rsidRPr="00855ACB" w:rsidRDefault="00C171C5" w:rsidP="00365D95">
            <w:pPr>
              <w:pStyle w:val="TAL"/>
              <w:tabs>
                <w:tab w:val="clear" w:pos="284"/>
                <w:tab w:val="clear" w:pos="567"/>
              </w:tabs>
              <w:rPr>
                <w:sz w:val="16"/>
              </w:rPr>
            </w:pPr>
            <w:r w:rsidRPr="00855ACB">
              <w:rPr>
                <w:sz w:val="16"/>
              </w:rPr>
              <w:t>-</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171410</w:t>
            </w:r>
          </w:p>
        </w:tc>
        <w:tc>
          <w:tcPr>
            <w:tcW w:w="1211" w:type="dxa"/>
          </w:tcPr>
          <w:p w:rsidR="00C171C5" w:rsidRPr="00855ACB" w:rsidRDefault="00C171C5" w:rsidP="00365D95">
            <w:pPr>
              <w:pStyle w:val="TAL"/>
              <w:tabs>
                <w:tab w:val="clear" w:pos="284"/>
                <w:tab w:val="clear" w:pos="567"/>
              </w:tabs>
              <w:rPr>
                <w:sz w:val="16"/>
              </w:rPr>
            </w:pPr>
            <w:r w:rsidRPr="00855ACB">
              <w:rPr>
                <w:sz w:val="16"/>
              </w:rPr>
              <w:t>Replied to</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170728</w:t>
            </w:r>
          </w:p>
        </w:tc>
        <w:tc>
          <w:tcPr>
            <w:tcW w:w="1203" w:type="dxa"/>
          </w:tcPr>
          <w:p w:rsidR="00C171C5" w:rsidRPr="00855ACB" w:rsidRDefault="00C171C5" w:rsidP="00365D95">
            <w:pPr>
              <w:pStyle w:val="TAL"/>
              <w:tabs>
                <w:tab w:val="clear" w:pos="284"/>
                <w:tab w:val="clear" w:pos="567"/>
              </w:tabs>
              <w:rPr>
                <w:sz w:val="16"/>
              </w:rPr>
            </w:pPr>
            <w:r w:rsidRPr="00855ACB">
              <w:rPr>
                <w:sz w:val="16"/>
              </w:rPr>
              <w:t>CT WG1</w:t>
            </w:r>
          </w:p>
        </w:tc>
        <w:tc>
          <w:tcPr>
            <w:tcW w:w="0" w:type="auto"/>
          </w:tcPr>
          <w:p w:rsidR="00C171C5" w:rsidRPr="00855ACB" w:rsidRDefault="00C171C5" w:rsidP="00365D95">
            <w:pPr>
              <w:pStyle w:val="TAL"/>
              <w:tabs>
                <w:tab w:val="clear" w:pos="284"/>
                <w:tab w:val="clear" w:pos="567"/>
              </w:tabs>
              <w:rPr>
                <w:sz w:val="16"/>
              </w:rPr>
            </w:pPr>
            <w:r w:rsidRPr="00855ACB">
              <w:rPr>
                <w:sz w:val="16"/>
              </w:rPr>
              <w:t>LS from CT WG1: LS on unauthenticated emergency session over Trusted WLAN</w:t>
            </w:r>
          </w:p>
        </w:tc>
        <w:tc>
          <w:tcPr>
            <w:tcW w:w="0" w:type="auto"/>
          </w:tcPr>
          <w:p w:rsidR="00C171C5" w:rsidRPr="00855ACB" w:rsidRDefault="00C171C5" w:rsidP="00365D95">
            <w:pPr>
              <w:pStyle w:val="TAL"/>
              <w:tabs>
                <w:tab w:val="clear" w:pos="284"/>
                <w:tab w:val="clear" w:pos="567"/>
              </w:tabs>
              <w:rPr>
                <w:sz w:val="16"/>
              </w:rPr>
            </w:pPr>
            <w:r w:rsidRPr="00855ACB">
              <w:rPr>
                <w:sz w:val="16"/>
              </w:rPr>
              <w:t>C1-170384</w:t>
            </w:r>
          </w:p>
        </w:tc>
        <w:tc>
          <w:tcPr>
            <w:tcW w:w="0" w:type="auto"/>
          </w:tcPr>
          <w:p w:rsidR="00C171C5" w:rsidRPr="00855ACB" w:rsidRDefault="00C171C5" w:rsidP="00365D95">
            <w:pPr>
              <w:pStyle w:val="TAL"/>
              <w:tabs>
                <w:tab w:val="clear" w:pos="284"/>
                <w:tab w:val="clear" w:pos="567"/>
              </w:tabs>
              <w:rPr>
                <w:sz w:val="16"/>
              </w:rPr>
            </w:pPr>
            <w:r w:rsidRPr="00855ACB">
              <w:rPr>
                <w:sz w:val="16"/>
              </w:rPr>
              <w:t>SA WG3</w:t>
            </w:r>
          </w:p>
        </w:tc>
        <w:tc>
          <w:tcPr>
            <w:tcW w:w="0" w:type="auto"/>
          </w:tcPr>
          <w:p w:rsidR="00C171C5" w:rsidRPr="00855ACB" w:rsidRDefault="00C171C5" w:rsidP="00365D95">
            <w:pPr>
              <w:pStyle w:val="TAL"/>
              <w:tabs>
                <w:tab w:val="clear" w:pos="284"/>
                <w:tab w:val="clear" w:pos="567"/>
              </w:tabs>
              <w:rPr>
                <w:sz w:val="16"/>
              </w:rPr>
            </w:pPr>
            <w:r w:rsidRPr="00855ACB">
              <w:rPr>
                <w:sz w:val="16"/>
              </w:rPr>
              <w:t>SA WG2</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Postponed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170729</w:t>
            </w:r>
          </w:p>
        </w:tc>
        <w:tc>
          <w:tcPr>
            <w:tcW w:w="1203" w:type="dxa"/>
          </w:tcPr>
          <w:p w:rsidR="00C171C5" w:rsidRPr="00855ACB" w:rsidRDefault="00C171C5" w:rsidP="00365D95">
            <w:pPr>
              <w:pStyle w:val="TAL"/>
              <w:tabs>
                <w:tab w:val="clear" w:pos="284"/>
                <w:tab w:val="clear" w:pos="567"/>
              </w:tabs>
              <w:rPr>
                <w:sz w:val="16"/>
              </w:rPr>
            </w:pPr>
            <w:r w:rsidRPr="00855ACB">
              <w:rPr>
                <w:sz w:val="16"/>
              </w:rPr>
              <w:t>CT WG1 Meeting 101bis</w:t>
            </w:r>
          </w:p>
        </w:tc>
        <w:tc>
          <w:tcPr>
            <w:tcW w:w="0" w:type="auto"/>
          </w:tcPr>
          <w:p w:rsidR="00C171C5" w:rsidRPr="00855ACB" w:rsidRDefault="00C171C5" w:rsidP="00365D95">
            <w:pPr>
              <w:pStyle w:val="TAL"/>
              <w:tabs>
                <w:tab w:val="clear" w:pos="284"/>
                <w:tab w:val="clear" w:pos="567"/>
              </w:tabs>
              <w:rPr>
                <w:sz w:val="16"/>
              </w:rPr>
            </w:pPr>
            <w:r w:rsidRPr="00855ACB">
              <w:rPr>
                <w:sz w:val="16"/>
              </w:rPr>
              <w:t>LS from CT WG1 Meeting 101bis: LS on security of information provided via ANQP or DNS</w:t>
            </w:r>
          </w:p>
        </w:tc>
        <w:tc>
          <w:tcPr>
            <w:tcW w:w="0" w:type="auto"/>
          </w:tcPr>
          <w:p w:rsidR="00C171C5" w:rsidRPr="00855ACB" w:rsidRDefault="00C171C5" w:rsidP="00365D95">
            <w:pPr>
              <w:pStyle w:val="TAL"/>
              <w:tabs>
                <w:tab w:val="clear" w:pos="284"/>
                <w:tab w:val="clear" w:pos="567"/>
              </w:tabs>
              <w:rPr>
                <w:sz w:val="16"/>
              </w:rPr>
            </w:pPr>
            <w:r w:rsidRPr="00855ACB">
              <w:rPr>
                <w:sz w:val="16"/>
              </w:rPr>
              <w:t>C1-170512</w:t>
            </w:r>
          </w:p>
        </w:tc>
        <w:tc>
          <w:tcPr>
            <w:tcW w:w="0" w:type="auto"/>
          </w:tcPr>
          <w:p w:rsidR="00C171C5" w:rsidRPr="00855ACB" w:rsidRDefault="00C171C5" w:rsidP="00365D95">
            <w:pPr>
              <w:pStyle w:val="TAL"/>
              <w:tabs>
                <w:tab w:val="clear" w:pos="284"/>
                <w:tab w:val="clear" w:pos="567"/>
              </w:tabs>
              <w:rPr>
                <w:sz w:val="16"/>
              </w:rPr>
            </w:pPr>
            <w:r w:rsidRPr="00855ACB">
              <w:rPr>
                <w:sz w:val="16"/>
              </w:rPr>
              <w:t>SA WG3</w:t>
            </w:r>
          </w:p>
        </w:tc>
        <w:tc>
          <w:tcPr>
            <w:tcW w:w="0" w:type="auto"/>
          </w:tcPr>
          <w:p w:rsidR="00C171C5" w:rsidRPr="00855ACB" w:rsidRDefault="00C171C5" w:rsidP="00365D95">
            <w:pPr>
              <w:pStyle w:val="TAL"/>
              <w:tabs>
                <w:tab w:val="clear" w:pos="284"/>
                <w:tab w:val="clear" w:pos="567"/>
              </w:tabs>
              <w:rPr>
                <w:sz w:val="16"/>
              </w:rPr>
            </w:pPr>
            <w:r w:rsidRPr="00855ACB">
              <w:rPr>
                <w:sz w:val="16"/>
              </w:rPr>
              <w:t>SA WG1, SA WG2</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Noted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lastRenderedPageBreak/>
              <w:t>S2</w:t>
            </w:r>
            <w:r>
              <w:rPr>
                <w:sz w:val="16"/>
              </w:rPr>
              <w:t>-</w:t>
            </w:r>
            <w:r w:rsidRPr="00855ACB">
              <w:rPr>
                <w:sz w:val="16"/>
              </w:rPr>
              <w:t>170730</w:t>
            </w:r>
          </w:p>
        </w:tc>
        <w:tc>
          <w:tcPr>
            <w:tcW w:w="1203" w:type="dxa"/>
          </w:tcPr>
          <w:p w:rsidR="00C171C5" w:rsidRPr="00855ACB" w:rsidRDefault="00C171C5" w:rsidP="00365D95">
            <w:pPr>
              <w:pStyle w:val="TAL"/>
              <w:tabs>
                <w:tab w:val="clear" w:pos="284"/>
                <w:tab w:val="clear" w:pos="567"/>
              </w:tabs>
              <w:rPr>
                <w:sz w:val="16"/>
              </w:rPr>
            </w:pPr>
            <w:r w:rsidRPr="00855ACB">
              <w:rPr>
                <w:sz w:val="16"/>
              </w:rPr>
              <w:t>CT WG1 Meeting 101bis</w:t>
            </w:r>
          </w:p>
        </w:tc>
        <w:tc>
          <w:tcPr>
            <w:tcW w:w="0" w:type="auto"/>
          </w:tcPr>
          <w:p w:rsidR="00C171C5" w:rsidRPr="00855ACB" w:rsidRDefault="00C171C5" w:rsidP="00365D95">
            <w:pPr>
              <w:pStyle w:val="TAL"/>
              <w:tabs>
                <w:tab w:val="clear" w:pos="284"/>
                <w:tab w:val="clear" w:pos="567"/>
              </w:tabs>
              <w:rPr>
                <w:sz w:val="16"/>
              </w:rPr>
            </w:pPr>
            <w:r w:rsidRPr="00855ACB">
              <w:rPr>
                <w:sz w:val="16"/>
              </w:rPr>
              <w:t>LS from CT WG1 Meeting 101bis: LS on applicability of WLAN emergency numbers on 3GPP access</w:t>
            </w:r>
          </w:p>
        </w:tc>
        <w:tc>
          <w:tcPr>
            <w:tcW w:w="0" w:type="auto"/>
          </w:tcPr>
          <w:p w:rsidR="00C171C5" w:rsidRPr="00855ACB" w:rsidRDefault="00C171C5" w:rsidP="00365D95">
            <w:pPr>
              <w:pStyle w:val="TAL"/>
              <w:tabs>
                <w:tab w:val="clear" w:pos="284"/>
                <w:tab w:val="clear" w:pos="567"/>
              </w:tabs>
              <w:rPr>
                <w:sz w:val="16"/>
              </w:rPr>
            </w:pPr>
            <w:r w:rsidRPr="00855ACB">
              <w:rPr>
                <w:sz w:val="16"/>
              </w:rPr>
              <w:t>C1-170513</w:t>
            </w:r>
          </w:p>
        </w:tc>
        <w:tc>
          <w:tcPr>
            <w:tcW w:w="0" w:type="auto"/>
          </w:tcPr>
          <w:p w:rsidR="00C171C5" w:rsidRPr="00855ACB" w:rsidRDefault="00C171C5" w:rsidP="00365D95">
            <w:pPr>
              <w:pStyle w:val="TAL"/>
              <w:tabs>
                <w:tab w:val="clear" w:pos="284"/>
                <w:tab w:val="clear" w:pos="567"/>
              </w:tabs>
              <w:rPr>
                <w:sz w:val="16"/>
              </w:rPr>
            </w:pPr>
            <w:r w:rsidRPr="00855ACB">
              <w:rPr>
                <w:sz w:val="16"/>
              </w:rPr>
              <w:t>SA WG1, SA WG2</w:t>
            </w:r>
          </w:p>
        </w:tc>
        <w:tc>
          <w:tcPr>
            <w:tcW w:w="0" w:type="auto"/>
          </w:tcPr>
          <w:p w:rsidR="00C171C5" w:rsidRPr="00855ACB" w:rsidRDefault="00C171C5" w:rsidP="00365D95">
            <w:pPr>
              <w:pStyle w:val="TAL"/>
              <w:tabs>
                <w:tab w:val="clear" w:pos="284"/>
                <w:tab w:val="clear" w:pos="567"/>
              </w:tabs>
              <w:rPr>
                <w:sz w:val="16"/>
              </w:rPr>
            </w:pPr>
            <w:r w:rsidRPr="00855ACB">
              <w:rPr>
                <w:sz w:val="16"/>
              </w:rPr>
              <w:t>SA WG3</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171186</w:t>
            </w:r>
          </w:p>
        </w:tc>
        <w:tc>
          <w:tcPr>
            <w:tcW w:w="1211" w:type="dxa"/>
          </w:tcPr>
          <w:p w:rsidR="00C171C5" w:rsidRPr="00855ACB" w:rsidRDefault="00C171C5" w:rsidP="00365D95">
            <w:pPr>
              <w:pStyle w:val="TAL"/>
              <w:tabs>
                <w:tab w:val="clear" w:pos="284"/>
                <w:tab w:val="clear" w:pos="567"/>
              </w:tabs>
              <w:rPr>
                <w:sz w:val="16"/>
              </w:rPr>
            </w:pPr>
            <w:r w:rsidRPr="00855ACB">
              <w:rPr>
                <w:sz w:val="16"/>
              </w:rPr>
              <w:t>Postponed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170731</w:t>
            </w:r>
          </w:p>
        </w:tc>
        <w:tc>
          <w:tcPr>
            <w:tcW w:w="1203" w:type="dxa"/>
          </w:tcPr>
          <w:p w:rsidR="00C171C5" w:rsidRPr="00855ACB" w:rsidRDefault="00C171C5" w:rsidP="00365D95">
            <w:pPr>
              <w:pStyle w:val="TAL"/>
              <w:tabs>
                <w:tab w:val="clear" w:pos="284"/>
                <w:tab w:val="clear" w:pos="567"/>
              </w:tabs>
              <w:rPr>
                <w:sz w:val="16"/>
              </w:rPr>
            </w:pPr>
            <w:r w:rsidRPr="00855ACB">
              <w:rPr>
                <w:sz w:val="16"/>
              </w:rPr>
              <w:t>CT WG1</w:t>
            </w:r>
          </w:p>
        </w:tc>
        <w:tc>
          <w:tcPr>
            <w:tcW w:w="0" w:type="auto"/>
          </w:tcPr>
          <w:p w:rsidR="00C171C5" w:rsidRPr="00855ACB" w:rsidRDefault="00C171C5" w:rsidP="00365D95">
            <w:pPr>
              <w:pStyle w:val="TAL"/>
              <w:tabs>
                <w:tab w:val="clear" w:pos="284"/>
                <w:tab w:val="clear" w:pos="567"/>
              </w:tabs>
              <w:rPr>
                <w:sz w:val="16"/>
              </w:rPr>
            </w:pPr>
            <w:r w:rsidRPr="00855ACB">
              <w:rPr>
                <w:sz w:val="16"/>
              </w:rPr>
              <w:t>LS from CT WG1: LS on progress of CT WG1 work on LTE light connection</w:t>
            </w:r>
          </w:p>
        </w:tc>
        <w:tc>
          <w:tcPr>
            <w:tcW w:w="0" w:type="auto"/>
          </w:tcPr>
          <w:p w:rsidR="00C171C5" w:rsidRPr="00855ACB" w:rsidRDefault="00C171C5" w:rsidP="00365D95">
            <w:pPr>
              <w:pStyle w:val="TAL"/>
              <w:tabs>
                <w:tab w:val="clear" w:pos="284"/>
                <w:tab w:val="clear" w:pos="567"/>
              </w:tabs>
              <w:rPr>
                <w:sz w:val="16"/>
              </w:rPr>
            </w:pPr>
            <w:r w:rsidRPr="00855ACB">
              <w:rPr>
                <w:sz w:val="16"/>
              </w:rPr>
              <w:t>C1-170531</w:t>
            </w:r>
          </w:p>
        </w:tc>
        <w:tc>
          <w:tcPr>
            <w:tcW w:w="0" w:type="auto"/>
          </w:tcPr>
          <w:p w:rsidR="00C171C5" w:rsidRPr="00855ACB" w:rsidRDefault="00C171C5" w:rsidP="00365D95">
            <w:pPr>
              <w:pStyle w:val="TAL"/>
              <w:tabs>
                <w:tab w:val="clear" w:pos="284"/>
                <w:tab w:val="clear" w:pos="567"/>
              </w:tabs>
              <w:rPr>
                <w:sz w:val="16"/>
              </w:rPr>
            </w:pPr>
            <w:r w:rsidRPr="00855ACB">
              <w:rPr>
                <w:sz w:val="16"/>
              </w:rPr>
              <w:t>RAN WG2, SA WG2</w:t>
            </w:r>
          </w:p>
        </w:tc>
        <w:tc>
          <w:tcPr>
            <w:tcW w:w="0" w:type="auto"/>
          </w:tcPr>
          <w:p w:rsidR="00C171C5" w:rsidRPr="00855ACB" w:rsidRDefault="00C171C5" w:rsidP="00365D95">
            <w:pPr>
              <w:pStyle w:val="TAL"/>
              <w:tabs>
                <w:tab w:val="clear" w:pos="284"/>
                <w:tab w:val="clear" w:pos="567"/>
              </w:tabs>
              <w:rPr>
                <w:sz w:val="16"/>
              </w:rPr>
            </w:pPr>
            <w:r w:rsidRPr="00855ACB">
              <w:rPr>
                <w:sz w:val="16"/>
              </w:rPr>
              <w:t>RAN WG3, CT WG4</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Postponed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170732</w:t>
            </w:r>
          </w:p>
        </w:tc>
        <w:tc>
          <w:tcPr>
            <w:tcW w:w="1203" w:type="dxa"/>
          </w:tcPr>
          <w:p w:rsidR="00C171C5" w:rsidRPr="00855ACB" w:rsidRDefault="00C171C5" w:rsidP="00365D95">
            <w:pPr>
              <w:pStyle w:val="TAL"/>
              <w:tabs>
                <w:tab w:val="clear" w:pos="284"/>
                <w:tab w:val="clear" w:pos="567"/>
              </w:tabs>
              <w:rPr>
                <w:sz w:val="16"/>
              </w:rPr>
            </w:pPr>
            <w:r w:rsidRPr="00855ACB">
              <w:rPr>
                <w:sz w:val="16"/>
              </w:rPr>
              <w:t>CT WG1</w:t>
            </w:r>
          </w:p>
        </w:tc>
        <w:tc>
          <w:tcPr>
            <w:tcW w:w="0" w:type="auto"/>
          </w:tcPr>
          <w:p w:rsidR="00C171C5" w:rsidRPr="00855ACB" w:rsidRDefault="00C171C5" w:rsidP="00365D95">
            <w:pPr>
              <w:pStyle w:val="TAL"/>
              <w:tabs>
                <w:tab w:val="clear" w:pos="284"/>
                <w:tab w:val="clear" w:pos="567"/>
              </w:tabs>
              <w:rPr>
                <w:sz w:val="16"/>
              </w:rPr>
            </w:pPr>
            <w:r w:rsidRPr="00855ACB">
              <w:rPr>
                <w:sz w:val="16"/>
              </w:rPr>
              <w:t>LS from CT WG1: LS on indicating DRVCC access transfer to network</w:t>
            </w:r>
          </w:p>
        </w:tc>
        <w:tc>
          <w:tcPr>
            <w:tcW w:w="0" w:type="auto"/>
          </w:tcPr>
          <w:p w:rsidR="00C171C5" w:rsidRPr="00855ACB" w:rsidRDefault="00C171C5" w:rsidP="00365D95">
            <w:pPr>
              <w:pStyle w:val="TAL"/>
              <w:tabs>
                <w:tab w:val="clear" w:pos="284"/>
                <w:tab w:val="clear" w:pos="567"/>
              </w:tabs>
              <w:rPr>
                <w:sz w:val="16"/>
              </w:rPr>
            </w:pPr>
            <w:r w:rsidRPr="00855ACB">
              <w:rPr>
                <w:sz w:val="16"/>
              </w:rPr>
              <w:t>C1-170532</w:t>
            </w:r>
          </w:p>
        </w:tc>
        <w:tc>
          <w:tcPr>
            <w:tcW w:w="0" w:type="auto"/>
          </w:tcPr>
          <w:p w:rsidR="00C171C5" w:rsidRPr="00855ACB" w:rsidRDefault="00C171C5" w:rsidP="00365D95">
            <w:pPr>
              <w:pStyle w:val="TAL"/>
              <w:tabs>
                <w:tab w:val="clear" w:pos="284"/>
                <w:tab w:val="clear" w:pos="567"/>
              </w:tabs>
              <w:rPr>
                <w:sz w:val="16"/>
              </w:rPr>
            </w:pPr>
            <w:r w:rsidRPr="00855ACB">
              <w:rPr>
                <w:sz w:val="16"/>
              </w:rPr>
              <w:t>SA WG2</w:t>
            </w:r>
          </w:p>
        </w:tc>
        <w:tc>
          <w:tcPr>
            <w:tcW w:w="0" w:type="auto"/>
          </w:tcPr>
          <w:p w:rsidR="00C171C5" w:rsidRPr="00855ACB" w:rsidRDefault="00C171C5" w:rsidP="00365D95">
            <w:pPr>
              <w:pStyle w:val="TAL"/>
              <w:tabs>
                <w:tab w:val="clear" w:pos="284"/>
                <w:tab w:val="clear" w:pos="567"/>
              </w:tabs>
              <w:rPr>
                <w:sz w:val="16"/>
              </w:rPr>
            </w:pPr>
            <w:r w:rsidRPr="00855ACB">
              <w:rPr>
                <w:sz w:val="16"/>
              </w:rPr>
              <w:t>-</w:t>
            </w:r>
          </w:p>
        </w:tc>
        <w:tc>
          <w:tcPr>
            <w:tcW w:w="1236" w:type="dxa"/>
          </w:tcPr>
          <w:p w:rsidR="00C171C5" w:rsidRPr="00855ACB" w:rsidRDefault="00C171C5" w:rsidP="00365D95">
            <w:pPr>
              <w:pStyle w:val="TAL"/>
              <w:tabs>
                <w:tab w:val="clear" w:pos="284"/>
                <w:tab w:val="clear" w:pos="567"/>
              </w:tabs>
              <w:rPr>
                <w:sz w:val="16"/>
              </w:rPr>
            </w:pPr>
            <w:r w:rsidRPr="00855ACB">
              <w:rPr>
                <w:sz w:val="16"/>
              </w:rPr>
              <w:t>Proposed CRs for DRVCC indicator</w:t>
            </w: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Noted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170733</w:t>
            </w:r>
          </w:p>
        </w:tc>
        <w:tc>
          <w:tcPr>
            <w:tcW w:w="1203" w:type="dxa"/>
          </w:tcPr>
          <w:p w:rsidR="00C171C5" w:rsidRPr="00855ACB" w:rsidRDefault="00C171C5" w:rsidP="00365D95">
            <w:pPr>
              <w:pStyle w:val="TAL"/>
              <w:tabs>
                <w:tab w:val="clear" w:pos="284"/>
                <w:tab w:val="clear" w:pos="567"/>
              </w:tabs>
              <w:rPr>
                <w:sz w:val="16"/>
              </w:rPr>
            </w:pPr>
            <w:r w:rsidRPr="00855ACB">
              <w:rPr>
                <w:sz w:val="16"/>
              </w:rPr>
              <w:t>CT WG1</w:t>
            </w:r>
          </w:p>
        </w:tc>
        <w:tc>
          <w:tcPr>
            <w:tcW w:w="0" w:type="auto"/>
          </w:tcPr>
          <w:p w:rsidR="00C171C5" w:rsidRPr="00855ACB" w:rsidRDefault="00C171C5" w:rsidP="00365D95">
            <w:pPr>
              <w:pStyle w:val="TAL"/>
              <w:tabs>
                <w:tab w:val="clear" w:pos="284"/>
                <w:tab w:val="clear" w:pos="567"/>
              </w:tabs>
              <w:rPr>
                <w:sz w:val="16"/>
              </w:rPr>
            </w:pPr>
            <w:r w:rsidRPr="00855ACB">
              <w:rPr>
                <w:sz w:val="16"/>
              </w:rPr>
              <w:t>LS from CT WG1: LS on questions on congestion control for transport of user data via the control plane</w:t>
            </w:r>
          </w:p>
        </w:tc>
        <w:tc>
          <w:tcPr>
            <w:tcW w:w="0" w:type="auto"/>
          </w:tcPr>
          <w:p w:rsidR="00C171C5" w:rsidRPr="00855ACB" w:rsidRDefault="00C171C5" w:rsidP="00365D95">
            <w:pPr>
              <w:pStyle w:val="TAL"/>
              <w:tabs>
                <w:tab w:val="clear" w:pos="284"/>
                <w:tab w:val="clear" w:pos="567"/>
              </w:tabs>
              <w:rPr>
                <w:sz w:val="16"/>
              </w:rPr>
            </w:pPr>
            <w:r w:rsidRPr="00855ACB">
              <w:rPr>
                <w:sz w:val="16"/>
              </w:rPr>
              <w:t>C1-170533</w:t>
            </w:r>
          </w:p>
        </w:tc>
        <w:tc>
          <w:tcPr>
            <w:tcW w:w="0" w:type="auto"/>
          </w:tcPr>
          <w:p w:rsidR="00C171C5" w:rsidRPr="00855ACB" w:rsidRDefault="00C171C5" w:rsidP="00365D95">
            <w:pPr>
              <w:pStyle w:val="TAL"/>
              <w:tabs>
                <w:tab w:val="clear" w:pos="284"/>
                <w:tab w:val="clear" w:pos="567"/>
              </w:tabs>
              <w:rPr>
                <w:sz w:val="16"/>
              </w:rPr>
            </w:pPr>
            <w:r w:rsidRPr="00855ACB">
              <w:rPr>
                <w:sz w:val="16"/>
              </w:rPr>
              <w:t>SA WG2</w:t>
            </w:r>
          </w:p>
        </w:tc>
        <w:tc>
          <w:tcPr>
            <w:tcW w:w="0" w:type="auto"/>
          </w:tcPr>
          <w:p w:rsidR="00C171C5" w:rsidRPr="00855ACB" w:rsidRDefault="00C171C5" w:rsidP="00365D95">
            <w:pPr>
              <w:pStyle w:val="TAL"/>
              <w:tabs>
                <w:tab w:val="clear" w:pos="284"/>
                <w:tab w:val="clear" w:pos="567"/>
              </w:tabs>
              <w:rPr>
                <w:sz w:val="16"/>
              </w:rPr>
            </w:pPr>
            <w:r w:rsidRPr="00855ACB">
              <w:rPr>
                <w:sz w:val="16"/>
              </w:rPr>
              <w:t>-</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171619</w:t>
            </w:r>
          </w:p>
        </w:tc>
        <w:tc>
          <w:tcPr>
            <w:tcW w:w="1211" w:type="dxa"/>
          </w:tcPr>
          <w:p w:rsidR="00C171C5" w:rsidRPr="00855ACB" w:rsidRDefault="00C171C5" w:rsidP="00365D95">
            <w:pPr>
              <w:pStyle w:val="TAL"/>
              <w:tabs>
                <w:tab w:val="clear" w:pos="284"/>
                <w:tab w:val="clear" w:pos="567"/>
              </w:tabs>
              <w:rPr>
                <w:sz w:val="16"/>
              </w:rPr>
            </w:pPr>
            <w:r w:rsidRPr="00855ACB">
              <w:rPr>
                <w:sz w:val="16"/>
              </w:rPr>
              <w:t>Replied to</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170734</w:t>
            </w:r>
          </w:p>
        </w:tc>
        <w:tc>
          <w:tcPr>
            <w:tcW w:w="1203" w:type="dxa"/>
          </w:tcPr>
          <w:p w:rsidR="00C171C5" w:rsidRPr="00855ACB" w:rsidRDefault="00C171C5" w:rsidP="00365D95">
            <w:pPr>
              <w:pStyle w:val="TAL"/>
              <w:tabs>
                <w:tab w:val="clear" w:pos="284"/>
                <w:tab w:val="clear" w:pos="567"/>
              </w:tabs>
              <w:rPr>
                <w:sz w:val="16"/>
              </w:rPr>
            </w:pPr>
            <w:r w:rsidRPr="00855ACB">
              <w:rPr>
                <w:sz w:val="16"/>
              </w:rPr>
              <w:t>CT WG4</w:t>
            </w:r>
          </w:p>
        </w:tc>
        <w:tc>
          <w:tcPr>
            <w:tcW w:w="0" w:type="auto"/>
          </w:tcPr>
          <w:p w:rsidR="00C171C5" w:rsidRPr="00855ACB" w:rsidRDefault="00C171C5" w:rsidP="00365D95">
            <w:pPr>
              <w:pStyle w:val="TAL"/>
              <w:tabs>
                <w:tab w:val="clear" w:pos="284"/>
                <w:tab w:val="clear" w:pos="567"/>
              </w:tabs>
              <w:rPr>
                <w:sz w:val="16"/>
              </w:rPr>
            </w:pPr>
            <w:r w:rsidRPr="00855ACB">
              <w:rPr>
                <w:sz w:val="16"/>
              </w:rPr>
              <w:t>LS from CT WG4: LS on Priority handling over Sx interface</w:t>
            </w:r>
          </w:p>
        </w:tc>
        <w:tc>
          <w:tcPr>
            <w:tcW w:w="0" w:type="auto"/>
          </w:tcPr>
          <w:p w:rsidR="00C171C5" w:rsidRPr="00855ACB" w:rsidRDefault="00C171C5" w:rsidP="00365D95">
            <w:pPr>
              <w:pStyle w:val="TAL"/>
              <w:tabs>
                <w:tab w:val="clear" w:pos="284"/>
                <w:tab w:val="clear" w:pos="567"/>
              </w:tabs>
              <w:rPr>
                <w:sz w:val="16"/>
              </w:rPr>
            </w:pPr>
            <w:r w:rsidRPr="00855ACB">
              <w:rPr>
                <w:sz w:val="16"/>
              </w:rPr>
              <w:t>C4-170114</w:t>
            </w:r>
          </w:p>
        </w:tc>
        <w:tc>
          <w:tcPr>
            <w:tcW w:w="0" w:type="auto"/>
          </w:tcPr>
          <w:p w:rsidR="00C171C5" w:rsidRPr="00855ACB" w:rsidRDefault="00C171C5" w:rsidP="00365D95">
            <w:pPr>
              <w:pStyle w:val="TAL"/>
              <w:tabs>
                <w:tab w:val="clear" w:pos="284"/>
                <w:tab w:val="clear" w:pos="567"/>
              </w:tabs>
              <w:rPr>
                <w:sz w:val="16"/>
              </w:rPr>
            </w:pPr>
            <w:r w:rsidRPr="00855ACB">
              <w:rPr>
                <w:sz w:val="16"/>
              </w:rPr>
              <w:t>SA WG2</w:t>
            </w:r>
          </w:p>
        </w:tc>
        <w:tc>
          <w:tcPr>
            <w:tcW w:w="0" w:type="auto"/>
          </w:tcPr>
          <w:p w:rsidR="00C171C5" w:rsidRPr="00855ACB" w:rsidRDefault="00C171C5" w:rsidP="00365D95">
            <w:pPr>
              <w:pStyle w:val="TAL"/>
              <w:tabs>
                <w:tab w:val="clear" w:pos="284"/>
                <w:tab w:val="clear" w:pos="567"/>
              </w:tabs>
              <w:rPr>
                <w:sz w:val="16"/>
              </w:rPr>
            </w:pPr>
            <w:r w:rsidRPr="00855ACB">
              <w:rPr>
                <w:sz w:val="16"/>
              </w:rPr>
              <w:t>CT WG3</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171392</w:t>
            </w:r>
          </w:p>
        </w:tc>
        <w:tc>
          <w:tcPr>
            <w:tcW w:w="1211" w:type="dxa"/>
          </w:tcPr>
          <w:p w:rsidR="00C171C5" w:rsidRPr="00855ACB" w:rsidRDefault="00C171C5" w:rsidP="00365D95">
            <w:pPr>
              <w:pStyle w:val="TAL"/>
              <w:tabs>
                <w:tab w:val="clear" w:pos="284"/>
                <w:tab w:val="clear" w:pos="567"/>
              </w:tabs>
              <w:rPr>
                <w:sz w:val="16"/>
              </w:rPr>
            </w:pPr>
            <w:r w:rsidRPr="00855ACB">
              <w:rPr>
                <w:sz w:val="16"/>
              </w:rPr>
              <w:t>Replied to</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170735</w:t>
            </w:r>
          </w:p>
        </w:tc>
        <w:tc>
          <w:tcPr>
            <w:tcW w:w="1203" w:type="dxa"/>
          </w:tcPr>
          <w:p w:rsidR="00C171C5" w:rsidRPr="00855ACB" w:rsidRDefault="00C171C5" w:rsidP="00365D95">
            <w:pPr>
              <w:pStyle w:val="TAL"/>
              <w:tabs>
                <w:tab w:val="clear" w:pos="284"/>
                <w:tab w:val="clear" w:pos="567"/>
              </w:tabs>
              <w:rPr>
                <w:sz w:val="16"/>
              </w:rPr>
            </w:pPr>
            <w:r w:rsidRPr="00855ACB">
              <w:rPr>
                <w:sz w:val="16"/>
              </w:rPr>
              <w:t>RAN WG2</w:t>
            </w:r>
          </w:p>
        </w:tc>
        <w:tc>
          <w:tcPr>
            <w:tcW w:w="0" w:type="auto"/>
          </w:tcPr>
          <w:p w:rsidR="00C171C5" w:rsidRPr="00855ACB" w:rsidRDefault="00C171C5" w:rsidP="00365D95">
            <w:pPr>
              <w:pStyle w:val="TAL"/>
              <w:tabs>
                <w:tab w:val="clear" w:pos="284"/>
                <w:tab w:val="clear" w:pos="567"/>
              </w:tabs>
              <w:rPr>
                <w:sz w:val="16"/>
              </w:rPr>
            </w:pPr>
            <w:r w:rsidRPr="00855ACB">
              <w:rPr>
                <w:sz w:val="16"/>
              </w:rPr>
              <w:t>LS from RAN WG2: Reply to LS on State of SA WG3 discussions on NG security architecture</w:t>
            </w:r>
          </w:p>
        </w:tc>
        <w:tc>
          <w:tcPr>
            <w:tcW w:w="0" w:type="auto"/>
          </w:tcPr>
          <w:p w:rsidR="00C171C5" w:rsidRPr="00855ACB" w:rsidRDefault="00C171C5" w:rsidP="00365D95">
            <w:pPr>
              <w:pStyle w:val="TAL"/>
              <w:tabs>
                <w:tab w:val="clear" w:pos="284"/>
                <w:tab w:val="clear" w:pos="567"/>
              </w:tabs>
              <w:rPr>
                <w:sz w:val="16"/>
              </w:rPr>
            </w:pPr>
            <w:r w:rsidRPr="00855ACB">
              <w:rPr>
                <w:sz w:val="16"/>
              </w:rPr>
              <w:t>R2-170065</w:t>
            </w:r>
          </w:p>
        </w:tc>
        <w:tc>
          <w:tcPr>
            <w:tcW w:w="0" w:type="auto"/>
          </w:tcPr>
          <w:p w:rsidR="00C171C5" w:rsidRPr="00855ACB" w:rsidRDefault="00C171C5" w:rsidP="00365D95">
            <w:pPr>
              <w:pStyle w:val="TAL"/>
              <w:tabs>
                <w:tab w:val="clear" w:pos="284"/>
                <w:tab w:val="clear" w:pos="567"/>
              </w:tabs>
              <w:rPr>
                <w:sz w:val="16"/>
              </w:rPr>
            </w:pPr>
            <w:r w:rsidRPr="00855ACB">
              <w:rPr>
                <w:sz w:val="16"/>
              </w:rPr>
              <w:t>SA WG3</w:t>
            </w:r>
          </w:p>
        </w:tc>
        <w:tc>
          <w:tcPr>
            <w:tcW w:w="0" w:type="auto"/>
          </w:tcPr>
          <w:p w:rsidR="00C171C5" w:rsidRPr="00855ACB" w:rsidRDefault="00C171C5" w:rsidP="00365D95">
            <w:pPr>
              <w:pStyle w:val="TAL"/>
              <w:tabs>
                <w:tab w:val="clear" w:pos="284"/>
                <w:tab w:val="clear" w:pos="567"/>
              </w:tabs>
              <w:rPr>
                <w:sz w:val="16"/>
              </w:rPr>
            </w:pPr>
            <w:r w:rsidRPr="00855ACB">
              <w:rPr>
                <w:sz w:val="16"/>
              </w:rPr>
              <w:t>SA WG2</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Postponed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170736</w:t>
            </w:r>
          </w:p>
        </w:tc>
        <w:tc>
          <w:tcPr>
            <w:tcW w:w="1203" w:type="dxa"/>
          </w:tcPr>
          <w:p w:rsidR="00C171C5" w:rsidRPr="00855ACB" w:rsidRDefault="00C171C5" w:rsidP="00365D95">
            <w:pPr>
              <w:pStyle w:val="TAL"/>
              <w:tabs>
                <w:tab w:val="clear" w:pos="284"/>
                <w:tab w:val="clear" w:pos="567"/>
              </w:tabs>
              <w:rPr>
                <w:sz w:val="16"/>
              </w:rPr>
            </w:pPr>
            <w:r w:rsidRPr="00855ACB">
              <w:rPr>
                <w:sz w:val="16"/>
              </w:rPr>
              <w:t>SA WG5</w:t>
            </w:r>
          </w:p>
        </w:tc>
        <w:tc>
          <w:tcPr>
            <w:tcW w:w="0" w:type="auto"/>
          </w:tcPr>
          <w:p w:rsidR="00C171C5" w:rsidRPr="00855ACB" w:rsidRDefault="00C171C5" w:rsidP="00365D95">
            <w:pPr>
              <w:pStyle w:val="TAL"/>
              <w:tabs>
                <w:tab w:val="clear" w:pos="284"/>
                <w:tab w:val="clear" w:pos="567"/>
              </w:tabs>
              <w:rPr>
                <w:sz w:val="16"/>
              </w:rPr>
            </w:pPr>
            <w:r w:rsidRPr="00855ACB">
              <w:rPr>
                <w:sz w:val="16"/>
              </w:rPr>
              <w:t>LS from SA WG5: Reply LS to LS from SA WG2 and CT WG1 to SA WG5 on charging support for V2X Communication</w:t>
            </w:r>
          </w:p>
        </w:tc>
        <w:tc>
          <w:tcPr>
            <w:tcW w:w="0" w:type="auto"/>
          </w:tcPr>
          <w:p w:rsidR="00C171C5" w:rsidRPr="00855ACB" w:rsidRDefault="00C171C5" w:rsidP="00365D95">
            <w:pPr>
              <w:pStyle w:val="TAL"/>
              <w:tabs>
                <w:tab w:val="clear" w:pos="284"/>
                <w:tab w:val="clear" w:pos="567"/>
              </w:tabs>
              <w:rPr>
                <w:sz w:val="16"/>
              </w:rPr>
            </w:pPr>
            <w:r w:rsidRPr="00855ACB">
              <w:rPr>
                <w:sz w:val="16"/>
              </w:rPr>
              <w:t>S5-171225</w:t>
            </w:r>
          </w:p>
        </w:tc>
        <w:tc>
          <w:tcPr>
            <w:tcW w:w="0" w:type="auto"/>
          </w:tcPr>
          <w:p w:rsidR="00C171C5" w:rsidRPr="00855ACB" w:rsidRDefault="00C171C5" w:rsidP="00365D95">
            <w:pPr>
              <w:pStyle w:val="TAL"/>
              <w:tabs>
                <w:tab w:val="clear" w:pos="284"/>
                <w:tab w:val="clear" w:pos="567"/>
              </w:tabs>
              <w:rPr>
                <w:sz w:val="16"/>
              </w:rPr>
            </w:pPr>
            <w:r w:rsidRPr="00855ACB">
              <w:rPr>
                <w:sz w:val="16"/>
              </w:rPr>
              <w:t>SA WG2, CT WG1</w:t>
            </w:r>
          </w:p>
        </w:tc>
        <w:tc>
          <w:tcPr>
            <w:tcW w:w="0" w:type="auto"/>
          </w:tcPr>
          <w:p w:rsidR="00C171C5" w:rsidRPr="00855ACB" w:rsidRDefault="00C171C5" w:rsidP="00365D95">
            <w:pPr>
              <w:pStyle w:val="TAL"/>
              <w:tabs>
                <w:tab w:val="clear" w:pos="284"/>
                <w:tab w:val="clear" w:pos="567"/>
              </w:tabs>
              <w:rPr>
                <w:sz w:val="16"/>
              </w:rPr>
            </w:pPr>
            <w:r w:rsidRPr="00855ACB">
              <w:rPr>
                <w:sz w:val="16"/>
              </w:rPr>
              <w:t>-</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171349</w:t>
            </w:r>
          </w:p>
        </w:tc>
        <w:tc>
          <w:tcPr>
            <w:tcW w:w="1211" w:type="dxa"/>
          </w:tcPr>
          <w:p w:rsidR="00C171C5" w:rsidRPr="00855ACB" w:rsidRDefault="00C171C5" w:rsidP="00365D95">
            <w:pPr>
              <w:pStyle w:val="TAL"/>
              <w:tabs>
                <w:tab w:val="clear" w:pos="284"/>
                <w:tab w:val="clear" w:pos="567"/>
              </w:tabs>
              <w:rPr>
                <w:sz w:val="16"/>
              </w:rPr>
            </w:pPr>
            <w:r w:rsidRPr="00855ACB">
              <w:rPr>
                <w:sz w:val="16"/>
              </w:rPr>
              <w:t>Replied to</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170752</w:t>
            </w:r>
          </w:p>
        </w:tc>
        <w:tc>
          <w:tcPr>
            <w:tcW w:w="1203" w:type="dxa"/>
          </w:tcPr>
          <w:p w:rsidR="00C171C5" w:rsidRPr="00855ACB" w:rsidRDefault="00C171C5" w:rsidP="00365D95">
            <w:pPr>
              <w:pStyle w:val="TAL"/>
              <w:tabs>
                <w:tab w:val="clear" w:pos="284"/>
                <w:tab w:val="clear" w:pos="567"/>
              </w:tabs>
              <w:rPr>
                <w:sz w:val="16"/>
              </w:rPr>
            </w:pPr>
            <w:r w:rsidRPr="00855ACB">
              <w:rPr>
                <w:sz w:val="16"/>
              </w:rPr>
              <w:t>SA WG4</w:t>
            </w:r>
          </w:p>
        </w:tc>
        <w:tc>
          <w:tcPr>
            <w:tcW w:w="0" w:type="auto"/>
          </w:tcPr>
          <w:p w:rsidR="00C171C5" w:rsidRPr="00855ACB" w:rsidRDefault="00C171C5" w:rsidP="00365D95">
            <w:pPr>
              <w:pStyle w:val="TAL"/>
              <w:tabs>
                <w:tab w:val="clear" w:pos="284"/>
                <w:tab w:val="clear" w:pos="567"/>
              </w:tabs>
              <w:rPr>
                <w:sz w:val="16"/>
              </w:rPr>
            </w:pPr>
            <w:r w:rsidRPr="00855ACB">
              <w:rPr>
                <w:sz w:val="16"/>
              </w:rPr>
              <w:t>LS from SA WG4: Reply LS on RAN-Assisted Codec Adaptation</w:t>
            </w:r>
          </w:p>
        </w:tc>
        <w:tc>
          <w:tcPr>
            <w:tcW w:w="0" w:type="auto"/>
          </w:tcPr>
          <w:p w:rsidR="00C171C5" w:rsidRPr="00855ACB" w:rsidRDefault="00C171C5" w:rsidP="00365D95">
            <w:pPr>
              <w:pStyle w:val="TAL"/>
              <w:tabs>
                <w:tab w:val="clear" w:pos="284"/>
                <w:tab w:val="clear" w:pos="567"/>
              </w:tabs>
              <w:rPr>
                <w:sz w:val="16"/>
              </w:rPr>
            </w:pPr>
            <w:r w:rsidRPr="00855ACB">
              <w:rPr>
                <w:sz w:val="16"/>
              </w:rPr>
              <w:t>S4-170219</w:t>
            </w:r>
          </w:p>
        </w:tc>
        <w:tc>
          <w:tcPr>
            <w:tcW w:w="0" w:type="auto"/>
          </w:tcPr>
          <w:p w:rsidR="00C171C5" w:rsidRPr="00855ACB" w:rsidRDefault="00C171C5" w:rsidP="00365D95">
            <w:pPr>
              <w:pStyle w:val="TAL"/>
              <w:tabs>
                <w:tab w:val="clear" w:pos="284"/>
                <w:tab w:val="clear" w:pos="567"/>
              </w:tabs>
              <w:rPr>
                <w:sz w:val="16"/>
              </w:rPr>
            </w:pPr>
            <w:r w:rsidRPr="00855ACB">
              <w:rPr>
                <w:sz w:val="16"/>
              </w:rPr>
              <w:t>RAN WG2, CT WG3</w:t>
            </w:r>
          </w:p>
        </w:tc>
        <w:tc>
          <w:tcPr>
            <w:tcW w:w="0" w:type="auto"/>
          </w:tcPr>
          <w:p w:rsidR="00C171C5" w:rsidRPr="00855ACB" w:rsidRDefault="00C171C5" w:rsidP="00365D95">
            <w:pPr>
              <w:pStyle w:val="TAL"/>
              <w:tabs>
                <w:tab w:val="clear" w:pos="284"/>
                <w:tab w:val="clear" w:pos="567"/>
              </w:tabs>
              <w:rPr>
                <w:sz w:val="16"/>
              </w:rPr>
            </w:pPr>
            <w:r w:rsidRPr="00855ACB">
              <w:rPr>
                <w:sz w:val="16"/>
              </w:rPr>
              <w:t>RAN WG3, SA WG2, TSG RAN</w:t>
            </w:r>
          </w:p>
        </w:tc>
        <w:tc>
          <w:tcPr>
            <w:tcW w:w="1236" w:type="dxa"/>
          </w:tcPr>
          <w:p w:rsidR="00C171C5" w:rsidRPr="00855ACB" w:rsidRDefault="00C171C5" w:rsidP="00365D95">
            <w:pPr>
              <w:pStyle w:val="TAL"/>
              <w:tabs>
                <w:tab w:val="clear" w:pos="284"/>
                <w:tab w:val="clear" w:pos="567"/>
              </w:tabs>
              <w:rPr>
                <w:sz w:val="16"/>
              </w:rPr>
            </w:pPr>
            <w:r w:rsidRPr="00855ACB">
              <w:rPr>
                <w:sz w:val="16"/>
              </w:rPr>
              <w:t xml:space="preserve">    Draft CR to TS 26.114 in S4-170218</w:t>
            </w: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Noted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170753</w:t>
            </w:r>
          </w:p>
        </w:tc>
        <w:tc>
          <w:tcPr>
            <w:tcW w:w="1203" w:type="dxa"/>
          </w:tcPr>
          <w:p w:rsidR="00C171C5" w:rsidRPr="00855ACB" w:rsidRDefault="00C171C5" w:rsidP="00365D95">
            <w:pPr>
              <w:pStyle w:val="TAL"/>
              <w:tabs>
                <w:tab w:val="clear" w:pos="284"/>
                <w:tab w:val="clear" w:pos="567"/>
              </w:tabs>
              <w:rPr>
                <w:sz w:val="16"/>
              </w:rPr>
            </w:pPr>
            <w:r w:rsidRPr="00855ACB">
              <w:rPr>
                <w:sz w:val="16"/>
              </w:rPr>
              <w:t>SA WG4</w:t>
            </w:r>
          </w:p>
        </w:tc>
        <w:tc>
          <w:tcPr>
            <w:tcW w:w="0" w:type="auto"/>
          </w:tcPr>
          <w:p w:rsidR="00C171C5" w:rsidRPr="00855ACB" w:rsidRDefault="00C171C5" w:rsidP="00365D95">
            <w:pPr>
              <w:pStyle w:val="TAL"/>
              <w:tabs>
                <w:tab w:val="clear" w:pos="284"/>
                <w:tab w:val="clear" w:pos="567"/>
              </w:tabs>
              <w:rPr>
                <w:sz w:val="16"/>
              </w:rPr>
            </w:pPr>
            <w:r w:rsidRPr="00855ACB">
              <w:rPr>
                <w:sz w:val="16"/>
              </w:rPr>
              <w:t>LS from SA WG4: Reply LS on xMB Interface for TV Services</w:t>
            </w:r>
          </w:p>
        </w:tc>
        <w:tc>
          <w:tcPr>
            <w:tcW w:w="0" w:type="auto"/>
          </w:tcPr>
          <w:p w:rsidR="00C171C5" w:rsidRPr="00855ACB" w:rsidRDefault="00C171C5" w:rsidP="00365D95">
            <w:pPr>
              <w:pStyle w:val="TAL"/>
              <w:tabs>
                <w:tab w:val="clear" w:pos="284"/>
                <w:tab w:val="clear" w:pos="567"/>
              </w:tabs>
              <w:rPr>
                <w:sz w:val="16"/>
              </w:rPr>
            </w:pPr>
            <w:r w:rsidRPr="00855ACB">
              <w:rPr>
                <w:sz w:val="16"/>
              </w:rPr>
              <w:t>S4-170240</w:t>
            </w:r>
          </w:p>
        </w:tc>
        <w:tc>
          <w:tcPr>
            <w:tcW w:w="0" w:type="auto"/>
          </w:tcPr>
          <w:p w:rsidR="00C171C5" w:rsidRPr="00855ACB" w:rsidRDefault="00C171C5" w:rsidP="00365D95">
            <w:pPr>
              <w:pStyle w:val="TAL"/>
              <w:tabs>
                <w:tab w:val="clear" w:pos="284"/>
                <w:tab w:val="clear" w:pos="567"/>
              </w:tabs>
              <w:rPr>
                <w:sz w:val="16"/>
              </w:rPr>
            </w:pPr>
            <w:r w:rsidRPr="00855ACB">
              <w:rPr>
                <w:sz w:val="16"/>
              </w:rPr>
              <w:t>CT WG3</w:t>
            </w:r>
          </w:p>
        </w:tc>
        <w:tc>
          <w:tcPr>
            <w:tcW w:w="0" w:type="auto"/>
          </w:tcPr>
          <w:p w:rsidR="00C171C5" w:rsidRPr="00855ACB" w:rsidRDefault="00C171C5" w:rsidP="00365D95">
            <w:pPr>
              <w:pStyle w:val="TAL"/>
              <w:tabs>
                <w:tab w:val="clear" w:pos="284"/>
                <w:tab w:val="clear" w:pos="567"/>
              </w:tabs>
              <w:rPr>
                <w:sz w:val="16"/>
              </w:rPr>
            </w:pPr>
            <w:r w:rsidRPr="00855ACB">
              <w:rPr>
                <w:sz w:val="16"/>
              </w:rPr>
              <w:t>SA WG2, SA WG3, TSG SA, TSG CT</w:t>
            </w:r>
          </w:p>
        </w:tc>
        <w:tc>
          <w:tcPr>
            <w:tcW w:w="1236" w:type="dxa"/>
          </w:tcPr>
          <w:p w:rsidR="00C171C5" w:rsidRPr="00855ACB" w:rsidRDefault="00C171C5" w:rsidP="00365D95">
            <w:pPr>
              <w:pStyle w:val="TAL"/>
              <w:tabs>
                <w:tab w:val="clear" w:pos="284"/>
                <w:tab w:val="clear" w:pos="567"/>
              </w:tabs>
              <w:rPr>
                <w:sz w:val="16"/>
              </w:rPr>
            </w:pPr>
            <w:r w:rsidRPr="00855ACB">
              <w:rPr>
                <w:sz w:val="16"/>
              </w:rPr>
              <w:t>S4-170228</w:t>
            </w: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Noted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170761</w:t>
            </w:r>
          </w:p>
        </w:tc>
        <w:tc>
          <w:tcPr>
            <w:tcW w:w="1203" w:type="dxa"/>
          </w:tcPr>
          <w:p w:rsidR="00C171C5" w:rsidRPr="00855ACB" w:rsidRDefault="00C171C5" w:rsidP="00365D95">
            <w:pPr>
              <w:pStyle w:val="TAL"/>
              <w:tabs>
                <w:tab w:val="clear" w:pos="284"/>
                <w:tab w:val="clear" w:pos="567"/>
              </w:tabs>
              <w:rPr>
                <w:sz w:val="16"/>
              </w:rPr>
            </w:pPr>
            <w:r w:rsidRPr="00855ACB">
              <w:rPr>
                <w:sz w:val="16"/>
              </w:rPr>
              <w:t>SA WG4</w:t>
            </w:r>
          </w:p>
        </w:tc>
        <w:tc>
          <w:tcPr>
            <w:tcW w:w="0" w:type="auto"/>
          </w:tcPr>
          <w:p w:rsidR="00C171C5" w:rsidRPr="00855ACB" w:rsidRDefault="00C171C5" w:rsidP="00365D95">
            <w:pPr>
              <w:pStyle w:val="TAL"/>
              <w:tabs>
                <w:tab w:val="clear" w:pos="284"/>
                <w:tab w:val="clear" w:pos="567"/>
              </w:tabs>
              <w:rPr>
                <w:sz w:val="16"/>
              </w:rPr>
            </w:pPr>
            <w:r w:rsidRPr="00855ACB">
              <w:rPr>
                <w:sz w:val="16"/>
              </w:rPr>
              <w:t>LS from SA WG4: LS on Generic Test Profile for VoLTE/VoWIFI Terminal Audio Measurements</w:t>
            </w:r>
          </w:p>
        </w:tc>
        <w:tc>
          <w:tcPr>
            <w:tcW w:w="0" w:type="auto"/>
          </w:tcPr>
          <w:p w:rsidR="00C171C5" w:rsidRPr="00855ACB" w:rsidRDefault="00C171C5" w:rsidP="00365D95">
            <w:pPr>
              <w:pStyle w:val="TAL"/>
              <w:tabs>
                <w:tab w:val="clear" w:pos="284"/>
                <w:tab w:val="clear" w:pos="567"/>
              </w:tabs>
              <w:rPr>
                <w:sz w:val="16"/>
              </w:rPr>
            </w:pPr>
            <w:r w:rsidRPr="00855ACB">
              <w:rPr>
                <w:sz w:val="16"/>
              </w:rPr>
              <w:t>S4-170217</w:t>
            </w:r>
          </w:p>
        </w:tc>
        <w:tc>
          <w:tcPr>
            <w:tcW w:w="0" w:type="auto"/>
          </w:tcPr>
          <w:p w:rsidR="00C171C5" w:rsidRPr="00855ACB" w:rsidRDefault="00C171C5" w:rsidP="00365D95">
            <w:pPr>
              <w:pStyle w:val="TAL"/>
              <w:tabs>
                <w:tab w:val="clear" w:pos="284"/>
                <w:tab w:val="clear" w:pos="567"/>
              </w:tabs>
              <w:rPr>
                <w:sz w:val="16"/>
              </w:rPr>
            </w:pPr>
            <w:r w:rsidRPr="00855ACB">
              <w:rPr>
                <w:sz w:val="16"/>
              </w:rPr>
              <w:t>CT WG6, GSMA RiLTE</w:t>
            </w:r>
          </w:p>
        </w:tc>
        <w:tc>
          <w:tcPr>
            <w:tcW w:w="0" w:type="auto"/>
          </w:tcPr>
          <w:p w:rsidR="00C171C5" w:rsidRPr="00855ACB" w:rsidRDefault="00C171C5" w:rsidP="00365D95">
            <w:pPr>
              <w:pStyle w:val="TAL"/>
              <w:tabs>
                <w:tab w:val="clear" w:pos="284"/>
                <w:tab w:val="clear" w:pos="567"/>
              </w:tabs>
              <w:rPr>
                <w:sz w:val="16"/>
              </w:rPr>
            </w:pPr>
            <w:r w:rsidRPr="00855ACB">
              <w:rPr>
                <w:sz w:val="16"/>
              </w:rPr>
              <w:t>SA WG2, RAN WG5, ETSI TC STQ</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Noted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170762</w:t>
            </w:r>
          </w:p>
        </w:tc>
        <w:tc>
          <w:tcPr>
            <w:tcW w:w="1203" w:type="dxa"/>
          </w:tcPr>
          <w:p w:rsidR="00C171C5" w:rsidRPr="00855ACB" w:rsidRDefault="00C171C5" w:rsidP="00365D95">
            <w:pPr>
              <w:pStyle w:val="TAL"/>
              <w:tabs>
                <w:tab w:val="clear" w:pos="284"/>
                <w:tab w:val="clear" w:pos="567"/>
              </w:tabs>
              <w:rPr>
                <w:sz w:val="16"/>
              </w:rPr>
            </w:pPr>
            <w:r w:rsidRPr="00855ACB">
              <w:rPr>
                <w:sz w:val="16"/>
              </w:rPr>
              <w:t>CT WG1</w:t>
            </w:r>
          </w:p>
        </w:tc>
        <w:tc>
          <w:tcPr>
            <w:tcW w:w="0" w:type="auto"/>
          </w:tcPr>
          <w:p w:rsidR="00C171C5" w:rsidRPr="00855ACB" w:rsidRDefault="00C171C5" w:rsidP="00365D95">
            <w:pPr>
              <w:pStyle w:val="TAL"/>
              <w:tabs>
                <w:tab w:val="clear" w:pos="284"/>
                <w:tab w:val="clear" w:pos="567"/>
              </w:tabs>
              <w:rPr>
                <w:sz w:val="16"/>
              </w:rPr>
            </w:pPr>
            <w:r w:rsidRPr="00855ACB">
              <w:rPr>
                <w:sz w:val="16"/>
              </w:rPr>
              <w:t>LS from CT WG1: Reply LS on charging support for V2X Communication</w:t>
            </w:r>
          </w:p>
        </w:tc>
        <w:tc>
          <w:tcPr>
            <w:tcW w:w="0" w:type="auto"/>
          </w:tcPr>
          <w:p w:rsidR="00C171C5" w:rsidRPr="00855ACB" w:rsidRDefault="00C171C5" w:rsidP="00365D95">
            <w:pPr>
              <w:pStyle w:val="TAL"/>
              <w:tabs>
                <w:tab w:val="clear" w:pos="284"/>
                <w:tab w:val="clear" w:pos="567"/>
              </w:tabs>
              <w:rPr>
                <w:sz w:val="16"/>
              </w:rPr>
            </w:pPr>
            <w:r w:rsidRPr="00855ACB">
              <w:rPr>
                <w:sz w:val="16"/>
              </w:rPr>
              <w:t>C1-170335</w:t>
            </w:r>
          </w:p>
        </w:tc>
        <w:tc>
          <w:tcPr>
            <w:tcW w:w="0" w:type="auto"/>
          </w:tcPr>
          <w:p w:rsidR="00C171C5" w:rsidRPr="00855ACB" w:rsidRDefault="00C171C5" w:rsidP="00365D95">
            <w:pPr>
              <w:pStyle w:val="TAL"/>
              <w:tabs>
                <w:tab w:val="clear" w:pos="284"/>
                <w:tab w:val="clear" w:pos="567"/>
              </w:tabs>
              <w:rPr>
                <w:sz w:val="16"/>
              </w:rPr>
            </w:pPr>
            <w:r w:rsidRPr="00855ACB">
              <w:rPr>
                <w:sz w:val="16"/>
              </w:rPr>
              <w:t>SA WG5</w:t>
            </w:r>
          </w:p>
        </w:tc>
        <w:tc>
          <w:tcPr>
            <w:tcW w:w="0" w:type="auto"/>
          </w:tcPr>
          <w:p w:rsidR="00C171C5" w:rsidRPr="00855ACB" w:rsidRDefault="00C171C5" w:rsidP="00365D95">
            <w:pPr>
              <w:pStyle w:val="TAL"/>
              <w:tabs>
                <w:tab w:val="clear" w:pos="284"/>
                <w:tab w:val="clear" w:pos="567"/>
              </w:tabs>
              <w:rPr>
                <w:sz w:val="16"/>
              </w:rPr>
            </w:pPr>
            <w:r w:rsidRPr="00855ACB">
              <w:rPr>
                <w:sz w:val="16"/>
              </w:rPr>
              <w:t>SA WG2</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171349</w:t>
            </w:r>
          </w:p>
        </w:tc>
        <w:tc>
          <w:tcPr>
            <w:tcW w:w="1211" w:type="dxa"/>
          </w:tcPr>
          <w:p w:rsidR="00C171C5" w:rsidRPr="00855ACB" w:rsidRDefault="00C171C5" w:rsidP="00365D95">
            <w:pPr>
              <w:pStyle w:val="TAL"/>
              <w:tabs>
                <w:tab w:val="clear" w:pos="284"/>
                <w:tab w:val="clear" w:pos="567"/>
              </w:tabs>
              <w:rPr>
                <w:sz w:val="16"/>
              </w:rPr>
            </w:pPr>
            <w:r w:rsidRPr="00855ACB">
              <w:rPr>
                <w:sz w:val="16"/>
              </w:rPr>
              <w:t>Replied to</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170763</w:t>
            </w:r>
          </w:p>
        </w:tc>
        <w:tc>
          <w:tcPr>
            <w:tcW w:w="1203" w:type="dxa"/>
          </w:tcPr>
          <w:p w:rsidR="00C171C5" w:rsidRPr="00855ACB" w:rsidRDefault="00C171C5" w:rsidP="00365D95">
            <w:pPr>
              <w:pStyle w:val="TAL"/>
              <w:tabs>
                <w:tab w:val="clear" w:pos="284"/>
                <w:tab w:val="clear" w:pos="567"/>
              </w:tabs>
              <w:rPr>
                <w:sz w:val="16"/>
              </w:rPr>
            </w:pPr>
            <w:r w:rsidRPr="00855ACB">
              <w:rPr>
                <w:sz w:val="16"/>
              </w:rPr>
              <w:t>SA WG3LI</w:t>
            </w:r>
          </w:p>
        </w:tc>
        <w:tc>
          <w:tcPr>
            <w:tcW w:w="0" w:type="auto"/>
          </w:tcPr>
          <w:p w:rsidR="00C171C5" w:rsidRPr="00855ACB" w:rsidRDefault="00C171C5" w:rsidP="00365D95">
            <w:pPr>
              <w:pStyle w:val="TAL"/>
              <w:tabs>
                <w:tab w:val="clear" w:pos="284"/>
                <w:tab w:val="clear" w:pos="567"/>
              </w:tabs>
              <w:rPr>
                <w:sz w:val="16"/>
              </w:rPr>
            </w:pPr>
            <w:r w:rsidRPr="00855ACB">
              <w:rPr>
                <w:sz w:val="16"/>
              </w:rPr>
              <w:t>LS from SA WG3LI: Reply LS on SA WG2 involvement for the light connection</w:t>
            </w:r>
          </w:p>
        </w:tc>
        <w:tc>
          <w:tcPr>
            <w:tcW w:w="0" w:type="auto"/>
          </w:tcPr>
          <w:p w:rsidR="00C171C5" w:rsidRPr="00855ACB" w:rsidRDefault="00C171C5" w:rsidP="00365D95">
            <w:pPr>
              <w:pStyle w:val="TAL"/>
              <w:tabs>
                <w:tab w:val="clear" w:pos="284"/>
                <w:tab w:val="clear" w:pos="567"/>
              </w:tabs>
              <w:rPr>
                <w:sz w:val="16"/>
              </w:rPr>
            </w:pPr>
            <w:r w:rsidRPr="00855ACB">
              <w:rPr>
                <w:sz w:val="16"/>
              </w:rPr>
              <w:t>S3i170035</w:t>
            </w:r>
          </w:p>
        </w:tc>
        <w:tc>
          <w:tcPr>
            <w:tcW w:w="0" w:type="auto"/>
          </w:tcPr>
          <w:p w:rsidR="00C171C5" w:rsidRPr="00855ACB" w:rsidRDefault="00C171C5" w:rsidP="00365D95">
            <w:pPr>
              <w:pStyle w:val="TAL"/>
              <w:tabs>
                <w:tab w:val="clear" w:pos="284"/>
                <w:tab w:val="clear" w:pos="567"/>
              </w:tabs>
              <w:rPr>
                <w:sz w:val="16"/>
              </w:rPr>
            </w:pPr>
            <w:r w:rsidRPr="00855ACB">
              <w:rPr>
                <w:sz w:val="16"/>
              </w:rPr>
              <w:t>SA WG2</w:t>
            </w:r>
          </w:p>
        </w:tc>
        <w:tc>
          <w:tcPr>
            <w:tcW w:w="0" w:type="auto"/>
          </w:tcPr>
          <w:p w:rsidR="00C171C5" w:rsidRPr="00855ACB" w:rsidRDefault="00C171C5" w:rsidP="00365D95">
            <w:pPr>
              <w:pStyle w:val="TAL"/>
              <w:tabs>
                <w:tab w:val="clear" w:pos="284"/>
                <w:tab w:val="clear" w:pos="567"/>
              </w:tabs>
              <w:rPr>
                <w:sz w:val="16"/>
              </w:rPr>
            </w:pPr>
            <w:r w:rsidRPr="00855ACB">
              <w:rPr>
                <w:sz w:val="16"/>
              </w:rPr>
              <w:t>CT WG1, RAN WG2, RAN WG3, CT WG4, TSG SA, TSG RAN, TSG CT</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Postponed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170764</w:t>
            </w:r>
          </w:p>
        </w:tc>
        <w:tc>
          <w:tcPr>
            <w:tcW w:w="1203" w:type="dxa"/>
          </w:tcPr>
          <w:p w:rsidR="00C171C5" w:rsidRPr="00855ACB" w:rsidRDefault="00C171C5" w:rsidP="00365D95">
            <w:pPr>
              <w:pStyle w:val="TAL"/>
              <w:tabs>
                <w:tab w:val="clear" w:pos="284"/>
                <w:tab w:val="clear" w:pos="567"/>
              </w:tabs>
              <w:rPr>
                <w:sz w:val="16"/>
              </w:rPr>
            </w:pPr>
            <w:r w:rsidRPr="00855ACB">
              <w:rPr>
                <w:sz w:val="16"/>
              </w:rPr>
              <w:t>SA WG3LI</w:t>
            </w:r>
          </w:p>
        </w:tc>
        <w:tc>
          <w:tcPr>
            <w:tcW w:w="0" w:type="auto"/>
          </w:tcPr>
          <w:p w:rsidR="00C171C5" w:rsidRPr="00855ACB" w:rsidRDefault="00C171C5" w:rsidP="00365D95">
            <w:pPr>
              <w:pStyle w:val="TAL"/>
              <w:tabs>
                <w:tab w:val="clear" w:pos="284"/>
                <w:tab w:val="clear" w:pos="567"/>
              </w:tabs>
              <w:rPr>
                <w:sz w:val="16"/>
              </w:rPr>
            </w:pPr>
            <w:r w:rsidRPr="00855ACB">
              <w:rPr>
                <w:sz w:val="16"/>
              </w:rPr>
              <w:t>LS from SA WG3LI: Reply LS on 'Conclusion on lawful interception in split EPC architecture'</w:t>
            </w:r>
          </w:p>
        </w:tc>
        <w:tc>
          <w:tcPr>
            <w:tcW w:w="0" w:type="auto"/>
          </w:tcPr>
          <w:p w:rsidR="00C171C5" w:rsidRPr="00855ACB" w:rsidRDefault="00C171C5" w:rsidP="00365D95">
            <w:pPr>
              <w:pStyle w:val="TAL"/>
              <w:tabs>
                <w:tab w:val="clear" w:pos="284"/>
                <w:tab w:val="clear" w:pos="567"/>
              </w:tabs>
              <w:rPr>
                <w:sz w:val="16"/>
              </w:rPr>
            </w:pPr>
            <w:r w:rsidRPr="00855ACB">
              <w:rPr>
                <w:sz w:val="16"/>
              </w:rPr>
              <w:t>S3i170041</w:t>
            </w:r>
          </w:p>
        </w:tc>
        <w:tc>
          <w:tcPr>
            <w:tcW w:w="0" w:type="auto"/>
          </w:tcPr>
          <w:p w:rsidR="00C171C5" w:rsidRPr="00855ACB" w:rsidRDefault="00C171C5" w:rsidP="00365D95">
            <w:pPr>
              <w:pStyle w:val="TAL"/>
              <w:tabs>
                <w:tab w:val="clear" w:pos="284"/>
                <w:tab w:val="clear" w:pos="567"/>
              </w:tabs>
              <w:rPr>
                <w:sz w:val="16"/>
              </w:rPr>
            </w:pPr>
            <w:r w:rsidRPr="00855ACB">
              <w:rPr>
                <w:sz w:val="16"/>
              </w:rPr>
              <w:t>SA WG2, CT WG4</w:t>
            </w:r>
          </w:p>
        </w:tc>
        <w:tc>
          <w:tcPr>
            <w:tcW w:w="0" w:type="auto"/>
          </w:tcPr>
          <w:p w:rsidR="00C171C5" w:rsidRPr="00855ACB" w:rsidRDefault="00C171C5" w:rsidP="00365D95">
            <w:pPr>
              <w:pStyle w:val="TAL"/>
              <w:tabs>
                <w:tab w:val="clear" w:pos="284"/>
                <w:tab w:val="clear" w:pos="567"/>
              </w:tabs>
              <w:rPr>
                <w:sz w:val="16"/>
              </w:rPr>
            </w:pPr>
            <w:r w:rsidRPr="00855ACB">
              <w:rPr>
                <w:sz w:val="16"/>
              </w:rPr>
              <w:t>SA WG3</w:t>
            </w:r>
          </w:p>
        </w:tc>
        <w:tc>
          <w:tcPr>
            <w:tcW w:w="1236" w:type="dxa"/>
          </w:tcPr>
          <w:p w:rsidR="00C171C5" w:rsidRPr="00855ACB" w:rsidRDefault="00C171C5" w:rsidP="00365D95">
            <w:pPr>
              <w:pStyle w:val="TAL"/>
              <w:tabs>
                <w:tab w:val="clear" w:pos="284"/>
                <w:tab w:val="clear" w:pos="567"/>
              </w:tabs>
              <w:rPr>
                <w:sz w:val="16"/>
              </w:rPr>
            </w:pPr>
            <w:r w:rsidRPr="00855ACB">
              <w:rPr>
                <w:sz w:val="16"/>
              </w:rPr>
              <w:t>S3i170047</w:t>
            </w: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Noted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170765</w:t>
            </w:r>
          </w:p>
        </w:tc>
        <w:tc>
          <w:tcPr>
            <w:tcW w:w="1203" w:type="dxa"/>
          </w:tcPr>
          <w:p w:rsidR="00C171C5" w:rsidRPr="00855ACB" w:rsidRDefault="00C171C5" w:rsidP="00365D95">
            <w:pPr>
              <w:pStyle w:val="TAL"/>
              <w:tabs>
                <w:tab w:val="clear" w:pos="284"/>
                <w:tab w:val="clear" w:pos="567"/>
              </w:tabs>
              <w:rPr>
                <w:sz w:val="16"/>
              </w:rPr>
            </w:pPr>
            <w:r w:rsidRPr="00855ACB">
              <w:rPr>
                <w:sz w:val="16"/>
              </w:rPr>
              <w:t>SA WG3LI</w:t>
            </w:r>
          </w:p>
        </w:tc>
        <w:tc>
          <w:tcPr>
            <w:tcW w:w="0" w:type="auto"/>
          </w:tcPr>
          <w:p w:rsidR="00C171C5" w:rsidRPr="00855ACB" w:rsidRDefault="00C171C5" w:rsidP="00365D95">
            <w:pPr>
              <w:pStyle w:val="TAL"/>
              <w:tabs>
                <w:tab w:val="clear" w:pos="284"/>
                <w:tab w:val="clear" w:pos="567"/>
              </w:tabs>
              <w:rPr>
                <w:sz w:val="16"/>
              </w:rPr>
            </w:pPr>
            <w:r w:rsidRPr="00855ACB">
              <w:rPr>
                <w:sz w:val="16"/>
              </w:rPr>
              <w:t>LS from SA WG3LI: LS on LI requirements reconfirmed, including 5G and CIoT</w:t>
            </w:r>
          </w:p>
        </w:tc>
        <w:tc>
          <w:tcPr>
            <w:tcW w:w="0" w:type="auto"/>
          </w:tcPr>
          <w:p w:rsidR="00C171C5" w:rsidRPr="00855ACB" w:rsidRDefault="00C171C5" w:rsidP="00365D95">
            <w:pPr>
              <w:pStyle w:val="TAL"/>
              <w:tabs>
                <w:tab w:val="clear" w:pos="284"/>
                <w:tab w:val="clear" w:pos="567"/>
              </w:tabs>
              <w:rPr>
                <w:sz w:val="16"/>
              </w:rPr>
            </w:pPr>
            <w:r w:rsidRPr="00855ACB">
              <w:rPr>
                <w:sz w:val="16"/>
              </w:rPr>
              <w:t>S3i170054</w:t>
            </w:r>
          </w:p>
        </w:tc>
        <w:tc>
          <w:tcPr>
            <w:tcW w:w="0" w:type="auto"/>
          </w:tcPr>
          <w:p w:rsidR="00C171C5" w:rsidRPr="00855ACB" w:rsidRDefault="00C171C5" w:rsidP="00365D95">
            <w:pPr>
              <w:pStyle w:val="TAL"/>
              <w:tabs>
                <w:tab w:val="clear" w:pos="284"/>
                <w:tab w:val="clear" w:pos="567"/>
              </w:tabs>
              <w:rPr>
                <w:sz w:val="16"/>
              </w:rPr>
            </w:pPr>
            <w:r w:rsidRPr="00855ACB">
              <w:rPr>
                <w:sz w:val="16"/>
              </w:rPr>
              <w:t>SA WG1, SA WG2, SA WG3, RAN WG2</w:t>
            </w:r>
          </w:p>
        </w:tc>
        <w:tc>
          <w:tcPr>
            <w:tcW w:w="0" w:type="auto"/>
          </w:tcPr>
          <w:p w:rsidR="00C171C5" w:rsidRPr="00855ACB" w:rsidRDefault="00C171C5" w:rsidP="00365D95">
            <w:pPr>
              <w:pStyle w:val="TAL"/>
              <w:tabs>
                <w:tab w:val="clear" w:pos="284"/>
                <w:tab w:val="clear" w:pos="567"/>
              </w:tabs>
              <w:rPr>
                <w:sz w:val="16"/>
              </w:rPr>
            </w:pPr>
            <w:r w:rsidRPr="00855ACB">
              <w:rPr>
                <w:sz w:val="16"/>
              </w:rPr>
              <w:t>TSG SA, CT WG1, CT WG3, CT WG4, RAN WG3</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Noted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170852</w:t>
            </w:r>
          </w:p>
        </w:tc>
        <w:tc>
          <w:tcPr>
            <w:tcW w:w="1203" w:type="dxa"/>
          </w:tcPr>
          <w:p w:rsidR="00C171C5" w:rsidRPr="00855ACB" w:rsidRDefault="00C171C5" w:rsidP="00365D95">
            <w:pPr>
              <w:pStyle w:val="TAL"/>
              <w:tabs>
                <w:tab w:val="clear" w:pos="284"/>
                <w:tab w:val="clear" w:pos="567"/>
              </w:tabs>
              <w:rPr>
                <w:sz w:val="16"/>
              </w:rPr>
            </w:pPr>
            <w:r w:rsidRPr="00855ACB">
              <w:rPr>
                <w:sz w:val="16"/>
              </w:rPr>
              <w:t>ONF</w:t>
            </w:r>
          </w:p>
        </w:tc>
        <w:tc>
          <w:tcPr>
            <w:tcW w:w="0" w:type="auto"/>
          </w:tcPr>
          <w:p w:rsidR="00C171C5" w:rsidRPr="00855ACB" w:rsidRDefault="00C171C5" w:rsidP="00365D95">
            <w:pPr>
              <w:pStyle w:val="TAL"/>
              <w:tabs>
                <w:tab w:val="clear" w:pos="284"/>
                <w:tab w:val="clear" w:pos="567"/>
              </w:tabs>
              <w:rPr>
                <w:sz w:val="16"/>
              </w:rPr>
            </w:pPr>
            <w:r w:rsidRPr="00855ACB">
              <w:rPr>
                <w:sz w:val="16"/>
              </w:rPr>
              <w:t>LS from ONF: Publication of ONF TR-540: Orchestration: A More Holistic View</w:t>
            </w:r>
          </w:p>
        </w:tc>
        <w:tc>
          <w:tcPr>
            <w:tcW w:w="0" w:type="auto"/>
          </w:tcPr>
          <w:p w:rsidR="00C171C5" w:rsidRPr="00855ACB" w:rsidRDefault="00C171C5" w:rsidP="00365D95">
            <w:pPr>
              <w:pStyle w:val="TAL"/>
              <w:tabs>
                <w:tab w:val="clear" w:pos="284"/>
                <w:tab w:val="clear" w:pos="567"/>
              </w:tabs>
              <w:rPr>
                <w:sz w:val="16"/>
              </w:rPr>
            </w:pPr>
            <w:r w:rsidRPr="00855ACB">
              <w:rPr>
                <w:sz w:val="16"/>
              </w:rPr>
              <w:t>LS_TR-540</w:t>
            </w:r>
          </w:p>
        </w:tc>
        <w:tc>
          <w:tcPr>
            <w:tcW w:w="0" w:type="auto"/>
          </w:tcPr>
          <w:p w:rsidR="00C171C5" w:rsidRPr="00855ACB" w:rsidRDefault="00C171C5" w:rsidP="00365D95">
            <w:pPr>
              <w:pStyle w:val="TAL"/>
              <w:tabs>
                <w:tab w:val="clear" w:pos="284"/>
                <w:tab w:val="clear" w:pos="567"/>
              </w:tabs>
              <w:rPr>
                <w:sz w:val="16"/>
              </w:rPr>
            </w:pPr>
            <w:r w:rsidRPr="00855ACB">
              <w:rPr>
                <w:sz w:val="16"/>
              </w:rPr>
              <w:t>3GPP, ATIS, BBF, DMTF, ETSI NFV ISG, IETF, IRTF, ITU-T, MEF, NGMN, OASIS TOSCA, OIF, ONOS, Open Cloud Connect, OpenDaylight, OPNFV, TM Forum</w:t>
            </w:r>
          </w:p>
        </w:tc>
        <w:tc>
          <w:tcPr>
            <w:tcW w:w="0" w:type="auto"/>
          </w:tcPr>
          <w:p w:rsidR="00C171C5" w:rsidRPr="00855ACB" w:rsidRDefault="00C171C5" w:rsidP="00365D95">
            <w:pPr>
              <w:pStyle w:val="TAL"/>
              <w:tabs>
                <w:tab w:val="clear" w:pos="284"/>
                <w:tab w:val="clear" w:pos="567"/>
              </w:tabs>
              <w:rPr>
                <w:sz w:val="16"/>
              </w:rPr>
            </w:pP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Noted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170853</w:t>
            </w:r>
          </w:p>
        </w:tc>
        <w:tc>
          <w:tcPr>
            <w:tcW w:w="1203" w:type="dxa"/>
          </w:tcPr>
          <w:p w:rsidR="00C171C5" w:rsidRPr="00855ACB" w:rsidRDefault="00C171C5" w:rsidP="00365D95">
            <w:pPr>
              <w:pStyle w:val="TAL"/>
              <w:tabs>
                <w:tab w:val="clear" w:pos="284"/>
                <w:tab w:val="clear" w:pos="567"/>
              </w:tabs>
              <w:rPr>
                <w:sz w:val="16"/>
              </w:rPr>
            </w:pPr>
            <w:r w:rsidRPr="00855ACB">
              <w:rPr>
                <w:sz w:val="16"/>
              </w:rPr>
              <w:t>CT WG3</w:t>
            </w:r>
          </w:p>
        </w:tc>
        <w:tc>
          <w:tcPr>
            <w:tcW w:w="0" w:type="auto"/>
          </w:tcPr>
          <w:p w:rsidR="00C171C5" w:rsidRPr="00855ACB" w:rsidRDefault="00C171C5" w:rsidP="00365D95">
            <w:pPr>
              <w:pStyle w:val="TAL"/>
              <w:tabs>
                <w:tab w:val="clear" w:pos="284"/>
                <w:tab w:val="clear" w:pos="567"/>
              </w:tabs>
              <w:rPr>
                <w:sz w:val="16"/>
              </w:rPr>
            </w:pPr>
            <w:r w:rsidRPr="00855ACB">
              <w:rPr>
                <w:sz w:val="16"/>
              </w:rPr>
              <w:t xml:space="preserve">LS from CT WG3: LS on xMB </w:t>
            </w:r>
            <w:r w:rsidRPr="00855ACB">
              <w:rPr>
                <w:sz w:val="16"/>
              </w:rPr>
              <w:lastRenderedPageBreak/>
              <w:t>Interface for TV Services</w:t>
            </w:r>
          </w:p>
        </w:tc>
        <w:tc>
          <w:tcPr>
            <w:tcW w:w="0" w:type="auto"/>
          </w:tcPr>
          <w:p w:rsidR="00C171C5" w:rsidRPr="00855ACB" w:rsidRDefault="00C171C5" w:rsidP="00365D95">
            <w:pPr>
              <w:pStyle w:val="TAL"/>
              <w:tabs>
                <w:tab w:val="clear" w:pos="284"/>
                <w:tab w:val="clear" w:pos="567"/>
              </w:tabs>
              <w:rPr>
                <w:sz w:val="16"/>
              </w:rPr>
            </w:pPr>
            <w:r w:rsidRPr="00855ACB">
              <w:rPr>
                <w:sz w:val="16"/>
              </w:rPr>
              <w:lastRenderedPageBreak/>
              <w:t>C3A170068</w:t>
            </w:r>
          </w:p>
        </w:tc>
        <w:tc>
          <w:tcPr>
            <w:tcW w:w="0" w:type="auto"/>
          </w:tcPr>
          <w:p w:rsidR="00C171C5" w:rsidRPr="00855ACB" w:rsidRDefault="00C171C5" w:rsidP="00365D95">
            <w:pPr>
              <w:pStyle w:val="TAL"/>
              <w:tabs>
                <w:tab w:val="clear" w:pos="284"/>
                <w:tab w:val="clear" w:pos="567"/>
              </w:tabs>
              <w:rPr>
                <w:sz w:val="16"/>
              </w:rPr>
            </w:pPr>
            <w:r w:rsidRPr="00855ACB">
              <w:rPr>
                <w:sz w:val="16"/>
              </w:rPr>
              <w:t>SA WG4, SA WG3</w:t>
            </w:r>
          </w:p>
        </w:tc>
        <w:tc>
          <w:tcPr>
            <w:tcW w:w="0" w:type="auto"/>
          </w:tcPr>
          <w:p w:rsidR="00C171C5" w:rsidRPr="00855ACB" w:rsidRDefault="00C171C5" w:rsidP="00365D95">
            <w:pPr>
              <w:pStyle w:val="TAL"/>
              <w:tabs>
                <w:tab w:val="clear" w:pos="284"/>
                <w:tab w:val="clear" w:pos="567"/>
              </w:tabs>
              <w:rPr>
                <w:sz w:val="16"/>
              </w:rPr>
            </w:pPr>
            <w:r w:rsidRPr="00855ACB">
              <w:rPr>
                <w:sz w:val="16"/>
              </w:rPr>
              <w:t>SA WG2</w:t>
            </w:r>
          </w:p>
        </w:tc>
        <w:tc>
          <w:tcPr>
            <w:tcW w:w="1236" w:type="dxa"/>
          </w:tcPr>
          <w:p w:rsidR="00C171C5" w:rsidRPr="00855ACB" w:rsidRDefault="00C171C5" w:rsidP="00365D95">
            <w:pPr>
              <w:pStyle w:val="TAL"/>
              <w:tabs>
                <w:tab w:val="clear" w:pos="284"/>
                <w:tab w:val="clear" w:pos="567"/>
              </w:tabs>
              <w:rPr>
                <w:sz w:val="16"/>
              </w:rPr>
            </w:pPr>
            <w:r w:rsidRPr="00855ACB">
              <w:rPr>
                <w:sz w:val="16"/>
              </w:rPr>
              <w:t>C3A170066</w:t>
            </w: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Noted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lastRenderedPageBreak/>
              <w:t>S2</w:t>
            </w:r>
            <w:r>
              <w:rPr>
                <w:sz w:val="16"/>
              </w:rPr>
              <w:t>-</w:t>
            </w:r>
            <w:r w:rsidRPr="00855ACB">
              <w:rPr>
                <w:sz w:val="16"/>
              </w:rPr>
              <w:t>171208</w:t>
            </w:r>
          </w:p>
        </w:tc>
        <w:tc>
          <w:tcPr>
            <w:tcW w:w="1203" w:type="dxa"/>
          </w:tcPr>
          <w:p w:rsidR="00C171C5" w:rsidRPr="00855ACB" w:rsidRDefault="00C171C5" w:rsidP="00365D95">
            <w:pPr>
              <w:pStyle w:val="TAL"/>
              <w:tabs>
                <w:tab w:val="clear" w:pos="284"/>
                <w:tab w:val="clear" w:pos="567"/>
              </w:tabs>
              <w:rPr>
                <w:sz w:val="16"/>
              </w:rPr>
            </w:pPr>
            <w:r w:rsidRPr="00855ACB">
              <w:rPr>
                <w:sz w:val="16"/>
              </w:rPr>
              <w:t>SA WG1</w:t>
            </w:r>
          </w:p>
        </w:tc>
        <w:tc>
          <w:tcPr>
            <w:tcW w:w="0" w:type="auto"/>
          </w:tcPr>
          <w:p w:rsidR="00C171C5" w:rsidRPr="00855ACB" w:rsidRDefault="00C171C5" w:rsidP="00365D95">
            <w:pPr>
              <w:pStyle w:val="TAL"/>
              <w:tabs>
                <w:tab w:val="clear" w:pos="284"/>
                <w:tab w:val="clear" w:pos="567"/>
              </w:tabs>
              <w:rPr>
                <w:sz w:val="16"/>
              </w:rPr>
            </w:pPr>
            <w:r w:rsidRPr="00855ACB">
              <w:rPr>
                <w:sz w:val="16"/>
              </w:rPr>
              <w:t>LS from SA WG1: Reply LS on Bearer Independent Protocol in the list of PS Data Off Exempt Services</w:t>
            </w:r>
          </w:p>
        </w:tc>
        <w:tc>
          <w:tcPr>
            <w:tcW w:w="0" w:type="auto"/>
          </w:tcPr>
          <w:p w:rsidR="00C171C5" w:rsidRPr="00855ACB" w:rsidRDefault="00C171C5" w:rsidP="00365D95">
            <w:pPr>
              <w:pStyle w:val="TAL"/>
              <w:tabs>
                <w:tab w:val="clear" w:pos="284"/>
                <w:tab w:val="clear" w:pos="567"/>
              </w:tabs>
              <w:rPr>
                <w:sz w:val="16"/>
              </w:rPr>
            </w:pPr>
            <w:r w:rsidRPr="00855ACB">
              <w:rPr>
                <w:sz w:val="16"/>
              </w:rPr>
              <w:t>S1-170353</w:t>
            </w:r>
          </w:p>
        </w:tc>
        <w:tc>
          <w:tcPr>
            <w:tcW w:w="0" w:type="auto"/>
          </w:tcPr>
          <w:p w:rsidR="00C171C5" w:rsidRPr="00855ACB" w:rsidRDefault="00C171C5" w:rsidP="00365D95">
            <w:pPr>
              <w:pStyle w:val="TAL"/>
              <w:tabs>
                <w:tab w:val="clear" w:pos="284"/>
                <w:tab w:val="clear" w:pos="567"/>
              </w:tabs>
              <w:rPr>
                <w:sz w:val="16"/>
              </w:rPr>
            </w:pPr>
            <w:r w:rsidRPr="00855ACB">
              <w:rPr>
                <w:sz w:val="16"/>
              </w:rPr>
              <w:t>CT WG6</w:t>
            </w:r>
          </w:p>
        </w:tc>
        <w:tc>
          <w:tcPr>
            <w:tcW w:w="0" w:type="auto"/>
          </w:tcPr>
          <w:p w:rsidR="00C171C5" w:rsidRPr="00855ACB" w:rsidRDefault="00C171C5" w:rsidP="00365D95">
            <w:pPr>
              <w:pStyle w:val="TAL"/>
              <w:tabs>
                <w:tab w:val="clear" w:pos="284"/>
                <w:tab w:val="clear" w:pos="567"/>
              </w:tabs>
              <w:rPr>
                <w:sz w:val="16"/>
              </w:rPr>
            </w:pPr>
            <w:r w:rsidRPr="00855ACB">
              <w:rPr>
                <w:sz w:val="16"/>
              </w:rPr>
              <w:t>SA WG2, CT WG1</w:t>
            </w:r>
          </w:p>
        </w:tc>
        <w:tc>
          <w:tcPr>
            <w:tcW w:w="1236" w:type="dxa"/>
          </w:tcPr>
          <w:p w:rsidR="00C171C5" w:rsidRPr="00855ACB" w:rsidRDefault="00C171C5" w:rsidP="00365D95">
            <w:pPr>
              <w:pStyle w:val="TAL"/>
              <w:tabs>
                <w:tab w:val="clear" w:pos="284"/>
                <w:tab w:val="clear" w:pos="567"/>
              </w:tabs>
              <w:rPr>
                <w:sz w:val="16"/>
              </w:rPr>
            </w:pPr>
            <w:r w:rsidRPr="00855ACB">
              <w:rPr>
                <w:sz w:val="16"/>
              </w:rPr>
              <w:t>TS 22.011 CR0246</w:t>
            </w: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Noted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171209</w:t>
            </w:r>
          </w:p>
        </w:tc>
        <w:tc>
          <w:tcPr>
            <w:tcW w:w="1203" w:type="dxa"/>
          </w:tcPr>
          <w:p w:rsidR="00C171C5" w:rsidRPr="00855ACB" w:rsidRDefault="00C171C5" w:rsidP="00365D95">
            <w:pPr>
              <w:pStyle w:val="TAL"/>
              <w:tabs>
                <w:tab w:val="clear" w:pos="284"/>
                <w:tab w:val="clear" w:pos="567"/>
              </w:tabs>
              <w:rPr>
                <w:sz w:val="16"/>
              </w:rPr>
            </w:pPr>
            <w:r w:rsidRPr="00855ACB">
              <w:rPr>
                <w:sz w:val="16"/>
              </w:rPr>
              <w:t>SA WG1</w:t>
            </w:r>
          </w:p>
        </w:tc>
        <w:tc>
          <w:tcPr>
            <w:tcW w:w="0" w:type="auto"/>
          </w:tcPr>
          <w:p w:rsidR="00C171C5" w:rsidRPr="00855ACB" w:rsidRDefault="00C171C5" w:rsidP="00365D95">
            <w:pPr>
              <w:pStyle w:val="TAL"/>
              <w:tabs>
                <w:tab w:val="clear" w:pos="284"/>
                <w:tab w:val="clear" w:pos="567"/>
              </w:tabs>
              <w:rPr>
                <w:sz w:val="16"/>
              </w:rPr>
            </w:pPr>
            <w:r w:rsidRPr="00855ACB">
              <w:rPr>
                <w:sz w:val="16"/>
              </w:rPr>
              <w:t>LS from SA WG1: Reply LS on inter-carrier/inter-PLMN</w:t>
            </w:r>
          </w:p>
        </w:tc>
        <w:tc>
          <w:tcPr>
            <w:tcW w:w="0" w:type="auto"/>
          </w:tcPr>
          <w:p w:rsidR="00C171C5" w:rsidRPr="00855ACB" w:rsidRDefault="00C171C5" w:rsidP="00365D95">
            <w:pPr>
              <w:pStyle w:val="TAL"/>
              <w:tabs>
                <w:tab w:val="clear" w:pos="284"/>
                <w:tab w:val="clear" w:pos="567"/>
              </w:tabs>
              <w:rPr>
                <w:sz w:val="16"/>
              </w:rPr>
            </w:pPr>
            <w:r w:rsidRPr="00855ACB">
              <w:rPr>
                <w:sz w:val="16"/>
              </w:rPr>
              <w:t>S1-170352</w:t>
            </w:r>
          </w:p>
        </w:tc>
        <w:tc>
          <w:tcPr>
            <w:tcW w:w="0" w:type="auto"/>
          </w:tcPr>
          <w:p w:rsidR="00C171C5" w:rsidRPr="00855ACB" w:rsidRDefault="00C171C5" w:rsidP="00365D95">
            <w:pPr>
              <w:pStyle w:val="TAL"/>
              <w:tabs>
                <w:tab w:val="clear" w:pos="284"/>
                <w:tab w:val="clear" w:pos="567"/>
              </w:tabs>
              <w:rPr>
                <w:sz w:val="16"/>
              </w:rPr>
            </w:pPr>
            <w:r w:rsidRPr="00855ACB">
              <w:rPr>
                <w:sz w:val="16"/>
              </w:rPr>
              <w:t>RAN WG2</w:t>
            </w:r>
          </w:p>
        </w:tc>
        <w:tc>
          <w:tcPr>
            <w:tcW w:w="0" w:type="auto"/>
          </w:tcPr>
          <w:p w:rsidR="00C171C5" w:rsidRPr="00855ACB" w:rsidRDefault="00C171C5" w:rsidP="00365D95">
            <w:pPr>
              <w:pStyle w:val="TAL"/>
              <w:tabs>
                <w:tab w:val="clear" w:pos="284"/>
                <w:tab w:val="clear" w:pos="567"/>
              </w:tabs>
              <w:rPr>
                <w:sz w:val="16"/>
              </w:rPr>
            </w:pPr>
            <w:r w:rsidRPr="00855ACB">
              <w:rPr>
                <w:sz w:val="16"/>
              </w:rPr>
              <w:t>SA WG2, RAN WG1, RAN WG4</w:t>
            </w:r>
          </w:p>
        </w:tc>
        <w:tc>
          <w:tcPr>
            <w:tcW w:w="1236" w:type="dxa"/>
          </w:tcPr>
          <w:p w:rsidR="00C171C5" w:rsidRPr="00855ACB" w:rsidRDefault="00C171C5" w:rsidP="00365D95">
            <w:pPr>
              <w:pStyle w:val="TAL"/>
              <w:tabs>
                <w:tab w:val="clear" w:pos="284"/>
                <w:tab w:val="clear" w:pos="567"/>
              </w:tabs>
              <w:rPr>
                <w:sz w:val="16"/>
              </w:rPr>
            </w:pPr>
            <w:r w:rsidRPr="00855ACB">
              <w:rPr>
                <w:sz w:val="16"/>
              </w:rPr>
              <w:t xml:space="preserve"> </w:t>
            </w: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Noted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171210</w:t>
            </w:r>
          </w:p>
        </w:tc>
        <w:tc>
          <w:tcPr>
            <w:tcW w:w="1203" w:type="dxa"/>
          </w:tcPr>
          <w:p w:rsidR="00C171C5" w:rsidRPr="00855ACB" w:rsidRDefault="00C171C5" w:rsidP="00365D95">
            <w:pPr>
              <w:pStyle w:val="TAL"/>
              <w:tabs>
                <w:tab w:val="clear" w:pos="284"/>
                <w:tab w:val="clear" w:pos="567"/>
              </w:tabs>
              <w:rPr>
                <w:sz w:val="16"/>
              </w:rPr>
            </w:pPr>
            <w:r w:rsidRPr="00855ACB">
              <w:rPr>
                <w:sz w:val="16"/>
              </w:rPr>
              <w:t>GSMA</w:t>
            </w:r>
          </w:p>
        </w:tc>
        <w:tc>
          <w:tcPr>
            <w:tcW w:w="0" w:type="auto"/>
          </w:tcPr>
          <w:p w:rsidR="00C171C5" w:rsidRPr="00855ACB" w:rsidRDefault="00C171C5" w:rsidP="00365D95">
            <w:pPr>
              <w:pStyle w:val="TAL"/>
              <w:tabs>
                <w:tab w:val="clear" w:pos="284"/>
                <w:tab w:val="clear" w:pos="567"/>
              </w:tabs>
              <w:rPr>
                <w:sz w:val="16"/>
              </w:rPr>
            </w:pPr>
            <w:r w:rsidRPr="00855ACB">
              <w:rPr>
                <w:sz w:val="16"/>
              </w:rPr>
              <w:t>LS from GSMA: GSMA Mobile IoT response to 'Northbound SCEF API standardisation requested by oneM2M'</w:t>
            </w:r>
          </w:p>
        </w:tc>
        <w:tc>
          <w:tcPr>
            <w:tcW w:w="0" w:type="auto"/>
          </w:tcPr>
          <w:p w:rsidR="00C171C5" w:rsidRPr="00855ACB" w:rsidRDefault="00C171C5" w:rsidP="00365D95">
            <w:pPr>
              <w:pStyle w:val="TAL"/>
              <w:tabs>
                <w:tab w:val="clear" w:pos="284"/>
                <w:tab w:val="clear" w:pos="567"/>
              </w:tabs>
              <w:rPr>
                <w:sz w:val="16"/>
              </w:rPr>
            </w:pPr>
            <w:r w:rsidRPr="00855ACB">
              <w:rPr>
                <w:sz w:val="16"/>
              </w:rPr>
              <w:t>NBIOTDM 009_001</w:t>
            </w:r>
          </w:p>
        </w:tc>
        <w:tc>
          <w:tcPr>
            <w:tcW w:w="0" w:type="auto"/>
          </w:tcPr>
          <w:p w:rsidR="00C171C5" w:rsidRPr="00855ACB" w:rsidRDefault="00C171C5" w:rsidP="00365D95">
            <w:pPr>
              <w:pStyle w:val="TAL"/>
              <w:tabs>
                <w:tab w:val="clear" w:pos="284"/>
                <w:tab w:val="clear" w:pos="567"/>
              </w:tabs>
              <w:rPr>
                <w:sz w:val="16"/>
              </w:rPr>
            </w:pPr>
            <w:r w:rsidRPr="00855ACB">
              <w:rPr>
                <w:sz w:val="16"/>
              </w:rPr>
              <w:t>TSG SA, SA WG1, SA WG2, TSG CT, CT WG3</w:t>
            </w:r>
          </w:p>
        </w:tc>
        <w:tc>
          <w:tcPr>
            <w:tcW w:w="0" w:type="auto"/>
          </w:tcPr>
          <w:p w:rsidR="00C171C5" w:rsidRPr="00855ACB" w:rsidRDefault="00C171C5" w:rsidP="00365D95">
            <w:pPr>
              <w:pStyle w:val="TAL"/>
              <w:tabs>
                <w:tab w:val="clear" w:pos="284"/>
                <w:tab w:val="clear" w:pos="567"/>
              </w:tabs>
              <w:rPr>
                <w:sz w:val="16"/>
              </w:rPr>
            </w:pPr>
            <w:r w:rsidRPr="00855ACB">
              <w:rPr>
                <w:sz w:val="16"/>
              </w:rPr>
              <w:t>oneM2M, OMA-ARC</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Postponed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171335</w:t>
            </w:r>
          </w:p>
        </w:tc>
        <w:tc>
          <w:tcPr>
            <w:tcW w:w="1203" w:type="dxa"/>
          </w:tcPr>
          <w:p w:rsidR="00C171C5" w:rsidRPr="00855ACB" w:rsidRDefault="00C171C5" w:rsidP="00365D95">
            <w:pPr>
              <w:pStyle w:val="TAL"/>
              <w:tabs>
                <w:tab w:val="clear" w:pos="284"/>
                <w:tab w:val="clear" w:pos="567"/>
              </w:tabs>
              <w:rPr>
                <w:sz w:val="16"/>
              </w:rPr>
            </w:pPr>
            <w:r w:rsidRPr="00855ACB">
              <w:rPr>
                <w:sz w:val="16"/>
              </w:rPr>
              <w:t>SA WG3</w:t>
            </w:r>
          </w:p>
        </w:tc>
        <w:tc>
          <w:tcPr>
            <w:tcW w:w="0" w:type="auto"/>
          </w:tcPr>
          <w:p w:rsidR="00C171C5" w:rsidRPr="00855ACB" w:rsidRDefault="00C171C5" w:rsidP="00365D95">
            <w:pPr>
              <w:pStyle w:val="TAL"/>
              <w:tabs>
                <w:tab w:val="clear" w:pos="284"/>
                <w:tab w:val="clear" w:pos="567"/>
              </w:tabs>
              <w:rPr>
                <w:sz w:val="16"/>
              </w:rPr>
            </w:pPr>
            <w:r w:rsidRPr="00855ACB">
              <w:rPr>
                <w:sz w:val="16"/>
              </w:rPr>
              <w:t>LS from SA WG3: Reply LS on external interface for TV services</w:t>
            </w:r>
          </w:p>
        </w:tc>
        <w:tc>
          <w:tcPr>
            <w:tcW w:w="0" w:type="auto"/>
          </w:tcPr>
          <w:p w:rsidR="00C171C5" w:rsidRPr="00855ACB" w:rsidRDefault="00C171C5" w:rsidP="00365D95">
            <w:pPr>
              <w:pStyle w:val="TAL"/>
              <w:tabs>
                <w:tab w:val="clear" w:pos="284"/>
                <w:tab w:val="clear" w:pos="567"/>
              </w:tabs>
              <w:rPr>
                <w:sz w:val="16"/>
              </w:rPr>
            </w:pPr>
            <w:r w:rsidRPr="00855ACB">
              <w:rPr>
                <w:sz w:val="16"/>
              </w:rPr>
              <w:t>S3-170356</w:t>
            </w:r>
          </w:p>
        </w:tc>
        <w:tc>
          <w:tcPr>
            <w:tcW w:w="0" w:type="auto"/>
          </w:tcPr>
          <w:p w:rsidR="00C171C5" w:rsidRPr="00855ACB" w:rsidRDefault="00C171C5" w:rsidP="00365D95">
            <w:pPr>
              <w:pStyle w:val="TAL"/>
              <w:tabs>
                <w:tab w:val="clear" w:pos="284"/>
                <w:tab w:val="clear" w:pos="567"/>
              </w:tabs>
              <w:rPr>
                <w:sz w:val="16"/>
              </w:rPr>
            </w:pPr>
            <w:r w:rsidRPr="00855ACB">
              <w:rPr>
                <w:sz w:val="16"/>
              </w:rPr>
              <w:t>SA WG4, CT WG3</w:t>
            </w:r>
          </w:p>
        </w:tc>
        <w:tc>
          <w:tcPr>
            <w:tcW w:w="0" w:type="auto"/>
          </w:tcPr>
          <w:p w:rsidR="00C171C5" w:rsidRPr="00855ACB" w:rsidRDefault="00C171C5" w:rsidP="00365D95">
            <w:pPr>
              <w:pStyle w:val="TAL"/>
              <w:tabs>
                <w:tab w:val="clear" w:pos="284"/>
                <w:tab w:val="clear" w:pos="567"/>
              </w:tabs>
              <w:rPr>
                <w:sz w:val="16"/>
              </w:rPr>
            </w:pPr>
            <w:r w:rsidRPr="00855ACB">
              <w:rPr>
                <w:sz w:val="16"/>
              </w:rPr>
              <w:t>SA WG2, TSG SA, TSG CT</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Noted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171336</w:t>
            </w:r>
          </w:p>
        </w:tc>
        <w:tc>
          <w:tcPr>
            <w:tcW w:w="1203" w:type="dxa"/>
          </w:tcPr>
          <w:p w:rsidR="00C171C5" w:rsidRPr="00855ACB" w:rsidRDefault="00C171C5" w:rsidP="00365D95">
            <w:pPr>
              <w:pStyle w:val="TAL"/>
              <w:tabs>
                <w:tab w:val="clear" w:pos="284"/>
                <w:tab w:val="clear" w:pos="567"/>
              </w:tabs>
              <w:rPr>
                <w:sz w:val="16"/>
              </w:rPr>
            </w:pPr>
            <w:r w:rsidRPr="00855ACB">
              <w:rPr>
                <w:sz w:val="16"/>
              </w:rPr>
              <w:t>SA WG3</w:t>
            </w:r>
          </w:p>
        </w:tc>
        <w:tc>
          <w:tcPr>
            <w:tcW w:w="0" w:type="auto"/>
          </w:tcPr>
          <w:p w:rsidR="00C171C5" w:rsidRPr="00855ACB" w:rsidRDefault="00C171C5" w:rsidP="00365D95">
            <w:pPr>
              <w:pStyle w:val="TAL"/>
              <w:tabs>
                <w:tab w:val="clear" w:pos="284"/>
                <w:tab w:val="clear" w:pos="567"/>
              </w:tabs>
              <w:rPr>
                <w:sz w:val="16"/>
              </w:rPr>
            </w:pPr>
            <w:r w:rsidRPr="00855ACB">
              <w:rPr>
                <w:sz w:val="16"/>
              </w:rPr>
              <w:t>LS from SA WG3: Reply LS to SA WG2 on standardization of Northbound SCEF API</w:t>
            </w:r>
          </w:p>
        </w:tc>
        <w:tc>
          <w:tcPr>
            <w:tcW w:w="0" w:type="auto"/>
          </w:tcPr>
          <w:p w:rsidR="00C171C5" w:rsidRPr="00855ACB" w:rsidRDefault="00C171C5" w:rsidP="00365D95">
            <w:pPr>
              <w:pStyle w:val="TAL"/>
              <w:tabs>
                <w:tab w:val="clear" w:pos="284"/>
                <w:tab w:val="clear" w:pos="567"/>
              </w:tabs>
              <w:rPr>
                <w:sz w:val="16"/>
              </w:rPr>
            </w:pPr>
            <w:r w:rsidRPr="00855ACB">
              <w:rPr>
                <w:sz w:val="16"/>
              </w:rPr>
              <w:t>S3-170357</w:t>
            </w:r>
          </w:p>
        </w:tc>
        <w:tc>
          <w:tcPr>
            <w:tcW w:w="0" w:type="auto"/>
          </w:tcPr>
          <w:p w:rsidR="00C171C5" w:rsidRPr="00855ACB" w:rsidRDefault="00C171C5" w:rsidP="00365D95">
            <w:pPr>
              <w:pStyle w:val="TAL"/>
              <w:tabs>
                <w:tab w:val="clear" w:pos="284"/>
                <w:tab w:val="clear" w:pos="567"/>
              </w:tabs>
              <w:rPr>
                <w:sz w:val="16"/>
              </w:rPr>
            </w:pPr>
            <w:r w:rsidRPr="00855ACB">
              <w:rPr>
                <w:sz w:val="16"/>
              </w:rPr>
              <w:t>SA WG2</w:t>
            </w:r>
          </w:p>
        </w:tc>
        <w:tc>
          <w:tcPr>
            <w:tcW w:w="0" w:type="auto"/>
          </w:tcPr>
          <w:p w:rsidR="00C171C5" w:rsidRPr="00855ACB" w:rsidRDefault="00C171C5" w:rsidP="00365D95">
            <w:pPr>
              <w:pStyle w:val="TAL"/>
              <w:tabs>
                <w:tab w:val="clear" w:pos="284"/>
                <w:tab w:val="clear" w:pos="567"/>
              </w:tabs>
              <w:rPr>
                <w:sz w:val="16"/>
              </w:rPr>
            </w:pPr>
            <w:r w:rsidRPr="00855ACB">
              <w:rPr>
                <w:sz w:val="16"/>
              </w:rPr>
              <w:t>oneM2M</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Postponed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171337</w:t>
            </w:r>
          </w:p>
        </w:tc>
        <w:tc>
          <w:tcPr>
            <w:tcW w:w="1203" w:type="dxa"/>
          </w:tcPr>
          <w:p w:rsidR="00C171C5" w:rsidRPr="00855ACB" w:rsidRDefault="00C171C5" w:rsidP="00365D95">
            <w:pPr>
              <w:pStyle w:val="TAL"/>
              <w:tabs>
                <w:tab w:val="clear" w:pos="284"/>
                <w:tab w:val="clear" w:pos="567"/>
              </w:tabs>
              <w:rPr>
                <w:sz w:val="16"/>
              </w:rPr>
            </w:pPr>
            <w:r w:rsidRPr="00855ACB">
              <w:rPr>
                <w:sz w:val="16"/>
              </w:rPr>
              <w:t>SA WG3</w:t>
            </w:r>
          </w:p>
        </w:tc>
        <w:tc>
          <w:tcPr>
            <w:tcW w:w="0" w:type="auto"/>
          </w:tcPr>
          <w:p w:rsidR="00C171C5" w:rsidRPr="00855ACB" w:rsidRDefault="00C171C5" w:rsidP="00365D95">
            <w:pPr>
              <w:pStyle w:val="TAL"/>
              <w:tabs>
                <w:tab w:val="clear" w:pos="284"/>
                <w:tab w:val="clear" w:pos="567"/>
              </w:tabs>
              <w:rPr>
                <w:sz w:val="16"/>
              </w:rPr>
            </w:pPr>
            <w:r w:rsidRPr="00855ACB">
              <w:rPr>
                <w:sz w:val="16"/>
              </w:rPr>
              <w:t>LS from SA WG3: Response LS to S3-170084 (C1-170512) LS on security of information provided via ANQP or DNS</w:t>
            </w:r>
          </w:p>
        </w:tc>
        <w:tc>
          <w:tcPr>
            <w:tcW w:w="0" w:type="auto"/>
          </w:tcPr>
          <w:p w:rsidR="00C171C5" w:rsidRPr="00855ACB" w:rsidRDefault="00C171C5" w:rsidP="00365D95">
            <w:pPr>
              <w:pStyle w:val="TAL"/>
              <w:tabs>
                <w:tab w:val="clear" w:pos="284"/>
                <w:tab w:val="clear" w:pos="567"/>
              </w:tabs>
              <w:rPr>
                <w:sz w:val="16"/>
              </w:rPr>
            </w:pPr>
            <w:r w:rsidRPr="00855ACB">
              <w:rPr>
                <w:sz w:val="16"/>
              </w:rPr>
              <w:t>S3-170358</w:t>
            </w:r>
          </w:p>
        </w:tc>
        <w:tc>
          <w:tcPr>
            <w:tcW w:w="0" w:type="auto"/>
          </w:tcPr>
          <w:p w:rsidR="00C171C5" w:rsidRPr="00855ACB" w:rsidRDefault="00C171C5" w:rsidP="00365D95">
            <w:pPr>
              <w:pStyle w:val="TAL"/>
              <w:tabs>
                <w:tab w:val="clear" w:pos="284"/>
                <w:tab w:val="clear" w:pos="567"/>
              </w:tabs>
              <w:rPr>
                <w:sz w:val="16"/>
              </w:rPr>
            </w:pPr>
            <w:r w:rsidRPr="00855ACB">
              <w:rPr>
                <w:sz w:val="16"/>
              </w:rPr>
              <w:t>CT WG1</w:t>
            </w:r>
          </w:p>
        </w:tc>
        <w:tc>
          <w:tcPr>
            <w:tcW w:w="0" w:type="auto"/>
          </w:tcPr>
          <w:p w:rsidR="00C171C5" w:rsidRPr="00855ACB" w:rsidRDefault="00C171C5" w:rsidP="00365D95">
            <w:pPr>
              <w:pStyle w:val="TAL"/>
              <w:tabs>
                <w:tab w:val="clear" w:pos="284"/>
                <w:tab w:val="clear" w:pos="567"/>
              </w:tabs>
              <w:rPr>
                <w:sz w:val="16"/>
              </w:rPr>
            </w:pPr>
            <w:r w:rsidRPr="00855ACB">
              <w:rPr>
                <w:sz w:val="16"/>
              </w:rPr>
              <w:t>SA WG1, SA WG2</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Postponed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171338</w:t>
            </w:r>
          </w:p>
        </w:tc>
        <w:tc>
          <w:tcPr>
            <w:tcW w:w="1203" w:type="dxa"/>
          </w:tcPr>
          <w:p w:rsidR="00C171C5" w:rsidRPr="00855ACB" w:rsidRDefault="00C171C5" w:rsidP="00365D95">
            <w:pPr>
              <w:pStyle w:val="TAL"/>
              <w:tabs>
                <w:tab w:val="clear" w:pos="284"/>
                <w:tab w:val="clear" w:pos="567"/>
              </w:tabs>
              <w:rPr>
                <w:sz w:val="16"/>
              </w:rPr>
            </w:pPr>
            <w:r w:rsidRPr="00855ACB">
              <w:rPr>
                <w:sz w:val="16"/>
              </w:rPr>
              <w:t>SA WG3</w:t>
            </w:r>
          </w:p>
        </w:tc>
        <w:tc>
          <w:tcPr>
            <w:tcW w:w="0" w:type="auto"/>
          </w:tcPr>
          <w:p w:rsidR="00C171C5" w:rsidRPr="00855ACB" w:rsidRDefault="00C171C5" w:rsidP="00365D95">
            <w:pPr>
              <w:pStyle w:val="TAL"/>
              <w:tabs>
                <w:tab w:val="clear" w:pos="284"/>
                <w:tab w:val="clear" w:pos="567"/>
              </w:tabs>
              <w:rPr>
                <w:sz w:val="16"/>
              </w:rPr>
            </w:pPr>
            <w:r w:rsidRPr="00855ACB">
              <w:rPr>
                <w:sz w:val="16"/>
              </w:rPr>
              <w:t>LS from SA WG3: LS on user plane security termination</w:t>
            </w:r>
          </w:p>
        </w:tc>
        <w:tc>
          <w:tcPr>
            <w:tcW w:w="0" w:type="auto"/>
          </w:tcPr>
          <w:p w:rsidR="00C171C5" w:rsidRPr="00855ACB" w:rsidRDefault="00C171C5" w:rsidP="00365D95">
            <w:pPr>
              <w:pStyle w:val="TAL"/>
              <w:tabs>
                <w:tab w:val="clear" w:pos="284"/>
                <w:tab w:val="clear" w:pos="567"/>
              </w:tabs>
              <w:rPr>
                <w:sz w:val="16"/>
              </w:rPr>
            </w:pPr>
            <w:r w:rsidRPr="00855ACB">
              <w:rPr>
                <w:sz w:val="16"/>
              </w:rPr>
              <w:t>S3-170408</w:t>
            </w:r>
          </w:p>
        </w:tc>
        <w:tc>
          <w:tcPr>
            <w:tcW w:w="0" w:type="auto"/>
          </w:tcPr>
          <w:p w:rsidR="00C171C5" w:rsidRPr="00855ACB" w:rsidRDefault="00C171C5" w:rsidP="00365D95">
            <w:pPr>
              <w:pStyle w:val="TAL"/>
              <w:tabs>
                <w:tab w:val="clear" w:pos="284"/>
                <w:tab w:val="clear" w:pos="567"/>
              </w:tabs>
              <w:rPr>
                <w:sz w:val="16"/>
              </w:rPr>
            </w:pPr>
            <w:r w:rsidRPr="00855ACB">
              <w:rPr>
                <w:sz w:val="16"/>
              </w:rPr>
              <w:t>RAN WG2, RAN WG3, SA WG2</w:t>
            </w:r>
          </w:p>
        </w:tc>
        <w:tc>
          <w:tcPr>
            <w:tcW w:w="0" w:type="auto"/>
          </w:tcPr>
          <w:p w:rsidR="00C171C5" w:rsidRPr="00855ACB" w:rsidRDefault="00C171C5" w:rsidP="00365D95">
            <w:pPr>
              <w:pStyle w:val="TAL"/>
              <w:tabs>
                <w:tab w:val="clear" w:pos="284"/>
                <w:tab w:val="clear" w:pos="567"/>
              </w:tabs>
              <w:rPr>
                <w:sz w:val="16"/>
              </w:rPr>
            </w:pPr>
            <w:r w:rsidRPr="00855ACB">
              <w:rPr>
                <w:sz w:val="16"/>
              </w:rPr>
              <w:t>-</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Postponed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171339</w:t>
            </w:r>
          </w:p>
        </w:tc>
        <w:tc>
          <w:tcPr>
            <w:tcW w:w="1203" w:type="dxa"/>
          </w:tcPr>
          <w:p w:rsidR="00C171C5" w:rsidRPr="00855ACB" w:rsidRDefault="00C171C5" w:rsidP="00365D95">
            <w:pPr>
              <w:pStyle w:val="TAL"/>
              <w:tabs>
                <w:tab w:val="clear" w:pos="284"/>
                <w:tab w:val="clear" w:pos="567"/>
              </w:tabs>
              <w:rPr>
                <w:sz w:val="16"/>
              </w:rPr>
            </w:pPr>
            <w:r w:rsidRPr="00855ACB">
              <w:rPr>
                <w:sz w:val="16"/>
              </w:rPr>
              <w:t>SA WG3</w:t>
            </w:r>
          </w:p>
        </w:tc>
        <w:tc>
          <w:tcPr>
            <w:tcW w:w="0" w:type="auto"/>
          </w:tcPr>
          <w:p w:rsidR="00C171C5" w:rsidRPr="00855ACB" w:rsidRDefault="00C171C5" w:rsidP="00365D95">
            <w:pPr>
              <w:pStyle w:val="TAL"/>
              <w:tabs>
                <w:tab w:val="clear" w:pos="284"/>
                <w:tab w:val="clear" w:pos="567"/>
              </w:tabs>
              <w:rPr>
                <w:sz w:val="16"/>
              </w:rPr>
            </w:pPr>
            <w:r w:rsidRPr="00855ACB">
              <w:rPr>
                <w:sz w:val="16"/>
              </w:rPr>
              <w:t>LS from SA WG3: LS on IPSec use for non-3GPP access</w:t>
            </w:r>
          </w:p>
        </w:tc>
        <w:tc>
          <w:tcPr>
            <w:tcW w:w="0" w:type="auto"/>
          </w:tcPr>
          <w:p w:rsidR="00C171C5" w:rsidRPr="00855ACB" w:rsidRDefault="00C171C5" w:rsidP="00365D95">
            <w:pPr>
              <w:pStyle w:val="TAL"/>
              <w:tabs>
                <w:tab w:val="clear" w:pos="284"/>
                <w:tab w:val="clear" w:pos="567"/>
              </w:tabs>
              <w:rPr>
                <w:sz w:val="16"/>
              </w:rPr>
            </w:pPr>
            <w:r w:rsidRPr="00855ACB">
              <w:rPr>
                <w:sz w:val="16"/>
              </w:rPr>
              <w:t>S3-170465</w:t>
            </w:r>
          </w:p>
        </w:tc>
        <w:tc>
          <w:tcPr>
            <w:tcW w:w="0" w:type="auto"/>
          </w:tcPr>
          <w:p w:rsidR="00C171C5" w:rsidRPr="00855ACB" w:rsidRDefault="00C171C5" w:rsidP="00365D95">
            <w:pPr>
              <w:pStyle w:val="TAL"/>
              <w:tabs>
                <w:tab w:val="clear" w:pos="284"/>
                <w:tab w:val="clear" w:pos="567"/>
              </w:tabs>
              <w:rPr>
                <w:sz w:val="16"/>
              </w:rPr>
            </w:pPr>
            <w:r w:rsidRPr="00855ACB">
              <w:rPr>
                <w:sz w:val="16"/>
              </w:rPr>
              <w:t>SA WG2</w:t>
            </w:r>
          </w:p>
        </w:tc>
        <w:tc>
          <w:tcPr>
            <w:tcW w:w="0" w:type="auto"/>
          </w:tcPr>
          <w:p w:rsidR="00C171C5" w:rsidRPr="00855ACB" w:rsidRDefault="00C171C5" w:rsidP="00365D95">
            <w:pPr>
              <w:pStyle w:val="TAL"/>
              <w:tabs>
                <w:tab w:val="clear" w:pos="284"/>
                <w:tab w:val="clear" w:pos="567"/>
              </w:tabs>
              <w:rPr>
                <w:sz w:val="16"/>
              </w:rPr>
            </w:pPr>
            <w:r w:rsidRPr="00855ACB">
              <w:rPr>
                <w:sz w:val="16"/>
              </w:rPr>
              <w:t>RAN WG3</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Postponed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171340</w:t>
            </w:r>
          </w:p>
        </w:tc>
        <w:tc>
          <w:tcPr>
            <w:tcW w:w="1203" w:type="dxa"/>
          </w:tcPr>
          <w:p w:rsidR="00C171C5" w:rsidRPr="00855ACB" w:rsidRDefault="00C171C5" w:rsidP="00365D95">
            <w:pPr>
              <w:pStyle w:val="TAL"/>
              <w:tabs>
                <w:tab w:val="clear" w:pos="284"/>
                <w:tab w:val="clear" w:pos="567"/>
              </w:tabs>
              <w:rPr>
                <w:sz w:val="16"/>
              </w:rPr>
            </w:pPr>
            <w:r w:rsidRPr="00855ACB">
              <w:rPr>
                <w:sz w:val="16"/>
              </w:rPr>
              <w:t>SA WG3</w:t>
            </w:r>
          </w:p>
        </w:tc>
        <w:tc>
          <w:tcPr>
            <w:tcW w:w="0" w:type="auto"/>
          </w:tcPr>
          <w:p w:rsidR="00C171C5" w:rsidRPr="00855ACB" w:rsidRDefault="00C171C5" w:rsidP="00365D95">
            <w:pPr>
              <w:pStyle w:val="TAL"/>
              <w:tabs>
                <w:tab w:val="clear" w:pos="284"/>
                <w:tab w:val="clear" w:pos="567"/>
              </w:tabs>
              <w:rPr>
                <w:sz w:val="16"/>
              </w:rPr>
            </w:pPr>
            <w:r w:rsidRPr="00855ACB">
              <w:rPr>
                <w:sz w:val="16"/>
              </w:rPr>
              <w:t>LS from SA WG3: Reply-LS on unauthenticated emergency session over Trusted WLAN</w:t>
            </w:r>
          </w:p>
        </w:tc>
        <w:tc>
          <w:tcPr>
            <w:tcW w:w="0" w:type="auto"/>
          </w:tcPr>
          <w:p w:rsidR="00C171C5" w:rsidRPr="00855ACB" w:rsidRDefault="00C171C5" w:rsidP="00365D95">
            <w:pPr>
              <w:pStyle w:val="TAL"/>
              <w:tabs>
                <w:tab w:val="clear" w:pos="284"/>
                <w:tab w:val="clear" w:pos="567"/>
              </w:tabs>
              <w:rPr>
                <w:sz w:val="16"/>
              </w:rPr>
            </w:pPr>
            <w:r w:rsidRPr="00855ACB">
              <w:rPr>
                <w:sz w:val="16"/>
              </w:rPr>
              <w:t>S3-170483</w:t>
            </w:r>
          </w:p>
        </w:tc>
        <w:tc>
          <w:tcPr>
            <w:tcW w:w="0" w:type="auto"/>
          </w:tcPr>
          <w:p w:rsidR="00C171C5" w:rsidRPr="00855ACB" w:rsidRDefault="00C171C5" w:rsidP="00365D95">
            <w:pPr>
              <w:pStyle w:val="TAL"/>
              <w:tabs>
                <w:tab w:val="clear" w:pos="284"/>
                <w:tab w:val="clear" w:pos="567"/>
              </w:tabs>
              <w:rPr>
                <w:sz w:val="16"/>
              </w:rPr>
            </w:pPr>
            <w:r w:rsidRPr="00855ACB">
              <w:rPr>
                <w:sz w:val="16"/>
              </w:rPr>
              <w:t>CT WG1</w:t>
            </w:r>
          </w:p>
        </w:tc>
        <w:tc>
          <w:tcPr>
            <w:tcW w:w="0" w:type="auto"/>
          </w:tcPr>
          <w:p w:rsidR="00C171C5" w:rsidRPr="00855ACB" w:rsidRDefault="00C171C5" w:rsidP="00365D95">
            <w:pPr>
              <w:pStyle w:val="TAL"/>
              <w:tabs>
                <w:tab w:val="clear" w:pos="284"/>
                <w:tab w:val="clear" w:pos="567"/>
              </w:tabs>
              <w:rPr>
                <w:sz w:val="16"/>
              </w:rPr>
            </w:pPr>
            <w:r w:rsidRPr="00855ACB">
              <w:rPr>
                <w:sz w:val="16"/>
              </w:rPr>
              <w:t>SA WG2</w:t>
            </w:r>
          </w:p>
        </w:tc>
        <w:tc>
          <w:tcPr>
            <w:tcW w:w="1236" w:type="dxa"/>
          </w:tcPr>
          <w:p w:rsidR="00C171C5" w:rsidRPr="00855ACB" w:rsidRDefault="00C171C5" w:rsidP="00365D95">
            <w:pPr>
              <w:pStyle w:val="TAL"/>
              <w:tabs>
                <w:tab w:val="clear" w:pos="284"/>
                <w:tab w:val="clear" w:pos="567"/>
              </w:tabs>
              <w:rPr>
                <w:sz w:val="16"/>
              </w:rPr>
            </w:pPr>
            <w:r w:rsidRPr="00855ACB">
              <w:rPr>
                <w:sz w:val="16"/>
              </w:rPr>
              <w:t>S3-170476</w:t>
            </w: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Postponed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171341</w:t>
            </w:r>
          </w:p>
        </w:tc>
        <w:tc>
          <w:tcPr>
            <w:tcW w:w="1203" w:type="dxa"/>
          </w:tcPr>
          <w:p w:rsidR="00C171C5" w:rsidRPr="00855ACB" w:rsidRDefault="00C171C5" w:rsidP="00365D95">
            <w:pPr>
              <w:pStyle w:val="TAL"/>
              <w:tabs>
                <w:tab w:val="clear" w:pos="284"/>
                <w:tab w:val="clear" w:pos="567"/>
              </w:tabs>
              <w:rPr>
                <w:sz w:val="16"/>
              </w:rPr>
            </w:pPr>
            <w:r w:rsidRPr="00855ACB">
              <w:rPr>
                <w:sz w:val="16"/>
              </w:rPr>
              <w:t>SA WG3</w:t>
            </w:r>
          </w:p>
        </w:tc>
        <w:tc>
          <w:tcPr>
            <w:tcW w:w="0" w:type="auto"/>
          </w:tcPr>
          <w:p w:rsidR="00C171C5" w:rsidRPr="00855ACB" w:rsidRDefault="00C171C5" w:rsidP="00365D95">
            <w:pPr>
              <w:pStyle w:val="TAL"/>
              <w:tabs>
                <w:tab w:val="clear" w:pos="284"/>
                <w:tab w:val="clear" w:pos="567"/>
              </w:tabs>
              <w:rPr>
                <w:sz w:val="16"/>
              </w:rPr>
            </w:pPr>
            <w:r w:rsidRPr="00855ACB">
              <w:rPr>
                <w:sz w:val="16"/>
              </w:rPr>
              <w:t>LS from SA WG3: LS response on security issues in S3-170013/R2-169115</w:t>
            </w:r>
          </w:p>
        </w:tc>
        <w:tc>
          <w:tcPr>
            <w:tcW w:w="0" w:type="auto"/>
          </w:tcPr>
          <w:p w:rsidR="00C171C5" w:rsidRPr="00855ACB" w:rsidRDefault="00C171C5" w:rsidP="00365D95">
            <w:pPr>
              <w:pStyle w:val="TAL"/>
              <w:tabs>
                <w:tab w:val="clear" w:pos="284"/>
                <w:tab w:val="clear" w:pos="567"/>
              </w:tabs>
              <w:rPr>
                <w:sz w:val="16"/>
              </w:rPr>
            </w:pPr>
            <w:r w:rsidRPr="00855ACB">
              <w:rPr>
                <w:sz w:val="16"/>
              </w:rPr>
              <w:t>S3-170485</w:t>
            </w:r>
          </w:p>
        </w:tc>
        <w:tc>
          <w:tcPr>
            <w:tcW w:w="0" w:type="auto"/>
          </w:tcPr>
          <w:p w:rsidR="00C171C5" w:rsidRPr="00855ACB" w:rsidRDefault="00C171C5" w:rsidP="00365D95">
            <w:pPr>
              <w:pStyle w:val="TAL"/>
              <w:tabs>
                <w:tab w:val="clear" w:pos="284"/>
                <w:tab w:val="clear" w:pos="567"/>
              </w:tabs>
              <w:rPr>
                <w:sz w:val="16"/>
              </w:rPr>
            </w:pPr>
            <w:r w:rsidRPr="00855ACB">
              <w:rPr>
                <w:sz w:val="16"/>
              </w:rPr>
              <w:t>RAN WG2, RAN WG3</w:t>
            </w:r>
          </w:p>
        </w:tc>
        <w:tc>
          <w:tcPr>
            <w:tcW w:w="0" w:type="auto"/>
          </w:tcPr>
          <w:p w:rsidR="00C171C5" w:rsidRPr="00855ACB" w:rsidRDefault="00C171C5" w:rsidP="00365D95">
            <w:pPr>
              <w:pStyle w:val="TAL"/>
              <w:tabs>
                <w:tab w:val="clear" w:pos="284"/>
                <w:tab w:val="clear" w:pos="567"/>
              </w:tabs>
              <w:rPr>
                <w:sz w:val="16"/>
              </w:rPr>
            </w:pPr>
            <w:r w:rsidRPr="00855ACB">
              <w:rPr>
                <w:sz w:val="16"/>
              </w:rPr>
              <w:t>SA WG2, CT WG1</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Postponed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171450</w:t>
            </w:r>
          </w:p>
        </w:tc>
        <w:tc>
          <w:tcPr>
            <w:tcW w:w="1203" w:type="dxa"/>
          </w:tcPr>
          <w:p w:rsidR="00C171C5" w:rsidRPr="00855ACB" w:rsidRDefault="00C171C5" w:rsidP="00365D95">
            <w:pPr>
              <w:pStyle w:val="TAL"/>
              <w:tabs>
                <w:tab w:val="clear" w:pos="284"/>
                <w:tab w:val="clear" w:pos="567"/>
              </w:tabs>
              <w:rPr>
                <w:sz w:val="16"/>
              </w:rPr>
            </w:pPr>
            <w:r w:rsidRPr="00855ACB">
              <w:rPr>
                <w:sz w:val="16"/>
              </w:rPr>
              <w:t>OMA ARC</w:t>
            </w:r>
          </w:p>
        </w:tc>
        <w:tc>
          <w:tcPr>
            <w:tcW w:w="0" w:type="auto"/>
          </w:tcPr>
          <w:p w:rsidR="00C171C5" w:rsidRPr="00855ACB" w:rsidRDefault="00C171C5" w:rsidP="00365D95">
            <w:pPr>
              <w:pStyle w:val="TAL"/>
              <w:tabs>
                <w:tab w:val="clear" w:pos="284"/>
                <w:tab w:val="clear" w:pos="567"/>
              </w:tabs>
              <w:rPr>
                <w:sz w:val="16"/>
              </w:rPr>
            </w:pPr>
            <w:r w:rsidRPr="00855ACB">
              <w:rPr>
                <w:sz w:val="16"/>
              </w:rPr>
              <w:t>LS from OMA ARC: Reply LS to GSMA regarding Mobile IoT Device Management and Service Enablement</w:t>
            </w:r>
          </w:p>
        </w:tc>
        <w:tc>
          <w:tcPr>
            <w:tcW w:w="0" w:type="auto"/>
          </w:tcPr>
          <w:p w:rsidR="00C171C5" w:rsidRPr="00855ACB" w:rsidRDefault="00C171C5" w:rsidP="00365D95">
            <w:pPr>
              <w:pStyle w:val="TAL"/>
              <w:tabs>
                <w:tab w:val="clear" w:pos="284"/>
                <w:tab w:val="clear" w:pos="567"/>
              </w:tabs>
              <w:rPr>
                <w:sz w:val="16"/>
              </w:rPr>
            </w:pPr>
            <w:r w:rsidRPr="00855ACB">
              <w:rPr>
                <w:sz w:val="16"/>
              </w:rPr>
              <w:t>OMA-LS_1080-ARC</w:t>
            </w:r>
          </w:p>
        </w:tc>
        <w:tc>
          <w:tcPr>
            <w:tcW w:w="0" w:type="auto"/>
          </w:tcPr>
          <w:p w:rsidR="00C171C5" w:rsidRPr="00855ACB" w:rsidRDefault="00C171C5" w:rsidP="00365D95">
            <w:pPr>
              <w:pStyle w:val="TAL"/>
              <w:tabs>
                <w:tab w:val="clear" w:pos="284"/>
                <w:tab w:val="clear" w:pos="567"/>
              </w:tabs>
              <w:rPr>
                <w:sz w:val="16"/>
              </w:rPr>
            </w:pPr>
            <w:r w:rsidRPr="00855ACB">
              <w:rPr>
                <w:sz w:val="16"/>
              </w:rPr>
              <w:t>GSMA Mobile IoT Device Management Group</w:t>
            </w:r>
          </w:p>
        </w:tc>
        <w:tc>
          <w:tcPr>
            <w:tcW w:w="0" w:type="auto"/>
          </w:tcPr>
          <w:p w:rsidR="00C171C5" w:rsidRPr="00855ACB" w:rsidRDefault="00C171C5" w:rsidP="00365D95">
            <w:pPr>
              <w:pStyle w:val="TAL"/>
              <w:tabs>
                <w:tab w:val="clear" w:pos="284"/>
                <w:tab w:val="clear" w:pos="567"/>
              </w:tabs>
              <w:rPr>
                <w:sz w:val="16"/>
              </w:rPr>
            </w:pPr>
            <w:r w:rsidRPr="00855ACB">
              <w:rPr>
                <w:sz w:val="16"/>
              </w:rPr>
              <w:t>TSG SA, SA WG2, oneM2M</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Postponed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171480</w:t>
            </w:r>
          </w:p>
        </w:tc>
        <w:tc>
          <w:tcPr>
            <w:tcW w:w="1203" w:type="dxa"/>
          </w:tcPr>
          <w:p w:rsidR="00C171C5" w:rsidRPr="00855ACB" w:rsidRDefault="00C171C5" w:rsidP="00365D95">
            <w:pPr>
              <w:pStyle w:val="TAL"/>
              <w:tabs>
                <w:tab w:val="clear" w:pos="284"/>
                <w:tab w:val="clear" w:pos="567"/>
              </w:tabs>
              <w:rPr>
                <w:sz w:val="16"/>
              </w:rPr>
            </w:pPr>
            <w:r w:rsidRPr="00855ACB">
              <w:rPr>
                <w:sz w:val="16"/>
              </w:rPr>
              <w:t>RAN WG2</w:t>
            </w:r>
          </w:p>
        </w:tc>
        <w:tc>
          <w:tcPr>
            <w:tcW w:w="0" w:type="auto"/>
          </w:tcPr>
          <w:p w:rsidR="00C171C5" w:rsidRPr="00855ACB" w:rsidRDefault="00C171C5" w:rsidP="00365D95">
            <w:pPr>
              <w:pStyle w:val="TAL"/>
              <w:tabs>
                <w:tab w:val="clear" w:pos="284"/>
                <w:tab w:val="clear" w:pos="567"/>
              </w:tabs>
              <w:rPr>
                <w:sz w:val="16"/>
              </w:rPr>
            </w:pPr>
            <w:r w:rsidRPr="00855ACB">
              <w:rPr>
                <w:sz w:val="16"/>
              </w:rPr>
              <w:t>LS from RAN WG2: LS Response to LS on SA WG2 involvement for the light connection</w:t>
            </w:r>
          </w:p>
        </w:tc>
        <w:tc>
          <w:tcPr>
            <w:tcW w:w="0" w:type="auto"/>
          </w:tcPr>
          <w:p w:rsidR="00C171C5" w:rsidRPr="00855ACB" w:rsidRDefault="00C171C5" w:rsidP="00365D95">
            <w:pPr>
              <w:pStyle w:val="TAL"/>
              <w:tabs>
                <w:tab w:val="clear" w:pos="284"/>
                <w:tab w:val="clear" w:pos="567"/>
              </w:tabs>
              <w:rPr>
                <w:sz w:val="16"/>
              </w:rPr>
            </w:pPr>
            <w:r w:rsidRPr="00855ACB">
              <w:rPr>
                <w:sz w:val="16"/>
              </w:rPr>
              <w:t>R2-1702152</w:t>
            </w:r>
          </w:p>
        </w:tc>
        <w:tc>
          <w:tcPr>
            <w:tcW w:w="0" w:type="auto"/>
          </w:tcPr>
          <w:p w:rsidR="00C171C5" w:rsidRPr="00855ACB" w:rsidRDefault="00C171C5" w:rsidP="00365D95">
            <w:pPr>
              <w:pStyle w:val="TAL"/>
              <w:tabs>
                <w:tab w:val="clear" w:pos="284"/>
                <w:tab w:val="clear" w:pos="567"/>
              </w:tabs>
              <w:rPr>
                <w:sz w:val="16"/>
              </w:rPr>
            </w:pPr>
            <w:r w:rsidRPr="00855ACB">
              <w:rPr>
                <w:sz w:val="16"/>
              </w:rPr>
              <w:t>SA WG2</w:t>
            </w:r>
          </w:p>
        </w:tc>
        <w:tc>
          <w:tcPr>
            <w:tcW w:w="0" w:type="auto"/>
          </w:tcPr>
          <w:p w:rsidR="00C171C5" w:rsidRPr="00855ACB" w:rsidRDefault="00C171C5" w:rsidP="00365D95">
            <w:pPr>
              <w:pStyle w:val="TAL"/>
              <w:tabs>
                <w:tab w:val="clear" w:pos="284"/>
                <w:tab w:val="clear" w:pos="567"/>
              </w:tabs>
              <w:rPr>
                <w:sz w:val="16"/>
              </w:rPr>
            </w:pPr>
            <w:r w:rsidRPr="00855ACB">
              <w:rPr>
                <w:sz w:val="16"/>
              </w:rPr>
              <w:t>CT WG1, RAN WG3</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Postponed</w:t>
            </w:r>
          </w:p>
        </w:tc>
      </w:tr>
      <w:tr w:rsidR="00C171C5" w:rsidRPr="004C492A" w:rsidTr="00EF203E">
        <w:tc>
          <w:tcPr>
            <w:tcW w:w="1099" w:type="dxa"/>
          </w:tcPr>
          <w:p w:rsidR="00C171C5" w:rsidRPr="00855ACB" w:rsidRDefault="00C171C5" w:rsidP="00365D95">
            <w:pPr>
              <w:pStyle w:val="TAL"/>
              <w:tabs>
                <w:tab w:val="clear" w:pos="284"/>
                <w:tab w:val="clear" w:pos="567"/>
              </w:tabs>
              <w:rPr>
                <w:sz w:val="16"/>
              </w:rPr>
            </w:pPr>
            <w:r w:rsidRPr="00855ACB">
              <w:rPr>
                <w:sz w:val="16"/>
              </w:rPr>
              <w:t>S2</w:t>
            </w:r>
            <w:r>
              <w:rPr>
                <w:sz w:val="16"/>
              </w:rPr>
              <w:t>-</w:t>
            </w:r>
            <w:r w:rsidRPr="00855ACB">
              <w:rPr>
                <w:sz w:val="16"/>
              </w:rPr>
              <w:t>171481</w:t>
            </w:r>
          </w:p>
        </w:tc>
        <w:tc>
          <w:tcPr>
            <w:tcW w:w="1203" w:type="dxa"/>
          </w:tcPr>
          <w:p w:rsidR="00C171C5" w:rsidRPr="00855ACB" w:rsidRDefault="00C171C5" w:rsidP="00365D95">
            <w:pPr>
              <w:pStyle w:val="TAL"/>
              <w:tabs>
                <w:tab w:val="clear" w:pos="284"/>
                <w:tab w:val="clear" w:pos="567"/>
              </w:tabs>
              <w:rPr>
                <w:sz w:val="16"/>
              </w:rPr>
            </w:pPr>
            <w:r w:rsidRPr="00855ACB">
              <w:rPr>
                <w:sz w:val="16"/>
              </w:rPr>
              <w:t>RAN WG2</w:t>
            </w:r>
          </w:p>
        </w:tc>
        <w:tc>
          <w:tcPr>
            <w:tcW w:w="0" w:type="auto"/>
          </w:tcPr>
          <w:p w:rsidR="00C171C5" w:rsidRPr="00855ACB" w:rsidRDefault="00C171C5" w:rsidP="00365D95">
            <w:pPr>
              <w:pStyle w:val="TAL"/>
              <w:tabs>
                <w:tab w:val="clear" w:pos="284"/>
                <w:tab w:val="clear" w:pos="567"/>
              </w:tabs>
              <w:rPr>
                <w:sz w:val="16"/>
              </w:rPr>
            </w:pPr>
            <w:r w:rsidRPr="00855ACB">
              <w:rPr>
                <w:sz w:val="16"/>
              </w:rPr>
              <w:t>LS from RAN WG2: LS response to CT WG1 work on LTE Light Connection</w:t>
            </w:r>
          </w:p>
        </w:tc>
        <w:tc>
          <w:tcPr>
            <w:tcW w:w="0" w:type="auto"/>
          </w:tcPr>
          <w:p w:rsidR="00C171C5" w:rsidRPr="00855ACB" w:rsidRDefault="00C171C5" w:rsidP="00365D95">
            <w:pPr>
              <w:pStyle w:val="TAL"/>
              <w:tabs>
                <w:tab w:val="clear" w:pos="284"/>
                <w:tab w:val="clear" w:pos="567"/>
              </w:tabs>
              <w:rPr>
                <w:sz w:val="16"/>
              </w:rPr>
            </w:pPr>
            <w:r w:rsidRPr="00855ACB">
              <w:rPr>
                <w:sz w:val="16"/>
              </w:rPr>
              <w:t>R2-1702153</w:t>
            </w:r>
          </w:p>
        </w:tc>
        <w:tc>
          <w:tcPr>
            <w:tcW w:w="0" w:type="auto"/>
          </w:tcPr>
          <w:p w:rsidR="00C171C5" w:rsidRPr="00855ACB" w:rsidRDefault="00C171C5" w:rsidP="00365D95">
            <w:pPr>
              <w:pStyle w:val="TAL"/>
              <w:tabs>
                <w:tab w:val="clear" w:pos="284"/>
                <w:tab w:val="clear" w:pos="567"/>
              </w:tabs>
              <w:rPr>
                <w:sz w:val="16"/>
              </w:rPr>
            </w:pPr>
            <w:r w:rsidRPr="00855ACB">
              <w:rPr>
                <w:sz w:val="16"/>
              </w:rPr>
              <w:t>CT WG1</w:t>
            </w:r>
          </w:p>
        </w:tc>
        <w:tc>
          <w:tcPr>
            <w:tcW w:w="0" w:type="auto"/>
          </w:tcPr>
          <w:p w:rsidR="00C171C5" w:rsidRPr="00855ACB" w:rsidRDefault="00C171C5" w:rsidP="00365D95">
            <w:pPr>
              <w:pStyle w:val="TAL"/>
              <w:tabs>
                <w:tab w:val="clear" w:pos="284"/>
                <w:tab w:val="clear" w:pos="567"/>
              </w:tabs>
              <w:rPr>
                <w:sz w:val="16"/>
              </w:rPr>
            </w:pPr>
            <w:r w:rsidRPr="00855ACB">
              <w:rPr>
                <w:sz w:val="16"/>
              </w:rPr>
              <w:t>SA WG2, RAN WG3</w:t>
            </w:r>
          </w:p>
        </w:tc>
        <w:tc>
          <w:tcPr>
            <w:tcW w:w="1236" w:type="dxa"/>
          </w:tcPr>
          <w:p w:rsidR="00C171C5" w:rsidRPr="00855ACB" w:rsidRDefault="00C171C5" w:rsidP="00365D95">
            <w:pPr>
              <w:pStyle w:val="TAL"/>
              <w:tabs>
                <w:tab w:val="clear" w:pos="284"/>
                <w:tab w:val="clear" w:pos="567"/>
              </w:tabs>
              <w:rPr>
                <w:sz w:val="16"/>
              </w:rPr>
            </w:pPr>
          </w:p>
        </w:tc>
        <w:tc>
          <w:tcPr>
            <w:tcW w:w="1074" w:type="dxa"/>
          </w:tcPr>
          <w:p w:rsidR="00C171C5" w:rsidRPr="00855ACB" w:rsidRDefault="00C171C5" w:rsidP="00365D95">
            <w:pPr>
              <w:pStyle w:val="TAL"/>
              <w:tabs>
                <w:tab w:val="clear" w:pos="284"/>
                <w:tab w:val="clear" w:pos="567"/>
              </w:tabs>
              <w:rPr>
                <w:sz w:val="16"/>
              </w:rPr>
            </w:pPr>
          </w:p>
        </w:tc>
        <w:tc>
          <w:tcPr>
            <w:tcW w:w="1211" w:type="dxa"/>
          </w:tcPr>
          <w:p w:rsidR="00C171C5" w:rsidRPr="00855ACB" w:rsidRDefault="00C171C5" w:rsidP="00365D95">
            <w:pPr>
              <w:pStyle w:val="TAL"/>
              <w:tabs>
                <w:tab w:val="clear" w:pos="284"/>
                <w:tab w:val="clear" w:pos="567"/>
              </w:tabs>
              <w:rPr>
                <w:sz w:val="16"/>
              </w:rPr>
            </w:pPr>
            <w:r w:rsidRPr="00855ACB">
              <w:rPr>
                <w:sz w:val="16"/>
              </w:rPr>
              <w:t>Postponed</w:t>
            </w:r>
          </w:p>
        </w:tc>
      </w:tr>
    </w:tbl>
    <w:p w:rsidR="00C171C5" w:rsidRDefault="00C171C5" w:rsidP="00C171C5">
      <w:pPr>
        <w:rPr>
          <w:color w:val="0000FF"/>
        </w:rPr>
      </w:pPr>
      <w:r>
        <w:rPr>
          <w:color w:val="0000FF"/>
        </w:rPr>
        <w:t>43 Entries.</w:t>
      </w:r>
    </w:p>
    <w:p w:rsidR="00C171C5" w:rsidRDefault="00C171C5" w:rsidP="00C171C5">
      <w:pPr>
        <w:pStyle w:val="Heading1"/>
      </w:pPr>
      <w:bookmarkStart w:id="50" w:name="_Toc477526600"/>
      <w:r>
        <w:lastRenderedPageBreak/>
        <w:t>C.2</w:t>
      </w:r>
      <w:r>
        <w:tab/>
        <w:t>Approved Outgoing LSs</w:t>
      </w:r>
      <w:bookmarkEnd w:id="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3213"/>
        <w:gridCol w:w="1259"/>
        <w:gridCol w:w="1822"/>
        <w:gridCol w:w="2151"/>
        <w:gridCol w:w="1255"/>
        <w:gridCol w:w="3985"/>
      </w:tblGrid>
      <w:tr w:rsidR="00C171C5" w:rsidRPr="00C53118" w:rsidTr="00B6030D">
        <w:trPr>
          <w:tblHeader/>
        </w:trPr>
        <w:tc>
          <w:tcPr>
            <w:tcW w:w="1102" w:type="dxa"/>
            <w:shd w:val="clear" w:color="auto" w:fill="F3F3F3"/>
          </w:tcPr>
          <w:p w:rsidR="00C171C5" w:rsidRPr="00C53118" w:rsidRDefault="00C171C5" w:rsidP="00B6030D">
            <w:pPr>
              <w:pStyle w:val="TAH"/>
              <w:rPr>
                <w:sz w:val="16"/>
              </w:rPr>
            </w:pPr>
            <w:r w:rsidRPr="00C53118">
              <w:rPr>
                <w:sz w:val="16"/>
              </w:rPr>
              <w:t>TD</w:t>
            </w:r>
          </w:p>
        </w:tc>
        <w:tc>
          <w:tcPr>
            <w:tcW w:w="3213" w:type="dxa"/>
            <w:shd w:val="clear" w:color="auto" w:fill="F3F3F3"/>
          </w:tcPr>
          <w:p w:rsidR="00C171C5" w:rsidRPr="00C53118" w:rsidRDefault="00C171C5" w:rsidP="00B6030D">
            <w:pPr>
              <w:pStyle w:val="TAH"/>
              <w:rPr>
                <w:sz w:val="16"/>
              </w:rPr>
            </w:pPr>
            <w:r w:rsidRPr="00C53118">
              <w:rPr>
                <w:sz w:val="16"/>
              </w:rPr>
              <w:t>Title</w:t>
            </w:r>
          </w:p>
        </w:tc>
        <w:tc>
          <w:tcPr>
            <w:tcW w:w="0" w:type="auto"/>
            <w:shd w:val="clear" w:color="auto" w:fill="F3F3F3"/>
          </w:tcPr>
          <w:p w:rsidR="00C171C5" w:rsidRPr="00C53118" w:rsidRDefault="00C171C5" w:rsidP="00B6030D">
            <w:pPr>
              <w:pStyle w:val="TAH"/>
              <w:rPr>
                <w:sz w:val="16"/>
              </w:rPr>
            </w:pPr>
            <w:r w:rsidRPr="00C53118">
              <w:rPr>
                <w:sz w:val="16"/>
              </w:rPr>
              <w:t>To</w:t>
            </w:r>
          </w:p>
        </w:tc>
        <w:tc>
          <w:tcPr>
            <w:tcW w:w="1822" w:type="dxa"/>
            <w:shd w:val="clear" w:color="auto" w:fill="F3F3F3"/>
          </w:tcPr>
          <w:p w:rsidR="00C171C5" w:rsidRPr="00C53118" w:rsidRDefault="00C171C5" w:rsidP="00B6030D">
            <w:pPr>
              <w:pStyle w:val="TAH"/>
              <w:rPr>
                <w:sz w:val="16"/>
              </w:rPr>
            </w:pPr>
            <w:r w:rsidRPr="00C53118">
              <w:rPr>
                <w:sz w:val="16"/>
              </w:rPr>
              <w:t>CC</w:t>
            </w:r>
          </w:p>
        </w:tc>
        <w:tc>
          <w:tcPr>
            <w:tcW w:w="2151" w:type="dxa"/>
            <w:shd w:val="clear" w:color="auto" w:fill="F3F3F3"/>
          </w:tcPr>
          <w:p w:rsidR="00C171C5" w:rsidRPr="00C53118" w:rsidRDefault="00C171C5" w:rsidP="00B6030D">
            <w:pPr>
              <w:pStyle w:val="TAH"/>
              <w:rPr>
                <w:sz w:val="16"/>
              </w:rPr>
            </w:pPr>
            <w:r w:rsidRPr="00C53118">
              <w:rPr>
                <w:sz w:val="16"/>
              </w:rPr>
              <w:t>Attachments</w:t>
            </w:r>
          </w:p>
        </w:tc>
        <w:tc>
          <w:tcPr>
            <w:tcW w:w="0" w:type="auto"/>
            <w:shd w:val="clear" w:color="auto" w:fill="F3F3F3"/>
          </w:tcPr>
          <w:p w:rsidR="00C171C5" w:rsidRPr="00C53118" w:rsidRDefault="00C171C5" w:rsidP="00B6030D">
            <w:pPr>
              <w:pStyle w:val="TAH"/>
              <w:rPr>
                <w:sz w:val="16"/>
              </w:rPr>
            </w:pPr>
            <w:r w:rsidRPr="00C53118">
              <w:rPr>
                <w:sz w:val="16"/>
              </w:rPr>
              <w:t>Response to TD</w:t>
            </w:r>
          </w:p>
        </w:tc>
        <w:tc>
          <w:tcPr>
            <w:tcW w:w="0" w:type="auto"/>
            <w:shd w:val="clear" w:color="auto" w:fill="F3F3F3"/>
          </w:tcPr>
          <w:p w:rsidR="00C171C5" w:rsidRPr="00C53118" w:rsidRDefault="00C171C5" w:rsidP="00B6030D">
            <w:pPr>
              <w:pStyle w:val="TAH"/>
              <w:rPr>
                <w:sz w:val="16"/>
              </w:rPr>
            </w:pPr>
            <w:r w:rsidRPr="00C53118">
              <w:rPr>
                <w:sz w:val="16"/>
              </w:rPr>
              <w:t>Comment</w:t>
            </w:r>
          </w:p>
        </w:tc>
      </w:tr>
      <w:tr w:rsidR="00C171C5" w:rsidRPr="00C53118" w:rsidTr="00B6030D">
        <w:tc>
          <w:tcPr>
            <w:tcW w:w="1102" w:type="dxa"/>
          </w:tcPr>
          <w:p w:rsidR="00C171C5" w:rsidRPr="00855ACB" w:rsidRDefault="00C171C5" w:rsidP="009416EE">
            <w:pPr>
              <w:pStyle w:val="TAL"/>
              <w:tabs>
                <w:tab w:val="clear" w:pos="284"/>
                <w:tab w:val="clear" w:pos="567"/>
              </w:tabs>
              <w:rPr>
                <w:sz w:val="16"/>
              </w:rPr>
            </w:pPr>
            <w:r w:rsidRPr="00855ACB">
              <w:rPr>
                <w:sz w:val="16"/>
              </w:rPr>
              <w:t>S2</w:t>
            </w:r>
            <w:r>
              <w:rPr>
                <w:sz w:val="16"/>
              </w:rPr>
              <w:t>-</w:t>
            </w:r>
            <w:r w:rsidRPr="00855ACB">
              <w:rPr>
                <w:sz w:val="16"/>
              </w:rPr>
              <w:t>171242</w:t>
            </w:r>
          </w:p>
        </w:tc>
        <w:tc>
          <w:tcPr>
            <w:tcW w:w="3213" w:type="dxa"/>
          </w:tcPr>
          <w:p w:rsidR="00C171C5" w:rsidRPr="00855ACB" w:rsidRDefault="00C171C5" w:rsidP="009416EE">
            <w:pPr>
              <w:pStyle w:val="TAL"/>
              <w:tabs>
                <w:tab w:val="clear" w:pos="284"/>
                <w:tab w:val="clear" w:pos="567"/>
              </w:tabs>
              <w:rPr>
                <w:sz w:val="16"/>
              </w:rPr>
            </w:pPr>
            <w:r w:rsidRPr="00855ACB">
              <w:rPr>
                <w:sz w:val="16"/>
              </w:rPr>
              <w:t>Reply LS on solution for providing a DRVCC access transfer to network</w:t>
            </w:r>
          </w:p>
        </w:tc>
        <w:tc>
          <w:tcPr>
            <w:tcW w:w="0" w:type="auto"/>
          </w:tcPr>
          <w:p w:rsidR="00C171C5" w:rsidRPr="00855ACB" w:rsidRDefault="00C171C5" w:rsidP="009416EE">
            <w:pPr>
              <w:pStyle w:val="TAL"/>
              <w:tabs>
                <w:tab w:val="clear" w:pos="284"/>
                <w:tab w:val="clear" w:pos="567"/>
              </w:tabs>
              <w:rPr>
                <w:sz w:val="16"/>
              </w:rPr>
            </w:pPr>
            <w:r w:rsidRPr="00855ACB">
              <w:rPr>
                <w:sz w:val="16"/>
              </w:rPr>
              <w:t>CT WG1</w:t>
            </w:r>
          </w:p>
        </w:tc>
        <w:tc>
          <w:tcPr>
            <w:tcW w:w="1822" w:type="dxa"/>
          </w:tcPr>
          <w:p w:rsidR="00C171C5" w:rsidRPr="00855ACB" w:rsidRDefault="00C171C5" w:rsidP="009416EE">
            <w:pPr>
              <w:pStyle w:val="TAL"/>
              <w:tabs>
                <w:tab w:val="clear" w:pos="284"/>
                <w:tab w:val="clear" w:pos="567"/>
              </w:tabs>
              <w:rPr>
                <w:sz w:val="16"/>
              </w:rPr>
            </w:pPr>
          </w:p>
        </w:tc>
        <w:tc>
          <w:tcPr>
            <w:tcW w:w="2151" w:type="dxa"/>
          </w:tcPr>
          <w:p w:rsidR="00C171C5" w:rsidRPr="00855ACB" w:rsidRDefault="00C171C5" w:rsidP="009416EE">
            <w:pPr>
              <w:pStyle w:val="TAL"/>
              <w:tabs>
                <w:tab w:val="clear" w:pos="284"/>
                <w:tab w:val="clear" w:pos="567"/>
              </w:tabs>
              <w:rPr>
                <w:sz w:val="16"/>
              </w:rPr>
            </w:pPr>
          </w:p>
        </w:tc>
        <w:tc>
          <w:tcPr>
            <w:tcW w:w="0" w:type="auto"/>
          </w:tcPr>
          <w:p w:rsidR="00C171C5" w:rsidRPr="00855ACB" w:rsidRDefault="00C171C5" w:rsidP="009416EE">
            <w:pPr>
              <w:pStyle w:val="TAL"/>
              <w:tabs>
                <w:tab w:val="clear" w:pos="284"/>
                <w:tab w:val="clear" w:pos="567"/>
              </w:tabs>
              <w:rPr>
                <w:sz w:val="16"/>
              </w:rPr>
            </w:pPr>
            <w:r w:rsidRPr="00855ACB">
              <w:rPr>
                <w:sz w:val="16"/>
              </w:rPr>
              <w:t>S2</w:t>
            </w:r>
            <w:r>
              <w:rPr>
                <w:sz w:val="16"/>
              </w:rPr>
              <w:t>-</w:t>
            </w:r>
            <w:r w:rsidRPr="00855ACB">
              <w:rPr>
                <w:sz w:val="16"/>
              </w:rPr>
              <w:t>166316</w:t>
            </w:r>
          </w:p>
        </w:tc>
        <w:tc>
          <w:tcPr>
            <w:tcW w:w="0" w:type="auto"/>
          </w:tcPr>
          <w:p w:rsidR="00C171C5" w:rsidRPr="00855ACB" w:rsidRDefault="00C171C5" w:rsidP="009416EE">
            <w:pPr>
              <w:pStyle w:val="TAL"/>
              <w:tabs>
                <w:tab w:val="clear" w:pos="284"/>
                <w:tab w:val="clear" w:pos="567"/>
              </w:tabs>
              <w:rPr>
                <w:sz w:val="16"/>
              </w:rPr>
            </w:pPr>
            <w:r w:rsidRPr="00855ACB">
              <w:rPr>
                <w:sz w:val="16"/>
              </w:rPr>
              <w:t>Revision of S2-170790. Agreed in parallel session Block approved</w:t>
            </w:r>
          </w:p>
        </w:tc>
      </w:tr>
      <w:tr w:rsidR="00C171C5" w:rsidRPr="00C53118" w:rsidTr="00B6030D">
        <w:tc>
          <w:tcPr>
            <w:tcW w:w="1102" w:type="dxa"/>
          </w:tcPr>
          <w:p w:rsidR="00C171C5" w:rsidRPr="00855ACB" w:rsidRDefault="00C171C5" w:rsidP="009416EE">
            <w:pPr>
              <w:pStyle w:val="TAL"/>
              <w:tabs>
                <w:tab w:val="clear" w:pos="284"/>
                <w:tab w:val="clear" w:pos="567"/>
              </w:tabs>
              <w:rPr>
                <w:sz w:val="16"/>
              </w:rPr>
            </w:pPr>
            <w:r w:rsidRPr="00855ACB">
              <w:rPr>
                <w:sz w:val="16"/>
              </w:rPr>
              <w:t>S2</w:t>
            </w:r>
            <w:r>
              <w:rPr>
                <w:sz w:val="16"/>
              </w:rPr>
              <w:t>-</w:t>
            </w:r>
            <w:r w:rsidRPr="00855ACB">
              <w:rPr>
                <w:sz w:val="16"/>
              </w:rPr>
              <w:t>171310</w:t>
            </w:r>
          </w:p>
        </w:tc>
        <w:tc>
          <w:tcPr>
            <w:tcW w:w="3213" w:type="dxa"/>
          </w:tcPr>
          <w:p w:rsidR="00C171C5" w:rsidRPr="00855ACB" w:rsidRDefault="00C171C5" w:rsidP="009416EE">
            <w:pPr>
              <w:pStyle w:val="TAL"/>
              <w:tabs>
                <w:tab w:val="clear" w:pos="284"/>
                <w:tab w:val="clear" w:pos="567"/>
              </w:tabs>
              <w:rPr>
                <w:sz w:val="16"/>
              </w:rPr>
            </w:pPr>
            <w:r w:rsidRPr="00855ACB">
              <w:rPr>
                <w:sz w:val="16"/>
              </w:rPr>
              <w:t>LS out on PWS support in 5G Core</w:t>
            </w:r>
          </w:p>
        </w:tc>
        <w:tc>
          <w:tcPr>
            <w:tcW w:w="0" w:type="auto"/>
          </w:tcPr>
          <w:p w:rsidR="00C171C5" w:rsidRPr="00855ACB" w:rsidRDefault="00C171C5" w:rsidP="009416EE">
            <w:pPr>
              <w:pStyle w:val="TAL"/>
              <w:tabs>
                <w:tab w:val="clear" w:pos="284"/>
                <w:tab w:val="clear" w:pos="567"/>
              </w:tabs>
              <w:rPr>
                <w:sz w:val="16"/>
              </w:rPr>
            </w:pPr>
            <w:r w:rsidRPr="00855ACB">
              <w:rPr>
                <w:sz w:val="16"/>
              </w:rPr>
              <w:t>CT WG1</w:t>
            </w:r>
          </w:p>
        </w:tc>
        <w:tc>
          <w:tcPr>
            <w:tcW w:w="1822" w:type="dxa"/>
          </w:tcPr>
          <w:p w:rsidR="00C171C5" w:rsidRPr="00855ACB" w:rsidRDefault="00C171C5" w:rsidP="009416EE">
            <w:pPr>
              <w:pStyle w:val="TAL"/>
              <w:tabs>
                <w:tab w:val="clear" w:pos="284"/>
                <w:tab w:val="clear" w:pos="567"/>
              </w:tabs>
              <w:rPr>
                <w:sz w:val="16"/>
              </w:rPr>
            </w:pPr>
            <w:r w:rsidRPr="00855ACB">
              <w:rPr>
                <w:sz w:val="16"/>
              </w:rPr>
              <w:t>TSG CT, TSG RAN, TSG SA</w:t>
            </w:r>
          </w:p>
        </w:tc>
        <w:tc>
          <w:tcPr>
            <w:tcW w:w="2151" w:type="dxa"/>
          </w:tcPr>
          <w:p w:rsidR="00C171C5" w:rsidRPr="00855ACB" w:rsidRDefault="00C171C5" w:rsidP="009416EE">
            <w:pPr>
              <w:pStyle w:val="TAL"/>
              <w:tabs>
                <w:tab w:val="clear" w:pos="284"/>
                <w:tab w:val="clear" w:pos="567"/>
              </w:tabs>
              <w:rPr>
                <w:sz w:val="16"/>
              </w:rPr>
            </w:pPr>
          </w:p>
        </w:tc>
        <w:tc>
          <w:tcPr>
            <w:tcW w:w="0" w:type="auto"/>
          </w:tcPr>
          <w:p w:rsidR="00C171C5" w:rsidRPr="00855ACB" w:rsidRDefault="00C171C5" w:rsidP="009416EE">
            <w:pPr>
              <w:pStyle w:val="TAL"/>
              <w:tabs>
                <w:tab w:val="clear" w:pos="284"/>
                <w:tab w:val="clear" w:pos="567"/>
              </w:tabs>
              <w:rPr>
                <w:sz w:val="16"/>
              </w:rPr>
            </w:pPr>
          </w:p>
        </w:tc>
        <w:tc>
          <w:tcPr>
            <w:tcW w:w="0" w:type="auto"/>
          </w:tcPr>
          <w:p w:rsidR="00C171C5" w:rsidRPr="00855ACB" w:rsidRDefault="00C171C5" w:rsidP="009416EE">
            <w:pPr>
              <w:pStyle w:val="TAL"/>
              <w:tabs>
                <w:tab w:val="clear" w:pos="284"/>
                <w:tab w:val="clear" w:pos="567"/>
              </w:tabs>
              <w:rPr>
                <w:sz w:val="16"/>
              </w:rPr>
            </w:pPr>
            <w:r w:rsidRPr="00855ACB">
              <w:rPr>
                <w:sz w:val="16"/>
              </w:rPr>
              <w:t>Revision of S2-171269. Agreed in parallel session Block approved</w:t>
            </w:r>
          </w:p>
        </w:tc>
      </w:tr>
      <w:tr w:rsidR="00C171C5" w:rsidRPr="00C53118" w:rsidTr="00B6030D">
        <w:tc>
          <w:tcPr>
            <w:tcW w:w="1102" w:type="dxa"/>
          </w:tcPr>
          <w:p w:rsidR="00C171C5" w:rsidRPr="00855ACB" w:rsidRDefault="00C171C5" w:rsidP="009416EE">
            <w:pPr>
              <w:pStyle w:val="TAL"/>
              <w:tabs>
                <w:tab w:val="clear" w:pos="284"/>
                <w:tab w:val="clear" w:pos="567"/>
              </w:tabs>
              <w:rPr>
                <w:sz w:val="16"/>
              </w:rPr>
            </w:pPr>
            <w:r w:rsidRPr="00855ACB">
              <w:rPr>
                <w:sz w:val="16"/>
              </w:rPr>
              <w:t>S2</w:t>
            </w:r>
            <w:r>
              <w:rPr>
                <w:sz w:val="16"/>
              </w:rPr>
              <w:t>-</w:t>
            </w:r>
            <w:r w:rsidRPr="00855ACB">
              <w:rPr>
                <w:sz w:val="16"/>
              </w:rPr>
              <w:t>171323</w:t>
            </w:r>
          </w:p>
        </w:tc>
        <w:tc>
          <w:tcPr>
            <w:tcW w:w="3213" w:type="dxa"/>
          </w:tcPr>
          <w:p w:rsidR="00C171C5" w:rsidRPr="00855ACB" w:rsidRDefault="00C171C5" w:rsidP="009416EE">
            <w:pPr>
              <w:pStyle w:val="TAL"/>
              <w:tabs>
                <w:tab w:val="clear" w:pos="284"/>
                <w:tab w:val="clear" w:pos="567"/>
              </w:tabs>
              <w:rPr>
                <w:sz w:val="16"/>
              </w:rPr>
            </w:pPr>
            <w:r w:rsidRPr="00855ACB">
              <w:rPr>
                <w:sz w:val="16"/>
              </w:rPr>
              <w:t>LS on eVoLP parameters</w:t>
            </w:r>
          </w:p>
        </w:tc>
        <w:tc>
          <w:tcPr>
            <w:tcW w:w="0" w:type="auto"/>
          </w:tcPr>
          <w:p w:rsidR="00C171C5" w:rsidRPr="00855ACB" w:rsidRDefault="00C171C5" w:rsidP="009416EE">
            <w:pPr>
              <w:pStyle w:val="TAL"/>
              <w:tabs>
                <w:tab w:val="clear" w:pos="284"/>
                <w:tab w:val="clear" w:pos="567"/>
              </w:tabs>
              <w:rPr>
                <w:sz w:val="16"/>
              </w:rPr>
            </w:pPr>
            <w:r w:rsidRPr="00855ACB">
              <w:rPr>
                <w:sz w:val="16"/>
              </w:rPr>
              <w:t>RAN WG2, SA WG4</w:t>
            </w:r>
          </w:p>
        </w:tc>
        <w:tc>
          <w:tcPr>
            <w:tcW w:w="1822" w:type="dxa"/>
          </w:tcPr>
          <w:p w:rsidR="00C171C5" w:rsidRPr="00855ACB" w:rsidRDefault="00C171C5" w:rsidP="009416EE">
            <w:pPr>
              <w:pStyle w:val="TAL"/>
              <w:tabs>
                <w:tab w:val="clear" w:pos="284"/>
                <w:tab w:val="clear" w:pos="567"/>
              </w:tabs>
              <w:rPr>
                <w:sz w:val="16"/>
              </w:rPr>
            </w:pPr>
            <w:r w:rsidRPr="00855ACB">
              <w:rPr>
                <w:sz w:val="16"/>
              </w:rPr>
              <w:t>RAN WG3</w:t>
            </w:r>
          </w:p>
        </w:tc>
        <w:tc>
          <w:tcPr>
            <w:tcW w:w="2151" w:type="dxa"/>
          </w:tcPr>
          <w:p w:rsidR="00C171C5" w:rsidRPr="00855ACB" w:rsidRDefault="00C171C5" w:rsidP="009416EE">
            <w:pPr>
              <w:pStyle w:val="TAL"/>
              <w:tabs>
                <w:tab w:val="clear" w:pos="284"/>
                <w:tab w:val="clear" w:pos="567"/>
              </w:tabs>
              <w:rPr>
                <w:sz w:val="16"/>
              </w:rPr>
            </w:pPr>
          </w:p>
        </w:tc>
        <w:tc>
          <w:tcPr>
            <w:tcW w:w="0" w:type="auto"/>
          </w:tcPr>
          <w:p w:rsidR="00C171C5" w:rsidRPr="00855ACB" w:rsidRDefault="00C171C5" w:rsidP="009416EE">
            <w:pPr>
              <w:pStyle w:val="TAL"/>
              <w:tabs>
                <w:tab w:val="clear" w:pos="284"/>
                <w:tab w:val="clear" w:pos="567"/>
              </w:tabs>
              <w:rPr>
                <w:sz w:val="16"/>
              </w:rPr>
            </w:pPr>
          </w:p>
        </w:tc>
        <w:tc>
          <w:tcPr>
            <w:tcW w:w="0" w:type="auto"/>
          </w:tcPr>
          <w:p w:rsidR="00C171C5" w:rsidRPr="00855ACB" w:rsidRDefault="00C171C5" w:rsidP="009416EE">
            <w:pPr>
              <w:pStyle w:val="TAL"/>
              <w:tabs>
                <w:tab w:val="clear" w:pos="284"/>
                <w:tab w:val="clear" w:pos="567"/>
              </w:tabs>
              <w:rPr>
                <w:sz w:val="16"/>
              </w:rPr>
            </w:pPr>
            <w:r w:rsidRPr="00855ACB">
              <w:rPr>
                <w:sz w:val="16"/>
              </w:rPr>
              <w:t>Revision of S2-171306. Agreed in parallel session Block approved</w:t>
            </w:r>
          </w:p>
        </w:tc>
      </w:tr>
      <w:tr w:rsidR="00C171C5" w:rsidRPr="00C53118" w:rsidTr="00B6030D">
        <w:tc>
          <w:tcPr>
            <w:tcW w:w="1102" w:type="dxa"/>
          </w:tcPr>
          <w:p w:rsidR="00C171C5" w:rsidRPr="00855ACB" w:rsidRDefault="00C171C5" w:rsidP="009416EE">
            <w:pPr>
              <w:pStyle w:val="TAL"/>
              <w:tabs>
                <w:tab w:val="clear" w:pos="284"/>
                <w:tab w:val="clear" w:pos="567"/>
              </w:tabs>
              <w:rPr>
                <w:sz w:val="16"/>
              </w:rPr>
            </w:pPr>
            <w:r w:rsidRPr="00855ACB">
              <w:rPr>
                <w:sz w:val="16"/>
              </w:rPr>
              <w:t>S2</w:t>
            </w:r>
            <w:r>
              <w:rPr>
                <w:sz w:val="16"/>
              </w:rPr>
              <w:t>-</w:t>
            </w:r>
            <w:r w:rsidRPr="00855ACB">
              <w:rPr>
                <w:sz w:val="16"/>
              </w:rPr>
              <w:t>171349</w:t>
            </w:r>
          </w:p>
        </w:tc>
        <w:tc>
          <w:tcPr>
            <w:tcW w:w="3213" w:type="dxa"/>
          </w:tcPr>
          <w:p w:rsidR="00C171C5" w:rsidRPr="00855ACB" w:rsidRDefault="00C171C5" w:rsidP="009416EE">
            <w:pPr>
              <w:pStyle w:val="TAL"/>
              <w:tabs>
                <w:tab w:val="clear" w:pos="284"/>
                <w:tab w:val="clear" w:pos="567"/>
              </w:tabs>
              <w:rPr>
                <w:sz w:val="16"/>
              </w:rPr>
            </w:pPr>
            <w:r w:rsidRPr="00855ACB">
              <w:rPr>
                <w:sz w:val="16"/>
              </w:rPr>
              <w:t>Reply LS on charging support for V2X Communication</w:t>
            </w:r>
          </w:p>
        </w:tc>
        <w:tc>
          <w:tcPr>
            <w:tcW w:w="0" w:type="auto"/>
          </w:tcPr>
          <w:p w:rsidR="00C171C5" w:rsidRPr="00855ACB" w:rsidRDefault="00C171C5" w:rsidP="009416EE">
            <w:pPr>
              <w:pStyle w:val="TAL"/>
              <w:tabs>
                <w:tab w:val="clear" w:pos="284"/>
                <w:tab w:val="clear" w:pos="567"/>
              </w:tabs>
              <w:rPr>
                <w:sz w:val="16"/>
              </w:rPr>
            </w:pPr>
            <w:r w:rsidRPr="00855ACB">
              <w:rPr>
                <w:sz w:val="16"/>
              </w:rPr>
              <w:t>SA WG5, CT WG1</w:t>
            </w:r>
          </w:p>
        </w:tc>
        <w:tc>
          <w:tcPr>
            <w:tcW w:w="1822" w:type="dxa"/>
          </w:tcPr>
          <w:p w:rsidR="00C171C5" w:rsidRPr="00855ACB" w:rsidRDefault="00C171C5" w:rsidP="009416EE">
            <w:pPr>
              <w:pStyle w:val="TAL"/>
              <w:tabs>
                <w:tab w:val="clear" w:pos="284"/>
                <w:tab w:val="clear" w:pos="567"/>
              </w:tabs>
              <w:rPr>
                <w:sz w:val="16"/>
              </w:rPr>
            </w:pPr>
          </w:p>
        </w:tc>
        <w:tc>
          <w:tcPr>
            <w:tcW w:w="2151" w:type="dxa"/>
          </w:tcPr>
          <w:p w:rsidR="00C171C5" w:rsidRPr="00855ACB" w:rsidRDefault="00C171C5" w:rsidP="009416EE">
            <w:pPr>
              <w:pStyle w:val="TAL"/>
              <w:tabs>
                <w:tab w:val="clear" w:pos="284"/>
                <w:tab w:val="clear" w:pos="567"/>
              </w:tabs>
              <w:rPr>
                <w:sz w:val="16"/>
              </w:rPr>
            </w:pPr>
            <w:r w:rsidRPr="00855ACB">
              <w:rPr>
                <w:sz w:val="16"/>
              </w:rPr>
              <w:t>S2-171348</w:t>
            </w:r>
          </w:p>
        </w:tc>
        <w:tc>
          <w:tcPr>
            <w:tcW w:w="0" w:type="auto"/>
          </w:tcPr>
          <w:p w:rsidR="00C171C5" w:rsidRPr="00855ACB" w:rsidRDefault="00C171C5" w:rsidP="009416EE">
            <w:pPr>
              <w:pStyle w:val="TAL"/>
              <w:tabs>
                <w:tab w:val="clear" w:pos="284"/>
                <w:tab w:val="clear" w:pos="567"/>
              </w:tabs>
              <w:rPr>
                <w:sz w:val="16"/>
              </w:rPr>
            </w:pPr>
            <w:r w:rsidRPr="00855ACB">
              <w:rPr>
                <w:sz w:val="16"/>
              </w:rPr>
              <w:t>S2</w:t>
            </w:r>
            <w:r>
              <w:rPr>
                <w:sz w:val="16"/>
              </w:rPr>
              <w:t>-</w:t>
            </w:r>
            <w:r w:rsidRPr="00855ACB">
              <w:rPr>
                <w:sz w:val="16"/>
              </w:rPr>
              <w:t>170736</w:t>
            </w:r>
          </w:p>
        </w:tc>
        <w:tc>
          <w:tcPr>
            <w:tcW w:w="0" w:type="auto"/>
          </w:tcPr>
          <w:p w:rsidR="00C171C5" w:rsidRPr="00855ACB" w:rsidRDefault="00C171C5" w:rsidP="009416EE">
            <w:pPr>
              <w:pStyle w:val="TAL"/>
              <w:tabs>
                <w:tab w:val="clear" w:pos="284"/>
                <w:tab w:val="clear" w:pos="567"/>
              </w:tabs>
              <w:rPr>
                <w:sz w:val="16"/>
              </w:rPr>
            </w:pPr>
            <w:r w:rsidRPr="00855ACB">
              <w:rPr>
                <w:sz w:val="16"/>
              </w:rPr>
              <w:t>Revision of S2-170901. Agreed in parallel session Block approved</w:t>
            </w:r>
          </w:p>
        </w:tc>
      </w:tr>
      <w:tr w:rsidR="00C171C5" w:rsidRPr="00C53118" w:rsidTr="00B6030D">
        <w:tc>
          <w:tcPr>
            <w:tcW w:w="1102" w:type="dxa"/>
          </w:tcPr>
          <w:p w:rsidR="00C171C5" w:rsidRPr="00855ACB" w:rsidRDefault="00C171C5" w:rsidP="009416EE">
            <w:pPr>
              <w:pStyle w:val="TAL"/>
              <w:tabs>
                <w:tab w:val="clear" w:pos="284"/>
                <w:tab w:val="clear" w:pos="567"/>
              </w:tabs>
              <w:rPr>
                <w:sz w:val="16"/>
              </w:rPr>
            </w:pPr>
            <w:r w:rsidRPr="00855ACB">
              <w:rPr>
                <w:sz w:val="16"/>
              </w:rPr>
              <w:t>S2</w:t>
            </w:r>
            <w:r>
              <w:rPr>
                <w:sz w:val="16"/>
              </w:rPr>
              <w:t>-</w:t>
            </w:r>
            <w:r w:rsidRPr="00855ACB">
              <w:rPr>
                <w:sz w:val="16"/>
              </w:rPr>
              <w:t>171353</w:t>
            </w:r>
          </w:p>
        </w:tc>
        <w:tc>
          <w:tcPr>
            <w:tcW w:w="3213" w:type="dxa"/>
          </w:tcPr>
          <w:p w:rsidR="00C171C5" w:rsidRPr="00855ACB" w:rsidRDefault="00C171C5" w:rsidP="009416EE">
            <w:pPr>
              <w:pStyle w:val="TAL"/>
              <w:tabs>
                <w:tab w:val="clear" w:pos="284"/>
                <w:tab w:val="clear" w:pos="567"/>
              </w:tabs>
              <w:rPr>
                <w:sz w:val="16"/>
              </w:rPr>
            </w:pPr>
            <w:r w:rsidRPr="00855ACB">
              <w:rPr>
                <w:sz w:val="16"/>
              </w:rPr>
              <w:t>LS on IMS emergency call prioritized over V2X Communication over PC5</w:t>
            </w:r>
          </w:p>
        </w:tc>
        <w:tc>
          <w:tcPr>
            <w:tcW w:w="0" w:type="auto"/>
          </w:tcPr>
          <w:p w:rsidR="00C171C5" w:rsidRPr="00855ACB" w:rsidRDefault="00C171C5" w:rsidP="009416EE">
            <w:pPr>
              <w:pStyle w:val="TAL"/>
              <w:tabs>
                <w:tab w:val="clear" w:pos="284"/>
                <w:tab w:val="clear" w:pos="567"/>
              </w:tabs>
              <w:rPr>
                <w:sz w:val="16"/>
              </w:rPr>
            </w:pPr>
            <w:r w:rsidRPr="00855ACB">
              <w:rPr>
                <w:sz w:val="16"/>
              </w:rPr>
              <w:t>CT WG1, RAN WG2</w:t>
            </w:r>
          </w:p>
        </w:tc>
        <w:tc>
          <w:tcPr>
            <w:tcW w:w="1822" w:type="dxa"/>
          </w:tcPr>
          <w:p w:rsidR="00C171C5" w:rsidRPr="00855ACB" w:rsidRDefault="00C171C5" w:rsidP="009416EE">
            <w:pPr>
              <w:pStyle w:val="TAL"/>
              <w:tabs>
                <w:tab w:val="clear" w:pos="284"/>
                <w:tab w:val="clear" w:pos="567"/>
              </w:tabs>
              <w:rPr>
                <w:sz w:val="16"/>
              </w:rPr>
            </w:pPr>
          </w:p>
        </w:tc>
        <w:tc>
          <w:tcPr>
            <w:tcW w:w="2151" w:type="dxa"/>
          </w:tcPr>
          <w:p w:rsidR="00C171C5" w:rsidRPr="00855ACB" w:rsidRDefault="00C171C5" w:rsidP="009416EE">
            <w:pPr>
              <w:pStyle w:val="TAL"/>
              <w:tabs>
                <w:tab w:val="clear" w:pos="284"/>
                <w:tab w:val="clear" w:pos="567"/>
              </w:tabs>
              <w:rPr>
                <w:sz w:val="16"/>
              </w:rPr>
            </w:pPr>
            <w:r w:rsidRPr="00855ACB">
              <w:rPr>
                <w:sz w:val="16"/>
              </w:rPr>
              <w:t>S2-171352 (TS 23.285 CR0027)</w:t>
            </w:r>
          </w:p>
        </w:tc>
        <w:tc>
          <w:tcPr>
            <w:tcW w:w="0" w:type="auto"/>
          </w:tcPr>
          <w:p w:rsidR="00C171C5" w:rsidRPr="00855ACB" w:rsidRDefault="00C171C5" w:rsidP="009416EE">
            <w:pPr>
              <w:pStyle w:val="TAL"/>
              <w:tabs>
                <w:tab w:val="clear" w:pos="284"/>
                <w:tab w:val="clear" w:pos="567"/>
              </w:tabs>
              <w:rPr>
                <w:sz w:val="16"/>
              </w:rPr>
            </w:pPr>
          </w:p>
        </w:tc>
        <w:tc>
          <w:tcPr>
            <w:tcW w:w="0" w:type="auto"/>
          </w:tcPr>
          <w:p w:rsidR="00C171C5" w:rsidRPr="00855ACB" w:rsidRDefault="00C171C5" w:rsidP="009416EE">
            <w:pPr>
              <w:pStyle w:val="TAL"/>
              <w:tabs>
                <w:tab w:val="clear" w:pos="284"/>
                <w:tab w:val="clear" w:pos="567"/>
              </w:tabs>
              <w:rPr>
                <w:sz w:val="16"/>
              </w:rPr>
            </w:pPr>
            <w:r w:rsidRPr="00855ACB">
              <w:rPr>
                <w:sz w:val="16"/>
              </w:rPr>
              <w:t>Revision of S2-171212. Agreed in parallel session. Approved by overnight e-mail.</w:t>
            </w:r>
          </w:p>
        </w:tc>
      </w:tr>
      <w:tr w:rsidR="00C171C5" w:rsidRPr="00C53118" w:rsidTr="00B6030D">
        <w:tc>
          <w:tcPr>
            <w:tcW w:w="1102" w:type="dxa"/>
          </w:tcPr>
          <w:p w:rsidR="00C171C5" w:rsidRPr="00855ACB" w:rsidRDefault="00C171C5" w:rsidP="009416EE">
            <w:pPr>
              <w:pStyle w:val="TAL"/>
              <w:tabs>
                <w:tab w:val="clear" w:pos="284"/>
                <w:tab w:val="clear" w:pos="567"/>
              </w:tabs>
              <w:rPr>
                <w:sz w:val="16"/>
              </w:rPr>
            </w:pPr>
            <w:r w:rsidRPr="00855ACB">
              <w:rPr>
                <w:sz w:val="16"/>
              </w:rPr>
              <w:t>S2</w:t>
            </w:r>
            <w:r>
              <w:rPr>
                <w:sz w:val="16"/>
              </w:rPr>
              <w:t>-</w:t>
            </w:r>
            <w:r w:rsidRPr="00855ACB">
              <w:rPr>
                <w:sz w:val="16"/>
              </w:rPr>
              <w:t>171392</w:t>
            </w:r>
          </w:p>
        </w:tc>
        <w:tc>
          <w:tcPr>
            <w:tcW w:w="3213" w:type="dxa"/>
          </w:tcPr>
          <w:p w:rsidR="00C171C5" w:rsidRPr="00855ACB" w:rsidRDefault="00C171C5" w:rsidP="009416EE">
            <w:pPr>
              <w:pStyle w:val="TAL"/>
              <w:tabs>
                <w:tab w:val="clear" w:pos="284"/>
                <w:tab w:val="clear" w:pos="567"/>
              </w:tabs>
              <w:rPr>
                <w:sz w:val="16"/>
              </w:rPr>
            </w:pPr>
            <w:r w:rsidRPr="00855ACB">
              <w:rPr>
                <w:sz w:val="16"/>
              </w:rPr>
              <w:t>LS on Priority handling over Sx interface</w:t>
            </w:r>
          </w:p>
        </w:tc>
        <w:tc>
          <w:tcPr>
            <w:tcW w:w="0" w:type="auto"/>
          </w:tcPr>
          <w:p w:rsidR="00C171C5" w:rsidRPr="00855ACB" w:rsidRDefault="00C171C5" w:rsidP="009416EE">
            <w:pPr>
              <w:pStyle w:val="TAL"/>
              <w:tabs>
                <w:tab w:val="clear" w:pos="284"/>
                <w:tab w:val="clear" w:pos="567"/>
              </w:tabs>
              <w:rPr>
                <w:sz w:val="16"/>
              </w:rPr>
            </w:pPr>
            <w:r w:rsidRPr="00855ACB">
              <w:rPr>
                <w:sz w:val="16"/>
              </w:rPr>
              <w:t>CT WG4</w:t>
            </w:r>
          </w:p>
        </w:tc>
        <w:tc>
          <w:tcPr>
            <w:tcW w:w="1822" w:type="dxa"/>
          </w:tcPr>
          <w:p w:rsidR="00C171C5" w:rsidRPr="00855ACB" w:rsidRDefault="00C171C5" w:rsidP="009416EE">
            <w:pPr>
              <w:pStyle w:val="TAL"/>
              <w:tabs>
                <w:tab w:val="clear" w:pos="284"/>
                <w:tab w:val="clear" w:pos="567"/>
              </w:tabs>
              <w:rPr>
                <w:sz w:val="16"/>
              </w:rPr>
            </w:pPr>
          </w:p>
        </w:tc>
        <w:tc>
          <w:tcPr>
            <w:tcW w:w="2151" w:type="dxa"/>
          </w:tcPr>
          <w:p w:rsidR="00C171C5" w:rsidRPr="00855ACB" w:rsidRDefault="00C171C5" w:rsidP="009416EE">
            <w:pPr>
              <w:pStyle w:val="TAL"/>
              <w:tabs>
                <w:tab w:val="clear" w:pos="284"/>
                <w:tab w:val="clear" w:pos="567"/>
              </w:tabs>
              <w:rPr>
                <w:sz w:val="16"/>
              </w:rPr>
            </w:pPr>
          </w:p>
        </w:tc>
        <w:tc>
          <w:tcPr>
            <w:tcW w:w="0" w:type="auto"/>
          </w:tcPr>
          <w:p w:rsidR="00C171C5" w:rsidRPr="00855ACB" w:rsidRDefault="00C171C5" w:rsidP="009416EE">
            <w:pPr>
              <w:pStyle w:val="TAL"/>
              <w:tabs>
                <w:tab w:val="clear" w:pos="284"/>
                <w:tab w:val="clear" w:pos="567"/>
              </w:tabs>
              <w:rPr>
                <w:sz w:val="16"/>
              </w:rPr>
            </w:pPr>
            <w:r w:rsidRPr="00855ACB">
              <w:rPr>
                <w:sz w:val="16"/>
              </w:rPr>
              <w:t>S2</w:t>
            </w:r>
            <w:r>
              <w:rPr>
                <w:sz w:val="16"/>
              </w:rPr>
              <w:t>-</w:t>
            </w:r>
            <w:r w:rsidRPr="00855ACB">
              <w:rPr>
                <w:sz w:val="16"/>
              </w:rPr>
              <w:t>170734</w:t>
            </w:r>
          </w:p>
        </w:tc>
        <w:tc>
          <w:tcPr>
            <w:tcW w:w="0" w:type="auto"/>
          </w:tcPr>
          <w:p w:rsidR="00C171C5" w:rsidRPr="00855ACB" w:rsidRDefault="00C171C5" w:rsidP="009416EE">
            <w:pPr>
              <w:pStyle w:val="TAL"/>
              <w:tabs>
                <w:tab w:val="clear" w:pos="284"/>
                <w:tab w:val="clear" w:pos="567"/>
              </w:tabs>
              <w:rPr>
                <w:sz w:val="16"/>
              </w:rPr>
            </w:pPr>
            <w:r w:rsidRPr="00855ACB">
              <w:rPr>
                <w:sz w:val="16"/>
              </w:rPr>
              <w:t>Revision of S2-171354. Agreed in parallel session Block approved</w:t>
            </w:r>
          </w:p>
        </w:tc>
      </w:tr>
      <w:tr w:rsidR="00C171C5" w:rsidRPr="00C53118" w:rsidTr="00B6030D">
        <w:tc>
          <w:tcPr>
            <w:tcW w:w="1102" w:type="dxa"/>
          </w:tcPr>
          <w:p w:rsidR="00C171C5" w:rsidRPr="00855ACB" w:rsidRDefault="00C171C5" w:rsidP="009416EE">
            <w:pPr>
              <w:pStyle w:val="TAL"/>
              <w:tabs>
                <w:tab w:val="clear" w:pos="284"/>
                <w:tab w:val="clear" w:pos="567"/>
              </w:tabs>
              <w:rPr>
                <w:sz w:val="16"/>
              </w:rPr>
            </w:pPr>
            <w:r w:rsidRPr="00855ACB">
              <w:rPr>
                <w:sz w:val="16"/>
              </w:rPr>
              <w:t>S2</w:t>
            </w:r>
            <w:r>
              <w:rPr>
                <w:sz w:val="16"/>
              </w:rPr>
              <w:t>-</w:t>
            </w:r>
            <w:r w:rsidRPr="00855ACB">
              <w:rPr>
                <w:sz w:val="16"/>
              </w:rPr>
              <w:t>171408</w:t>
            </w:r>
          </w:p>
        </w:tc>
        <w:tc>
          <w:tcPr>
            <w:tcW w:w="3213" w:type="dxa"/>
          </w:tcPr>
          <w:p w:rsidR="00C171C5" w:rsidRPr="00855ACB" w:rsidRDefault="00C171C5" w:rsidP="009416EE">
            <w:pPr>
              <w:pStyle w:val="TAL"/>
              <w:tabs>
                <w:tab w:val="clear" w:pos="284"/>
                <w:tab w:val="clear" w:pos="567"/>
              </w:tabs>
              <w:rPr>
                <w:sz w:val="16"/>
              </w:rPr>
            </w:pPr>
            <w:r w:rsidRPr="00855ACB">
              <w:rPr>
                <w:sz w:val="16"/>
              </w:rPr>
              <w:t>LS on PDN connection Restriction</w:t>
            </w:r>
          </w:p>
        </w:tc>
        <w:tc>
          <w:tcPr>
            <w:tcW w:w="0" w:type="auto"/>
          </w:tcPr>
          <w:p w:rsidR="00C171C5" w:rsidRPr="00855ACB" w:rsidRDefault="00C171C5" w:rsidP="009416EE">
            <w:pPr>
              <w:pStyle w:val="TAL"/>
              <w:tabs>
                <w:tab w:val="clear" w:pos="284"/>
                <w:tab w:val="clear" w:pos="567"/>
              </w:tabs>
              <w:rPr>
                <w:sz w:val="16"/>
              </w:rPr>
            </w:pPr>
            <w:r w:rsidRPr="00855ACB">
              <w:rPr>
                <w:sz w:val="16"/>
              </w:rPr>
              <w:t>CT WG1, CT WG4</w:t>
            </w:r>
          </w:p>
        </w:tc>
        <w:tc>
          <w:tcPr>
            <w:tcW w:w="1822" w:type="dxa"/>
          </w:tcPr>
          <w:p w:rsidR="00C171C5" w:rsidRPr="00855ACB" w:rsidRDefault="00C171C5" w:rsidP="009416EE">
            <w:pPr>
              <w:pStyle w:val="TAL"/>
              <w:tabs>
                <w:tab w:val="clear" w:pos="284"/>
                <w:tab w:val="clear" w:pos="567"/>
              </w:tabs>
              <w:rPr>
                <w:sz w:val="16"/>
              </w:rPr>
            </w:pPr>
            <w:r w:rsidRPr="00855ACB">
              <w:rPr>
                <w:sz w:val="16"/>
              </w:rPr>
              <w:t>TSG CT</w:t>
            </w:r>
          </w:p>
        </w:tc>
        <w:tc>
          <w:tcPr>
            <w:tcW w:w="2151" w:type="dxa"/>
          </w:tcPr>
          <w:p w:rsidR="00C171C5" w:rsidRPr="00855ACB" w:rsidRDefault="00C171C5" w:rsidP="009416EE">
            <w:pPr>
              <w:pStyle w:val="TAL"/>
              <w:tabs>
                <w:tab w:val="clear" w:pos="284"/>
                <w:tab w:val="clear" w:pos="567"/>
              </w:tabs>
              <w:rPr>
                <w:sz w:val="16"/>
              </w:rPr>
            </w:pPr>
          </w:p>
        </w:tc>
        <w:tc>
          <w:tcPr>
            <w:tcW w:w="0" w:type="auto"/>
          </w:tcPr>
          <w:p w:rsidR="00C171C5" w:rsidRPr="00855ACB" w:rsidRDefault="00C171C5" w:rsidP="009416EE">
            <w:pPr>
              <w:pStyle w:val="TAL"/>
              <w:tabs>
                <w:tab w:val="clear" w:pos="284"/>
                <w:tab w:val="clear" w:pos="567"/>
              </w:tabs>
              <w:rPr>
                <w:sz w:val="16"/>
              </w:rPr>
            </w:pPr>
          </w:p>
        </w:tc>
        <w:tc>
          <w:tcPr>
            <w:tcW w:w="0" w:type="auto"/>
          </w:tcPr>
          <w:p w:rsidR="00C171C5" w:rsidRPr="00855ACB" w:rsidRDefault="00C171C5" w:rsidP="009416EE">
            <w:pPr>
              <w:pStyle w:val="TAL"/>
              <w:tabs>
                <w:tab w:val="clear" w:pos="284"/>
                <w:tab w:val="clear" w:pos="567"/>
              </w:tabs>
              <w:rPr>
                <w:sz w:val="16"/>
              </w:rPr>
            </w:pPr>
            <w:r w:rsidRPr="00855ACB">
              <w:rPr>
                <w:sz w:val="16"/>
              </w:rPr>
              <w:t>Revision of S2-171384. Agreed in parallel session Block approved</w:t>
            </w:r>
          </w:p>
        </w:tc>
      </w:tr>
      <w:tr w:rsidR="00C171C5" w:rsidRPr="00C53118" w:rsidTr="00B6030D">
        <w:tc>
          <w:tcPr>
            <w:tcW w:w="1102" w:type="dxa"/>
          </w:tcPr>
          <w:p w:rsidR="00C171C5" w:rsidRPr="00855ACB" w:rsidRDefault="00C171C5" w:rsidP="009416EE">
            <w:pPr>
              <w:pStyle w:val="TAL"/>
              <w:tabs>
                <w:tab w:val="clear" w:pos="284"/>
                <w:tab w:val="clear" w:pos="567"/>
              </w:tabs>
              <w:rPr>
                <w:sz w:val="16"/>
              </w:rPr>
            </w:pPr>
            <w:r w:rsidRPr="00855ACB">
              <w:rPr>
                <w:sz w:val="16"/>
              </w:rPr>
              <w:t>S2</w:t>
            </w:r>
            <w:r>
              <w:rPr>
                <w:sz w:val="16"/>
              </w:rPr>
              <w:t>-</w:t>
            </w:r>
            <w:r w:rsidRPr="00855ACB">
              <w:rPr>
                <w:sz w:val="16"/>
              </w:rPr>
              <w:t>171410</w:t>
            </w:r>
          </w:p>
        </w:tc>
        <w:tc>
          <w:tcPr>
            <w:tcW w:w="3213" w:type="dxa"/>
          </w:tcPr>
          <w:p w:rsidR="00C171C5" w:rsidRPr="00855ACB" w:rsidRDefault="00C171C5" w:rsidP="009416EE">
            <w:pPr>
              <w:pStyle w:val="TAL"/>
              <w:tabs>
                <w:tab w:val="clear" w:pos="284"/>
                <w:tab w:val="clear" w:pos="567"/>
              </w:tabs>
              <w:rPr>
                <w:sz w:val="16"/>
              </w:rPr>
            </w:pPr>
            <w:r w:rsidRPr="00855ACB">
              <w:rPr>
                <w:sz w:val="16"/>
              </w:rPr>
              <w:t>Reply LS on MBMS user service for UEs using power saving functions</w:t>
            </w:r>
          </w:p>
        </w:tc>
        <w:tc>
          <w:tcPr>
            <w:tcW w:w="0" w:type="auto"/>
          </w:tcPr>
          <w:p w:rsidR="00C171C5" w:rsidRPr="00855ACB" w:rsidRDefault="00C171C5" w:rsidP="009416EE">
            <w:pPr>
              <w:pStyle w:val="TAL"/>
              <w:tabs>
                <w:tab w:val="clear" w:pos="284"/>
                <w:tab w:val="clear" w:pos="567"/>
              </w:tabs>
              <w:rPr>
                <w:sz w:val="16"/>
              </w:rPr>
            </w:pPr>
            <w:r w:rsidRPr="00855ACB">
              <w:rPr>
                <w:sz w:val="16"/>
              </w:rPr>
              <w:t>CT WG1</w:t>
            </w:r>
          </w:p>
        </w:tc>
        <w:tc>
          <w:tcPr>
            <w:tcW w:w="1822" w:type="dxa"/>
          </w:tcPr>
          <w:p w:rsidR="00C171C5" w:rsidRPr="00855ACB" w:rsidRDefault="00C171C5" w:rsidP="009416EE">
            <w:pPr>
              <w:pStyle w:val="TAL"/>
              <w:tabs>
                <w:tab w:val="clear" w:pos="284"/>
                <w:tab w:val="clear" w:pos="567"/>
              </w:tabs>
              <w:rPr>
                <w:sz w:val="16"/>
              </w:rPr>
            </w:pPr>
          </w:p>
        </w:tc>
        <w:tc>
          <w:tcPr>
            <w:tcW w:w="2151" w:type="dxa"/>
          </w:tcPr>
          <w:p w:rsidR="00C171C5" w:rsidRPr="00855ACB" w:rsidRDefault="00C171C5" w:rsidP="009416EE">
            <w:pPr>
              <w:pStyle w:val="TAL"/>
              <w:tabs>
                <w:tab w:val="clear" w:pos="284"/>
                <w:tab w:val="clear" w:pos="567"/>
              </w:tabs>
              <w:rPr>
                <w:sz w:val="16"/>
              </w:rPr>
            </w:pPr>
          </w:p>
        </w:tc>
        <w:tc>
          <w:tcPr>
            <w:tcW w:w="0" w:type="auto"/>
          </w:tcPr>
          <w:p w:rsidR="00C171C5" w:rsidRPr="00855ACB" w:rsidRDefault="00C171C5" w:rsidP="009416EE">
            <w:pPr>
              <w:pStyle w:val="TAL"/>
              <w:tabs>
                <w:tab w:val="clear" w:pos="284"/>
                <w:tab w:val="clear" w:pos="567"/>
              </w:tabs>
              <w:rPr>
                <w:sz w:val="16"/>
              </w:rPr>
            </w:pPr>
            <w:r w:rsidRPr="00855ACB">
              <w:rPr>
                <w:sz w:val="16"/>
              </w:rPr>
              <w:t>S2</w:t>
            </w:r>
            <w:r>
              <w:rPr>
                <w:sz w:val="16"/>
              </w:rPr>
              <w:t>-</w:t>
            </w:r>
            <w:r w:rsidRPr="00855ACB">
              <w:rPr>
                <w:sz w:val="16"/>
              </w:rPr>
              <w:t>170727</w:t>
            </w:r>
          </w:p>
        </w:tc>
        <w:tc>
          <w:tcPr>
            <w:tcW w:w="0" w:type="auto"/>
          </w:tcPr>
          <w:p w:rsidR="00C171C5" w:rsidRPr="00855ACB" w:rsidRDefault="00C171C5" w:rsidP="009416EE">
            <w:pPr>
              <w:pStyle w:val="TAL"/>
              <w:tabs>
                <w:tab w:val="clear" w:pos="284"/>
                <w:tab w:val="clear" w:pos="567"/>
              </w:tabs>
              <w:rPr>
                <w:sz w:val="16"/>
              </w:rPr>
            </w:pPr>
            <w:r w:rsidRPr="00855ACB">
              <w:rPr>
                <w:sz w:val="16"/>
              </w:rPr>
              <w:t>Revision of S2-171359. Agreed in parallel session Block approved</w:t>
            </w:r>
          </w:p>
        </w:tc>
      </w:tr>
      <w:tr w:rsidR="00C171C5" w:rsidRPr="00C53118" w:rsidTr="00B6030D">
        <w:tc>
          <w:tcPr>
            <w:tcW w:w="1102" w:type="dxa"/>
          </w:tcPr>
          <w:p w:rsidR="00C171C5" w:rsidRPr="00855ACB" w:rsidRDefault="00C171C5" w:rsidP="009416EE">
            <w:pPr>
              <w:pStyle w:val="TAL"/>
              <w:tabs>
                <w:tab w:val="clear" w:pos="284"/>
                <w:tab w:val="clear" w:pos="567"/>
              </w:tabs>
              <w:rPr>
                <w:sz w:val="16"/>
              </w:rPr>
            </w:pPr>
            <w:r w:rsidRPr="00855ACB">
              <w:rPr>
                <w:sz w:val="16"/>
              </w:rPr>
              <w:t>S2</w:t>
            </w:r>
            <w:r>
              <w:rPr>
                <w:sz w:val="16"/>
              </w:rPr>
              <w:t>-</w:t>
            </w:r>
            <w:r w:rsidRPr="00855ACB">
              <w:rPr>
                <w:sz w:val="16"/>
              </w:rPr>
              <w:t>171591</w:t>
            </w:r>
          </w:p>
        </w:tc>
        <w:tc>
          <w:tcPr>
            <w:tcW w:w="3213" w:type="dxa"/>
          </w:tcPr>
          <w:p w:rsidR="00C171C5" w:rsidRPr="00855ACB" w:rsidRDefault="00C171C5" w:rsidP="009416EE">
            <w:pPr>
              <w:pStyle w:val="TAL"/>
              <w:tabs>
                <w:tab w:val="clear" w:pos="284"/>
                <w:tab w:val="clear" w:pos="567"/>
              </w:tabs>
              <w:rPr>
                <w:sz w:val="16"/>
              </w:rPr>
            </w:pPr>
            <w:r w:rsidRPr="00855ACB">
              <w:rPr>
                <w:sz w:val="16"/>
              </w:rPr>
              <w:t>LS on interworking and migration for 5GS and EPS (including Option 3)</w:t>
            </w:r>
          </w:p>
        </w:tc>
        <w:tc>
          <w:tcPr>
            <w:tcW w:w="0" w:type="auto"/>
          </w:tcPr>
          <w:p w:rsidR="00C171C5" w:rsidRPr="00855ACB" w:rsidRDefault="00C171C5" w:rsidP="009416EE">
            <w:pPr>
              <w:pStyle w:val="TAL"/>
              <w:tabs>
                <w:tab w:val="clear" w:pos="284"/>
                <w:tab w:val="clear" w:pos="567"/>
              </w:tabs>
              <w:rPr>
                <w:sz w:val="16"/>
              </w:rPr>
            </w:pPr>
            <w:r w:rsidRPr="00855ACB">
              <w:rPr>
                <w:sz w:val="16"/>
              </w:rPr>
              <w:t>TSG SA, TSG RAN</w:t>
            </w:r>
          </w:p>
        </w:tc>
        <w:tc>
          <w:tcPr>
            <w:tcW w:w="1822" w:type="dxa"/>
          </w:tcPr>
          <w:p w:rsidR="00C171C5" w:rsidRPr="00855ACB" w:rsidRDefault="00C171C5" w:rsidP="009416EE">
            <w:pPr>
              <w:pStyle w:val="TAL"/>
              <w:tabs>
                <w:tab w:val="clear" w:pos="284"/>
                <w:tab w:val="clear" w:pos="567"/>
              </w:tabs>
              <w:rPr>
                <w:sz w:val="16"/>
              </w:rPr>
            </w:pPr>
            <w:r w:rsidRPr="00855ACB">
              <w:rPr>
                <w:sz w:val="16"/>
              </w:rPr>
              <w:t>RAN WG2, RAN WG3, TSG CT</w:t>
            </w:r>
          </w:p>
        </w:tc>
        <w:tc>
          <w:tcPr>
            <w:tcW w:w="2151" w:type="dxa"/>
          </w:tcPr>
          <w:p w:rsidR="00C171C5" w:rsidRPr="00855ACB" w:rsidRDefault="00C171C5" w:rsidP="009416EE">
            <w:pPr>
              <w:pStyle w:val="TAL"/>
              <w:tabs>
                <w:tab w:val="clear" w:pos="284"/>
                <w:tab w:val="clear" w:pos="567"/>
              </w:tabs>
              <w:rPr>
                <w:sz w:val="16"/>
              </w:rPr>
            </w:pPr>
            <w:r w:rsidRPr="00855ACB">
              <w:rPr>
                <w:sz w:val="16"/>
              </w:rPr>
              <w:t>Link to 23.502</w:t>
            </w:r>
          </w:p>
        </w:tc>
        <w:tc>
          <w:tcPr>
            <w:tcW w:w="0" w:type="auto"/>
          </w:tcPr>
          <w:p w:rsidR="00C171C5" w:rsidRPr="00855ACB" w:rsidRDefault="00C171C5" w:rsidP="009416EE">
            <w:pPr>
              <w:pStyle w:val="TAL"/>
              <w:tabs>
                <w:tab w:val="clear" w:pos="284"/>
                <w:tab w:val="clear" w:pos="567"/>
              </w:tabs>
              <w:rPr>
                <w:sz w:val="16"/>
              </w:rPr>
            </w:pPr>
          </w:p>
        </w:tc>
        <w:tc>
          <w:tcPr>
            <w:tcW w:w="0" w:type="auto"/>
          </w:tcPr>
          <w:p w:rsidR="00C171C5" w:rsidRPr="00855ACB" w:rsidRDefault="00C171C5" w:rsidP="009416EE">
            <w:pPr>
              <w:pStyle w:val="TAL"/>
              <w:tabs>
                <w:tab w:val="clear" w:pos="284"/>
                <w:tab w:val="clear" w:pos="567"/>
              </w:tabs>
              <w:rPr>
                <w:sz w:val="16"/>
              </w:rPr>
            </w:pPr>
            <w:r w:rsidRPr="00855ACB">
              <w:rPr>
                <w:sz w:val="16"/>
              </w:rPr>
              <w:t>Revision of S2-171504. Agreed in parallel session Block approved</w:t>
            </w:r>
          </w:p>
        </w:tc>
      </w:tr>
      <w:tr w:rsidR="00C171C5" w:rsidRPr="00C53118" w:rsidTr="00B6030D">
        <w:tc>
          <w:tcPr>
            <w:tcW w:w="1102" w:type="dxa"/>
          </w:tcPr>
          <w:p w:rsidR="00C171C5" w:rsidRPr="00855ACB" w:rsidRDefault="00C171C5" w:rsidP="009416EE">
            <w:pPr>
              <w:pStyle w:val="TAL"/>
              <w:tabs>
                <w:tab w:val="clear" w:pos="284"/>
                <w:tab w:val="clear" w:pos="567"/>
              </w:tabs>
              <w:rPr>
                <w:sz w:val="16"/>
              </w:rPr>
            </w:pPr>
            <w:r w:rsidRPr="00855ACB">
              <w:rPr>
                <w:sz w:val="16"/>
              </w:rPr>
              <w:t>S2</w:t>
            </w:r>
            <w:r>
              <w:rPr>
                <w:sz w:val="16"/>
              </w:rPr>
              <w:t>-</w:t>
            </w:r>
            <w:r w:rsidRPr="00855ACB">
              <w:rPr>
                <w:sz w:val="16"/>
              </w:rPr>
              <w:t>171611</w:t>
            </w:r>
          </w:p>
        </w:tc>
        <w:tc>
          <w:tcPr>
            <w:tcW w:w="3213" w:type="dxa"/>
          </w:tcPr>
          <w:p w:rsidR="00C171C5" w:rsidRPr="00855ACB" w:rsidRDefault="00C171C5" w:rsidP="009416EE">
            <w:pPr>
              <w:pStyle w:val="TAL"/>
              <w:tabs>
                <w:tab w:val="clear" w:pos="284"/>
                <w:tab w:val="clear" w:pos="567"/>
              </w:tabs>
              <w:rPr>
                <w:sz w:val="16"/>
              </w:rPr>
            </w:pPr>
            <w:r w:rsidRPr="00855ACB">
              <w:rPr>
                <w:sz w:val="16"/>
              </w:rPr>
              <w:t>LS on N2 and N3 reference points for 5G system</w:t>
            </w:r>
          </w:p>
        </w:tc>
        <w:tc>
          <w:tcPr>
            <w:tcW w:w="0" w:type="auto"/>
          </w:tcPr>
          <w:p w:rsidR="00C171C5" w:rsidRPr="00855ACB" w:rsidRDefault="00C171C5" w:rsidP="009416EE">
            <w:pPr>
              <w:pStyle w:val="TAL"/>
              <w:tabs>
                <w:tab w:val="clear" w:pos="284"/>
                <w:tab w:val="clear" w:pos="567"/>
              </w:tabs>
              <w:rPr>
                <w:sz w:val="16"/>
              </w:rPr>
            </w:pPr>
            <w:r w:rsidRPr="00855ACB">
              <w:rPr>
                <w:sz w:val="16"/>
              </w:rPr>
              <w:t>TSG RAN, TSG SA</w:t>
            </w:r>
          </w:p>
        </w:tc>
        <w:tc>
          <w:tcPr>
            <w:tcW w:w="1822" w:type="dxa"/>
          </w:tcPr>
          <w:p w:rsidR="00C171C5" w:rsidRPr="00855ACB" w:rsidRDefault="00C171C5" w:rsidP="009416EE">
            <w:pPr>
              <w:pStyle w:val="TAL"/>
              <w:tabs>
                <w:tab w:val="clear" w:pos="284"/>
                <w:tab w:val="clear" w:pos="567"/>
              </w:tabs>
              <w:rPr>
                <w:sz w:val="16"/>
              </w:rPr>
            </w:pPr>
            <w:r w:rsidRPr="00855ACB">
              <w:rPr>
                <w:sz w:val="16"/>
              </w:rPr>
              <w:t>TSG CT, RAN WG3, CT WG4, CT WG1, SA WG3, RAN WG2</w:t>
            </w:r>
          </w:p>
        </w:tc>
        <w:tc>
          <w:tcPr>
            <w:tcW w:w="2151" w:type="dxa"/>
          </w:tcPr>
          <w:p w:rsidR="00C171C5" w:rsidRPr="00855ACB" w:rsidRDefault="00C171C5" w:rsidP="009416EE">
            <w:pPr>
              <w:pStyle w:val="TAL"/>
              <w:tabs>
                <w:tab w:val="clear" w:pos="284"/>
                <w:tab w:val="clear" w:pos="567"/>
              </w:tabs>
              <w:rPr>
                <w:sz w:val="16"/>
              </w:rPr>
            </w:pPr>
          </w:p>
        </w:tc>
        <w:tc>
          <w:tcPr>
            <w:tcW w:w="0" w:type="auto"/>
          </w:tcPr>
          <w:p w:rsidR="00C171C5" w:rsidRPr="00855ACB" w:rsidRDefault="00C171C5" w:rsidP="009416EE">
            <w:pPr>
              <w:pStyle w:val="TAL"/>
              <w:tabs>
                <w:tab w:val="clear" w:pos="284"/>
                <w:tab w:val="clear" w:pos="567"/>
              </w:tabs>
              <w:rPr>
                <w:sz w:val="16"/>
              </w:rPr>
            </w:pPr>
          </w:p>
        </w:tc>
        <w:tc>
          <w:tcPr>
            <w:tcW w:w="0" w:type="auto"/>
          </w:tcPr>
          <w:p w:rsidR="00C171C5" w:rsidRPr="00855ACB" w:rsidRDefault="00C171C5" w:rsidP="009416EE">
            <w:pPr>
              <w:pStyle w:val="TAL"/>
              <w:tabs>
                <w:tab w:val="clear" w:pos="284"/>
                <w:tab w:val="clear" w:pos="567"/>
              </w:tabs>
              <w:rPr>
                <w:sz w:val="16"/>
              </w:rPr>
            </w:pPr>
            <w:r w:rsidRPr="00855ACB">
              <w:rPr>
                <w:sz w:val="16"/>
              </w:rPr>
              <w:t>Revision of S2-171600. Approved</w:t>
            </w:r>
          </w:p>
        </w:tc>
      </w:tr>
      <w:tr w:rsidR="00C171C5" w:rsidRPr="00C53118" w:rsidTr="00B6030D">
        <w:tc>
          <w:tcPr>
            <w:tcW w:w="1102" w:type="dxa"/>
          </w:tcPr>
          <w:p w:rsidR="00C171C5" w:rsidRPr="00855ACB" w:rsidRDefault="00C171C5" w:rsidP="009416EE">
            <w:pPr>
              <w:pStyle w:val="TAL"/>
              <w:tabs>
                <w:tab w:val="clear" w:pos="284"/>
                <w:tab w:val="clear" w:pos="567"/>
              </w:tabs>
              <w:rPr>
                <w:sz w:val="16"/>
              </w:rPr>
            </w:pPr>
            <w:r w:rsidRPr="00855ACB">
              <w:rPr>
                <w:sz w:val="16"/>
              </w:rPr>
              <w:t>S2</w:t>
            </w:r>
            <w:r>
              <w:rPr>
                <w:sz w:val="16"/>
              </w:rPr>
              <w:t>-</w:t>
            </w:r>
            <w:r w:rsidRPr="00855ACB">
              <w:rPr>
                <w:sz w:val="16"/>
              </w:rPr>
              <w:t>171615</w:t>
            </w:r>
          </w:p>
        </w:tc>
        <w:tc>
          <w:tcPr>
            <w:tcW w:w="3213" w:type="dxa"/>
          </w:tcPr>
          <w:p w:rsidR="00C171C5" w:rsidRPr="00855ACB" w:rsidRDefault="00C171C5" w:rsidP="009416EE">
            <w:pPr>
              <w:pStyle w:val="TAL"/>
              <w:tabs>
                <w:tab w:val="clear" w:pos="284"/>
                <w:tab w:val="clear" w:pos="567"/>
              </w:tabs>
              <w:rPr>
                <w:sz w:val="16"/>
              </w:rPr>
            </w:pPr>
            <w:r w:rsidRPr="00855ACB">
              <w:rPr>
                <w:sz w:val="16"/>
              </w:rPr>
              <w:t>Reply LS on SeDoC related authentication procedure</w:t>
            </w:r>
          </w:p>
        </w:tc>
        <w:tc>
          <w:tcPr>
            <w:tcW w:w="0" w:type="auto"/>
          </w:tcPr>
          <w:p w:rsidR="00C171C5" w:rsidRPr="00855ACB" w:rsidRDefault="00C171C5" w:rsidP="009416EE">
            <w:pPr>
              <w:pStyle w:val="TAL"/>
              <w:tabs>
                <w:tab w:val="clear" w:pos="284"/>
                <w:tab w:val="clear" w:pos="567"/>
              </w:tabs>
              <w:rPr>
                <w:sz w:val="16"/>
              </w:rPr>
            </w:pPr>
            <w:r w:rsidRPr="00855ACB">
              <w:rPr>
                <w:sz w:val="16"/>
              </w:rPr>
              <w:t>SA WG3</w:t>
            </w:r>
          </w:p>
        </w:tc>
        <w:tc>
          <w:tcPr>
            <w:tcW w:w="1822" w:type="dxa"/>
          </w:tcPr>
          <w:p w:rsidR="00C171C5" w:rsidRPr="00855ACB" w:rsidRDefault="00C171C5" w:rsidP="009416EE">
            <w:pPr>
              <w:pStyle w:val="TAL"/>
              <w:tabs>
                <w:tab w:val="clear" w:pos="284"/>
                <w:tab w:val="clear" w:pos="567"/>
              </w:tabs>
              <w:rPr>
                <w:sz w:val="16"/>
              </w:rPr>
            </w:pPr>
          </w:p>
        </w:tc>
        <w:tc>
          <w:tcPr>
            <w:tcW w:w="2151" w:type="dxa"/>
          </w:tcPr>
          <w:p w:rsidR="00C171C5" w:rsidRPr="00855ACB" w:rsidRDefault="00C171C5" w:rsidP="009416EE">
            <w:pPr>
              <w:pStyle w:val="TAL"/>
              <w:tabs>
                <w:tab w:val="clear" w:pos="284"/>
                <w:tab w:val="clear" w:pos="567"/>
              </w:tabs>
              <w:rPr>
                <w:sz w:val="16"/>
              </w:rPr>
            </w:pPr>
            <w:r w:rsidRPr="00855ACB">
              <w:rPr>
                <w:sz w:val="16"/>
              </w:rPr>
              <w:t>TS 23.292 CR#0245</w:t>
            </w:r>
          </w:p>
        </w:tc>
        <w:tc>
          <w:tcPr>
            <w:tcW w:w="0" w:type="auto"/>
          </w:tcPr>
          <w:p w:rsidR="00C171C5" w:rsidRPr="00855ACB" w:rsidRDefault="00C171C5" w:rsidP="009416EE">
            <w:pPr>
              <w:pStyle w:val="TAL"/>
              <w:tabs>
                <w:tab w:val="clear" w:pos="284"/>
                <w:tab w:val="clear" w:pos="567"/>
              </w:tabs>
              <w:rPr>
                <w:sz w:val="16"/>
              </w:rPr>
            </w:pPr>
            <w:r w:rsidRPr="00855ACB">
              <w:rPr>
                <w:sz w:val="16"/>
              </w:rPr>
              <w:t>S2</w:t>
            </w:r>
            <w:r>
              <w:rPr>
                <w:sz w:val="16"/>
              </w:rPr>
              <w:t>-</w:t>
            </w:r>
            <w:r w:rsidRPr="00855ACB">
              <w:rPr>
                <w:sz w:val="16"/>
              </w:rPr>
              <w:t>170709</w:t>
            </w:r>
          </w:p>
        </w:tc>
        <w:tc>
          <w:tcPr>
            <w:tcW w:w="0" w:type="auto"/>
          </w:tcPr>
          <w:p w:rsidR="00C171C5" w:rsidRPr="00855ACB" w:rsidRDefault="00C171C5" w:rsidP="009416EE">
            <w:pPr>
              <w:pStyle w:val="TAL"/>
              <w:tabs>
                <w:tab w:val="clear" w:pos="284"/>
                <w:tab w:val="clear" w:pos="567"/>
              </w:tabs>
              <w:rPr>
                <w:sz w:val="16"/>
              </w:rPr>
            </w:pPr>
            <w:r w:rsidRPr="00855ACB">
              <w:rPr>
                <w:sz w:val="16"/>
              </w:rPr>
              <w:t>Revision of S2-171244. Approved</w:t>
            </w:r>
          </w:p>
        </w:tc>
      </w:tr>
      <w:tr w:rsidR="00C171C5" w:rsidRPr="00C53118" w:rsidTr="00B6030D">
        <w:tc>
          <w:tcPr>
            <w:tcW w:w="1102" w:type="dxa"/>
          </w:tcPr>
          <w:p w:rsidR="00C171C5" w:rsidRPr="00855ACB" w:rsidRDefault="00C171C5" w:rsidP="009416EE">
            <w:pPr>
              <w:pStyle w:val="TAL"/>
              <w:tabs>
                <w:tab w:val="clear" w:pos="284"/>
                <w:tab w:val="clear" w:pos="567"/>
              </w:tabs>
              <w:rPr>
                <w:sz w:val="16"/>
              </w:rPr>
            </w:pPr>
            <w:r w:rsidRPr="00855ACB">
              <w:rPr>
                <w:sz w:val="16"/>
              </w:rPr>
              <w:t>S2</w:t>
            </w:r>
            <w:r>
              <w:rPr>
                <w:sz w:val="16"/>
              </w:rPr>
              <w:t>-</w:t>
            </w:r>
            <w:r w:rsidRPr="00855ACB">
              <w:rPr>
                <w:sz w:val="16"/>
              </w:rPr>
              <w:t>171618</w:t>
            </w:r>
          </w:p>
        </w:tc>
        <w:tc>
          <w:tcPr>
            <w:tcW w:w="3213" w:type="dxa"/>
          </w:tcPr>
          <w:p w:rsidR="00C171C5" w:rsidRPr="00855ACB" w:rsidRDefault="00C171C5" w:rsidP="009416EE">
            <w:pPr>
              <w:pStyle w:val="TAL"/>
              <w:tabs>
                <w:tab w:val="clear" w:pos="284"/>
                <w:tab w:val="clear" w:pos="567"/>
              </w:tabs>
              <w:rPr>
                <w:sz w:val="16"/>
              </w:rPr>
            </w:pPr>
            <w:r w:rsidRPr="00855ACB">
              <w:rPr>
                <w:sz w:val="16"/>
              </w:rPr>
              <w:t>LS on 5GS QoS framework and parameters</w:t>
            </w:r>
          </w:p>
        </w:tc>
        <w:tc>
          <w:tcPr>
            <w:tcW w:w="0" w:type="auto"/>
          </w:tcPr>
          <w:p w:rsidR="00C171C5" w:rsidRPr="00855ACB" w:rsidRDefault="00C171C5" w:rsidP="009416EE">
            <w:pPr>
              <w:pStyle w:val="TAL"/>
              <w:tabs>
                <w:tab w:val="clear" w:pos="284"/>
                <w:tab w:val="clear" w:pos="567"/>
              </w:tabs>
              <w:rPr>
                <w:sz w:val="16"/>
              </w:rPr>
            </w:pPr>
            <w:r w:rsidRPr="00855ACB">
              <w:rPr>
                <w:sz w:val="16"/>
              </w:rPr>
              <w:t>RAN WG2</w:t>
            </w:r>
          </w:p>
        </w:tc>
        <w:tc>
          <w:tcPr>
            <w:tcW w:w="1822" w:type="dxa"/>
          </w:tcPr>
          <w:p w:rsidR="00C171C5" w:rsidRPr="00855ACB" w:rsidRDefault="00C171C5" w:rsidP="009416EE">
            <w:pPr>
              <w:pStyle w:val="TAL"/>
              <w:tabs>
                <w:tab w:val="clear" w:pos="284"/>
                <w:tab w:val="clear" w:pos="567"/>
              </w:tabs>
              <w:rPr>
                <w:sz w:val="16"/>
              </w:rPr>
            </w:pPr>
          </w:p>
        </w:tc>
        <w:tc>
          <w:tcPr>
            <w:tcW w:w="2151" w:type="dxa"/>
          </w:tcPr>
          <w:p w:rsidR="00C171C5" w:rsidRPr="00855ACB" w:rsidRDefault="00C171C5" w:rsidP="009416EE">
            <w:pPr>
              <w:pStyle w:val="TAL"/>
              <w:tabs>
                <w:tab w:val="clear" w:pos="284"/>
                <w:tab w:val="clear" w:pos="567"/>
              </w:tabs>
              <w:rPr>
                <w:sz w:val="16"/>
              </w:rPr>
            </w:pPr>
          </w:p>
        </w:tc>
        <w:tc>
          <w:tcPr>
            <w:tcW w:w="0" w:type="auto"/>
          </w:tcPr>
          <w:p w:rsidR="00C171C5" w:rsidRPr="00855ACB" w:rsidRDefault="00C171C5" w:rsidP="009416EE">
            <w:pPr>
              <w:pStyle w:val="TAL"/>
              <w:tabs>
                <w:tab w:val="clear" w:pos="284"/>
                <w:tab w:val="clear" w:pos="567"/>
              </w:tabs>
              <w:rPr>
                <w:sz w:val="16"/>
              </w:rPr>
            </w:pPr>
          </w:p>
        </w:tc>
        <w:tc>
          <w:tcPr>
            <w:tcW w:w="0" w:type="auto"/>
          </w:tcPr>
          <w:p w:rsidR="00C171C5" w:rsidRPr="00855ACB" w:rsidRDefault="00C171C5" w:rsidP="009416EE">
            <w:pPr>
              <w:pStyle w:val="TAL"/>
              <w:tabs>
                <w:tab w:val="clear" w:pos="284"/>
                <w:tab w:val="clear" w:pos="567"/>
              </w:tabs>
              <w:rPr>
                <w:sz w:val="16"/>
              </w:rPr>
            </w:pPr>
            <w:r w:rsidRPr="00855ACB">
              <w:rPr>
                <w:sz w:val="16"/>
              </w:rPr>
              <w:t>Revision of S2-171613. Approved</w:t>
            </w:r>
          </w:p>
        </w:tc>
      </w:tr>
      <w:tr w:rsidR="00C171C5" w:rsidRPr="00C53118" w:rsidTr="00B6030D">
        <w:tc>
          <w:tcPr>
            <w:tcW w:w="1102" w:type="dxa"/>
          </w:tcPr>
          <w:p w:rsidR="00C171C5" w:rsidRPr="00855ACB" w:rsidRDefault="00C171C5" w:rsidP="009416EE">
            <w:pPr>
              <w:pStyle w:val="TAL"/>
              <w:tabs>
                <w:tab w:val="clear" w:pos="284"/>
                <w:tab w:val="clear" w:pos="567"/>
              </w:tabs>
              <w:rPr>
                <w:sz w:val="16"/>
              </w:rPr>
            </w:pPr>
            <w:r w:rsidRPr="00855ACB">
              <w:rPr>
                <w:sz w:val="16"/>
              </w:rPr>
              <w:t>S2</w:t>
            </w:r>
            <w:r>
              <w:rPr>
                <w:sz w:val="16"/>
              </w:rPr>
              <w:t>-</w:t>
            </w:r>
            <w:r w:rsidRPr="00855ACB">
              <w:rPr>
                <w:sz w:val="16"/>
              </w:rPr>
              <w:t>171619</w:t>
            </w:r>
          </w:p>
        </w:tc>
        <w:tc>
          <w:tcPr>
            <w:tcW w:w="3213" w:type="dxa"/>
          </w:tcPr>
          <w:p w:rsidR="00C171C5" w:rsidRPr="00855ACB" w:rsidRDefault="00C171C5" w:rsidP="009416EE">
            <w:pPr>
              <w:pStyle w:val="TAL"/>
              <w:tabs>
                <w:tab w:val="clear" w:pos="284"/>
                <w:tab w:val="clear" w:pos="567"/>
              </w:tabs>
              <w:rPr>
                <w:sz w:val="16"/>
              </w:rPr>
            </w:pPr>
            <w:r w:rsidRPr="00855ACB">
              <w:rPr>
                <w:sz w:val="16"/>
              </w:rPr>
              <w:t>Reply LS on congestion control for transport of user data via the control plane</w:t>
            </w:r>
          </w:p>
        </w:tc>
        <w:tc>
          <w:tcPr>
            <w:tcW w:w="0" w:type="auto"/>
          </w:tcPr>
          <w:p w:rsidR="00C171C5" w:rsidRPr="00855ACB" w:rsidRDefault="00C171C5" w:rsidP="009416EE">
            <w:pPr>
              <w:pStyle w:val="TAL"/>
              <w:tabs>
                <w:tab w:val="clear" w:pos="284"/>
                <w:tab w:val="clear" w:pos="567"/>
              </w:tabs>
              <w:rPr>
                <w:sz w:val="16"/>
              </w:rPr>
            </w:pPr>
            <w:r w:rsidRPr="00855ACB">
              <w:rPr>
                <w:sz w:val="16"/>
              </w:rPr>
              <w:t>CT WG1</w:t>
            </w:r>
          </w:p>
        </w:tc>
        <w:tc>
          <w:tcPr>
            <w:tcW w:w="1822" w:type="dxa"/>
          </w:tcPr>
          <w:p w:rsidR="00C171C5" w:rsidRPr="00855ACB" w:rsidRDefault="00C171C5" w:rsidP="009416EE">
            <w:pPr>
              <w:pStyle w:val="TAL"/>
              <w:tabs>
                <w:tab w:val="clear" w:pos="284"/>
                <w:tab w:val="clear" w:pos="567"/>
              </w:tabs>
              <w:rPr>
                <w:sz w:val="16"/>
              </w:rPr>
            </w:pPr>
          </w:p>
        </w:tc>
        <w:tc>
          <w:tcPr>
            <w:tcW w:w="2151" w:type="dxa"/>
          </w:tcPr>
          <w:p w:rsidR="00C171C5" w:rsidRPr="00855ACB" w:rsidRDefault="00C171C5" w:rsidP="009416EE">
            <w:pPr>
              <w:pStyle w:val="TAL"/>
              <w:tabs>
                <w:tab w:val="clear" w:pos="284"/>
                <w:tab w:val="clear" w:pos="567"/>
              </w:tabs>
              <w:rPr>
                <w:sz w:val="16"/>
              </w:rPr>
            </w:pPr>
            <w:r w:rsidRPr="00855ACB">
              <w:rPr>
                <w:sz w:val="16"/>
              </w:rPr>
              <w:t>S2-171401</w:t>
            </w:r>
          </w:p>
        </w:tc>
        <w:tc>
          <w:tcPr>
            <w:tcW w:w="0" w:type="auto"/>
          </w:tcPr>
          <w:p w:rsidR="00C171C5" w:rsidRPr="00855ACB" w:rsidRDefault="00C171C5" w:rsidP="009416EE">
            <w:pPr>
              <w:pStyle w:val="TAL"/>
              <w:tabs>
                <w:tab w:val="clear" w:pos="284"/>
                <w:tab w:val="clear" w:pos="567"/>
              </w:tabs>
              <w:rPr>
                <w:sz w:val="16"/>
              </w:rPr>
            </w:pPr>
            <w:r w:rsidRPr="00855ACB">
              <w:rPr>
                <w:sz w:val="16"/>
              </w:rPr>
              <w:t>S2</w:t>
            </w:r>
            <w:r>
              <w:rPr>
                <w:sz w:val="16"/>
              </w:rPr>
              <w:t>-</w:t>
            </w:r>
            <w:r w:rsidRPr="00855ACB">
              <w:rPr>
                <w:sz w:val="16"/>
              </w:rPr>
              <w:t>170733</w:t>
            </w:r>
          </w:p>
        </w:tc>
        <w:tc>
          <w:tcPr>
            <w:tcW w:w="0" w:type="auto"/>
          </w:tcPr>
          <w:p w:rsidR="00C171C5" w:rsidRPr="00855ACB" w:rsidRDefault="00C171C5" w:rsidP="009416EE">
            <w:pPr>
              <w:pStyle w:val="TAL"/>
              <w:tabs>
                <w:tab w:val="clear" w:pos="284"/>
                <w:tab w:val="clear" w:pos="567"/>
              </w:tabs>
              <w:rPr>
                <w:sz w:val="16"/>
              </w:rPr>
            </w:pPr>
            <w:r w:rsidRPr="00855ACB">
              <w:rPr>
                <w:sz w:val="16"/>
              </w:rPr>
              <w:t>Revision of S2-171595. Approved</w:t>
            </w:r>
          </w:p>
        </w:tc>
      </w:tr>
      <w:tr w:rsidR="00C171C5" w:rsidRPr="00C53118" w:rsidTr="00B6030D">
        <w:tc>
          <w:tcPr>
            <w:tcW w:w="1102" w:type="dxa"/>
          </w:tcPr>
          <w:p w:rsidR="00C171C5" w:rsidRPr="00855ACB" w:rsidRDefault="00C171C5" w:rsidP="009416EE">
            <w:pPr>
              <w:pStyle w:val="TAL"/>
              <w:tabs>
                <w:tab w:val="clear" w:pos="284"/>
                <w:tab w:val="clear" w:pos="567"/>
              </w:tabs>
              <w:rPr>
                <w:sz w:val="16"/>
              </w:rPr>
            </w:pPr>
            <w:r w:rsidRPr="00855ACB">
              <w:rPr>
                <w:sz w:val="16"/>
              </w:rPr>
              <w:t>S2</w:t>
            </w:r>
            <w:r>
              <w:rPr>
                <w:sz w:val="16"/>
              </w:rPr>
              <w:t>-</w:t>
            </w:r>
            <w:r w:rsidRPr="00855ACB">
              <w:rPr>
                <w:sz w:val="16"/>
              </w:rPr>
              <w:t>171621</w:t>
            </w:r>
          </w:p>
        </w:tc>
        <w:tc>
          <w:tcPr>
            <w:tcW w:w="3213" w:type="dxa"/>
          </w:tcPr>
          <w:p w:rsidR="00C171C5" w:rsidRPr="00855ACB" w:rsidRDefault="00C171C5" w:rsidP="009416EE">
            <w:pPr>
              <w:pStyle w:val="TAL"/>
              <w:tabs>
                <w:tab w:val="clear" w:pos="284"/>
                <w:tab w:val="clear" w:pos="567"/>
              </w:tabs>
              <w:rPr>
                <w:sz w:val="16"/>
              </w:rPr>
            </w:pPr>
            <w:r w:rsidRPr="00855ACB">
              <w:rPr>
                <w:sz w:val="16"/>
              </w:rPr>
              <w:t>LS on PC5 Secure Communication</w:t>
            </w:r>
          </w:p>
        </w:tc>
        <w:tc>
          <w:tcPr>
            <w:tcW w:w="0" w:type="auto"/>
          </w:tcPr>
          <w:p w:rsidR="00C171C5" w:rsidRPr="00855ACB" w:rsidRDefault="00C171C5" w:rsidP="009416EE">
            <w:pPr>
              <w:pStyle w:val="TAL"/>
              <w:tabs>
                <w:tab w:val="clear" w:pos="284"/>
                <w:tab w:val="clear" w:pos="567"/>
              </w:tabs>
              <w:rPr>
                <w:sz w:val="16"/>
              </w:rPr>
            </w:pPr>
            <w:r w:rsidRPr="00855ACB">
              <w:rPr>
                <w:sz w:val="16"/>
              </w:rPr>
              <w:t>SA WG3</w:t>
            </w:r>
          </w:p>
        </w:tc>
        <w:tc>
          <w:tcPr>
            <w:tcW w:w="1822" w:type="dxa"/>
          </w:tcPr>
          <w:p w:rsidR="00C171C5" w:rsidRPr="00855ACB" w:rsidRDefault="00C171C5" w:rsidP="009416EE">
            <w:pPr>
              <w:pStyle w:val="TAL"/>
              <w:tabs>
                <w:tab w:val="clear" w:pos="284"/>
                <w:tab w:val="clear" w:pos="567"/>
              </w:tabs>
              <w:rPr>
                <w:sz w:val="16"/>
              </w:rPr>
            </w:pPr>
          </w:p>
        </w:tc>
        <w:tc>
          <w:tcPr>
            <w:tcW w:w="2151" w:type="dxa"/>
          </w:tcPr>
          <w:p w:rsidR="00C171C5" w:rsidRPr="00855ACB" w:rsidRDefault="00C171C5" w:rsidP="009416EE">
            <w:pPr>
              <w:pStyle w:val="TAL"/>
              <w:tabs>
                <w:tab w:val="clear" w:pos="284"/>
                <w:tab w:val="clear" w:pos="567"/>
              </w:tabs>
              <w:rPr>
                <w:sz w:val="16"/>
              </w:rPr>
            </w:pPr>
          </w:p>
        </w:tc>
        <w:tc>
          <w:tcPr>
            <w:tcW w:w="0" w:type="auto"/>
          </w:tcPr>
          <w:p w:rsidR="00C171C5" w:rsidRPr="00855ACB" w:rsidRDefault="00C171C5" w:rsidP="009416EE">
            <w:pPr>
              <w:pStyle w:val="TAL"/>
              <w:tabs>
                <w:tab w:val="clear" w:pos="284"/>
                <w:tab w:val="clear" w:pos="567"/>
              </w:tabs>
              <w:rPr>
                <w:sz w:val="16"/>
              </w:rPr>
            </w:pPr>
          </w:p>
        </w:tc>
        <w:tc>
          <w:tcPr>
            <w:tcW w:w="0" w:type="auto"/>
          </w:tcPr>
          <w:p w:rsidR="00C171C5" w:rsidRPr="00855ACB" w:rsidRDefault="00C171C5" w:rsidP="009416EE">
            <w:pPr>
              <w:pStyle w:val="TAL"/>
              <w:tabs>
                <w:tab w:val="clear" w:pos="284"/>
                <w:tab w:val="clear" w:pos="567"/>
              </w:tabs>
              <w:rPr>
                <w:sz w:val="16"/>
              </w:rPr>
            </w:pPr>
            <w:r w:rsidRPr="00855ACB">
              <w:rPr>
                <w:sz w:val="16"/>
              </w:rPr>
              <w:t>Revision of S2-171579. Approved</w:t>
            </w:r>
          </w:p>
        </w:tc>
      </w:tr>
    </w:tbl>
    <w:p w:rsidR="00C171C5" w:rsidRDefault="00C171C5" w:rsidP="00C171C5">
      <w:pPr>
        <w:rPr>
          <w:color w:val="0000FF"/>
        </w:rPr>
      </w:pPr>
      <w:r>
        <w:rPr>
          <w:color w:val="0000FF"/>
        </w:rPr>
        <w:t>14 Entries.</w:t>
      </w:r>
    </w:p>
    <w:p w:rsidR="00C171C5" w:rsidRDefault="00C171C5">
      <w:pPr>
        <w:tabs>
          <w:tab w:val="clear" w:pos="567"/>
          <w:tab w:val="clear" w:pos="851"/>
          <w:tab w:val="clear" w:pos="1134"/>
          <w:tab w:val="clear" w:pos="1418"/>
          <w:tab w:val="clear" w:pos="1701"/>
        </w:tabs>
        <w:spacing w:after="0"/>
        <w:rPr>
          <w:rFonts w:eastAsia="Times New Roman"/>
          <w:b/>
          <w:lang w:eastAsia="en-US"/>
        </w:rPr>
      </w:pPr>
      <w:r>
        <w:br w:type="page"/>
      </w:r>
    </w:p>
    <w:p w:rsidR="00C171C5" w:rsidRDefault="00C171C5" w:rsidP="00C171C5">
      <w:pPr>
        <w:pStyle w:val="Heading9"/>
      </w:pPr>
      <w:bookmarkStart w:id="51" w:name="_Toc477526601"/>
      <w:r>
        <w:lastRenderedPageBreak/>
        <w:t>Annex D</w:t>
      </w:r>
      <w:r>
        <w:tab/>
        <w:t>WIDs and Study WIDs</w:t>
      </w:r>
      <w:bookmarkEnd w:id="51"/>
    </w:p>
    <w:p w:rsidR="00C171C5" w:rsidRDefault="00C171C5" w:rsidP="00C171C5">
      <w:pPr>
        <w:pStyle w:val="Heading1"/>
      </w:pPr>
      <w:bookmarkStart w:id="52" w:name="_Toc477526602"/>
      <w:r>
        <w:t>D.1</w:t>
      </w:r>
      <w:r>
        <w:tab/>
        <w:t>List of agreed WIDs for meetings #118BIS and #119</w:t>
      </w:r>
      <w:bookmarkEnd w:id="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0"/>
        <w:gridCol w:w="949"/>
        <w:gridCol w:w="4133"/>
        <w:gridCol w:w="4563"/>
        <w:gridCol w:w="717"/>
        <w:gridCol w:w="2254"/>
        <w:gridCol w:w="1070"/>
      </w:tblGrid>
      <w:tr w:rsidR="00C171C5" w:rsidRPr="00C53118" w:rsidTr="00B6030D">
        <w:trPr>
          <w:tblHeader/>
        </w:trPr>
        <w:tc>
          <w:tcPr>
            <w:tcW w:w="1100" w:type="dxa"/>
            <w:shd w:val="clear" w:color="auto" w:fill="F3F3F3"/>
          </w:tcPr>
          <w:p w:rsidR="00C171C5" w:rsidRPr="00C53118" w:rsidRDefault="00C171C5" w:rsidP="00B6030D">
            <w:pPr>
              <w:pStyle w:val="TAH"/>
              <w:rPr>
                <w:sz w:val="16"/>
              </w:rPr>
            </w:pPr>
            <w:r w:rsidRPr="00C53118">
              <w:rPr>
                <w:sz w:val="16"/>
              </w:rPr>
              <w:t>TD</w:t>
            </w:r>
          </w:p>
        </w:tc>
        <w:tc>
          <w:tcPr>
            <w:tcW w:w="949" w:type="dxa"/>
            <w:shd w:val="clear" w:color="auto" w:fill="F3F3F3"/>
          </w:tcPr>
          <w:p w:rsidR="00C171C5" w:rsidRPr="00C53118" w:rsidRDefault="00C171C5" w:rsidP="00B6030D">
            <w:pPr>
              <w:pStyle w:val="TAH"/>
              <w:rPr>
                <w:sz w:val="16"/>
              </w:rPr>
            </w:pPr>
            <w:r w:rsidRPr="00C53118">
              <w:rPr>
                <w:sz w:val="16"/>
              </w:rPr>
              <w:t>Type</w:t>
            </w:r>
          </w:p>
        </w:tc>
        <w:tc>
          <w:tcPr>
            <w:tcW w:w="0" w:type="auto"/>
            <w:shd w:val="clear" w:color="auto" w:fill="F3F3F3"/>
          </w:tcPr>
          <w:p w:rsidR="00C171C5" w:rsidRPr="00C53118" w:rsidRDefault="00C171C5" w:rsidP="00B6030D">
            <w:pPr>
              <w:pStyle w:val="TAH"/>
              <w:rPr>
                <w:sz w:val="16"/>
              </w:rPr>
            </w:pPr>
            <w:r w:rsidRPr="00C53118">
              <w:rPr>
                <w:sz w:val="16"/>
              </w:rPr>
              <w:t>Title</w:t>
            </w:r>
          </w:p>
        </w:tc>
        <w:tc>
          <w:tcPr>
            <w:tcW w:w="0" w:type="auto"/>
            <w:shd w:val="clear" w:color="auto" w:fill="F3F3F3"/>
          </w:tcPr>
          <w:p w:rsidR="00C171C5" w:rsidRPr="00C53118" w:rsidRDefault="00C171C5" w:rsidP="00B6030D">
            <w:pPr>
              <w:pStyle w:val="TAH"/>
              <w:rPr>
                <w:sz w:val="16"/>
              </w:rPr>
            </w:pPr>
            <w:r w:rsidRPr="00C53118">
              <w:rPr>
                <w:sz w:val="16"/>
              </w:rPr>
              <w:t>Source</w:t>
            </w:r>
          </w:p>
        </w:tc>
        <w:tc>
          <w:tcPr>
            <w:tcW w:w="0" w:type="auto"/>
            <w:shd w:val="clear" w:color="auto" w:fill="F3F3F3"/>
          </w:tcPr>
          <w:p w:rsidR="00C171C5" w:rsidRPr="00C53118" w:rsidRDefault="00C171C5" w:rsidP="00B6030D">
            <w:pPr>
              <w:pStyle w:val="TAH"/>
              <w:rPr>
                <w:sz w:val="16"/>
              </w:rPr>
            </w:pPr>
            <w:r w:rsidRPr="00C53118">
              <w:rPr>
                <w:sz w:val="16"/>
              </w:rPr>
              <w:t>WI Code</w:t>
            </w:r>
          </w:p>
        </w:tc>
        <w:tc>
          <w:tcPr>
            <w:tcW w:w="2254" w:type="dxa"/>
            <w:shd w:val="clear" w:color="auto" w:fill="F3F3F3"/>
          </w:tcPr>
          <w:p w:rsidR="00C171C5" w:rsidRPr="00C53118" w:rsidRDefault="00C171C5" w:rsidP="00B6030D">
            <w:pPr>
              <w:pStyle w:val="TAH"/>
              <w:rPr>
                <w:sz w:val="16"/>
              </w:rPr>
            </w:pPr>
            <w:r w:rsidRPr="00C53118">
              <w:rPr>
                <w:sz w:val="16"/>
              </w:rPr>
              <w:t>Comment</w:t>
            </w:r>
          </w:p>
        </w:tc>
        <w:tc>
          <w:tcPr>
            <w:tcW w:w="1070" w:type="dxa"/>
            <w:shd w:val="clear" w:color="auto" w:fill="F3F3F3"/>
          </w:tcPr>
          <w:p w:rsidR="00C171C5" w:rsidRPr="00C53118" w:rsidRDefault="00C171C5" w:rsidP="00B6030D">
            <w:pPr>
              <w:pStyle w:val="TAH"/>
              <w:rPr>
                <w:sz w:val="16"/>
              </w:rPr>
            </w:pPr>
            <w:r w:rsidRPr="00C53118">
              <w:rPr>
                <w:sz w:val="16"/>
              </w:rPr>
              <w:t>Decision</w:t>
            </w:r>
          </w:p>
        </w:tc>
      </w:tr>
      <w:tr w:rsidR="00EF203E" w:rsidRPr="00C53118" w:rsidTr="00B6030D">
        <w:tc>
          <w:tcPr>
            <w:tcW w:w="1100" w:type="dxa"/>
          </w:tcPr>
          <w:p w:rsidR="00EF203E" w:rsidRPr="008F6D61" w:rsidRDefault="00EF203E" w:rsidP="00F21583">
            <w:pPr>
              <w:pStyle w:val="TAL"/>
              <w:tabs>
                <w:tab w:val="clear" w:pos="284"/>
                <w:tab w:val="clear" w:pos="567"/>
              </w:tabs>
              <w:rPr>
                <w:sz w:val="16"/>
              </w:rPr>
            </w:pPr>
            <w:r w:rsidRPr="008F6D61">
              <w:rPr>
                <w:sz w:val="16"/>
              </w:rPr>
              <w:t>S2</w:t>
            </w:r>
            <w:r w:rsidRPr="008F6D61">
              <w:rPr>
                <w:sz w:val="16"/>
              </w:rPr>
              <w:noBreakHyphen/>
              <w:t>170648</w:t>
            </w:r>
          </w:p>
        </w:tc>
        <w:tc>
          <w:tcPr>
            <w:tcW w:w="949" w:type="dxa"/>
          </w:tcPr>
          <w:p w:rsidR="00EF203E" w:rsidRPr="008F6D61" w:rsidRDefault="00EF203E" w:rsidP="00F21583">
            <w:pPr>
              <w:pStyle w:val="TAL"/>
              <w:tabs>
                <w:tab w:val="clear" w:pos="284"/>
                <w:tab w:val="clear" w:pos="567"/>
              </w:tabs>
              <w:rPr>
                <w:sz w:val="16"/>
              </w:rPr>
            </w:pPr>
            <w:r w:rsidRPr="008F6D61">
              <w:rPr>
                <w:sz w:val="16"/>
              </w:rPr>
              <w:t>WID NEW</w:t>
            </w:r>
          </w:p>
        </w:tc>
        <w:tc>
          <w:tcPr>
            <w:tcW w:w="0" w:type="auto"/>
          </w:tcPr>
          <w:p w:rsidR="00EF203E" w:rsidRPr="008F6D61" w:rsidRDefault="00EF203E" w:rsidP="00F21583">
            <w:pPr>
              <w:pStyle w:val="TAL"/>
              <w:tabs>
                <w:tab w:val="clear" w:pos="284"/>
                <w:tab w:val="clear" w:pos="567"/>
              </w:tabs>
              <w:rPr>
                <w:sz w:val="16"/>
              </w:rPr>
            </w:pPr>
            <w:r w:rsidRPr="008F6D61">
              <w:rPr>
                <w:sz w:val="16"/>
              </w:rPr>
              <w:t>New WID on Inclusion of WLAN direct discovery technologies as an alternative for ProSe direct discovery; Stage 2</w:t>
            </w:r>
          </w:p>
        </w:tc>
        <w:tc>
          <w:tcPr>
            <w:tcW w:w="0" w:type="auto"/>
          </w:tcPr>
          <w:p w:rsidR="00EF203E" w:rsidRPr="008F6D61" w:rsidRDefault="00EF203E" w:rsidP="00F21583">
            <w:pPr>
              <w:pStyle w:val="TAL"/>
              <w:tabs>
                <w:tab w:val="clear" w:pos="284"/>
                <w:tab w:val="clear" w:pos="567"/>
              </w:tabs>
              <w:rPr>
                <w:sz w:val="16"/>
              </w:rPr>
            </w:pPr>
            <w:r w:rsidRPr="008F6D61">
              <w:rPr>
                <w:sz w:val="16"/>
              </w:rPr>
              <w:t>Intel, Deutsche Telekom, KPN, China Unicom, Telecom Italia, InterDigital, Lenovo, Motorola Mobility, Convida Wireless, Broadcom</w:t>
            </w:r>
          </w:p>
        </w:tc>
        <w:tc>
          <w:tcPr>
            <w:tcW w:w="0" w:type="auto"/>
          </w:tcPr>
          <w:p w:rsidR="00EF203E" w:rsidRPr="008F6D61" w:rsidRDefault="00EF203E" w:rsidP="00F21583">
            <w:pPr>
              <w:pStyle w:val="TAL"/>
              <w:tabs>
                <w:tab w:val="clear" w:pos="284"/>
                <w:tab w:val="clear" w:pos="567"/>
              </w:tabs>
              <w:rPr>
                <w:sz w:val="16"/>
              </w:rPr>
            </w:pPr>
          </w:p>
        </w:tc>
        <w:tc>
          <w:tcPr>
            <w:tcW w:w="2254" w:type="dxa"/>
          </w:tcPr>
          <w:p w:rsidR="00EF203E" w:rsidRPr="008F6D61" w:rsidRDefault="00EF203E" w:rsidP="00F21583">
            <w:pPr>
              <w:pStyle w:val="TAL"/>
              <w:tabs>
                <w:tab w:val="clear" w:pos="284"/>
                <w:tab w:val="clear" w:pos="567"/>
              </w:tabs>
              <w:rPr>
                <w:sz w:val="16"/>
              </w:rPr>
            </w:pPr>
            <w:r w:rsidRPr="008F6D61">
              <w:rPr>
                <w:sz w:val="16"/>
              </w:rPr>
              <w:t>Revision of S2-170635. Approved</w:t>
            </w:r>
          </w:p>
        </w:tc>
        <w:tc>
          <w:tcPr>
            <w:tcW w:w="1070" w:type="dxa"/>
          </w:tcPr>
          <w:p w:rsidR="00EF203E" w:rsidRPr="008F6D61" w:rsidRDefault="00EF203E" w:rsidP="00F21583">
            <w:pPr>
              <w:pStyle w:val="TAL"/>
              <w:tabs>
                <w:tab w:val="clear" w:pos="284"/>
                <w:tab w:val="clear" w:pos="567"/>
              </w:tabs>
              <w:rPr>
                <w:sz w:val="16"/>
              </w:rPr>
            </w:pPr>
            <w:r w:rsidRPr="008F6D61">
              <w:rPr>
                <w:sz w:val="16"/>
              </w:rPr>
              <w:t>Approved</w:t>
            </w:r>
          </w:p>
        </w:tc>
      </w:tr>
      <w:tr w:rsidR="00EF203E" w:rsidRPr="00C53118" w:rsidTr="00B6030D">
        <w:tc>
          <w:tcPr>
            <w:tcW w:w="1100" w:type="dxa"/>
          </w:tcPr>
          <w:p w:rsidR="00EF203E" w:rsidRPr="008F6D61" w:rsidRDefault="00EF203E" w:rsidP="00F21583">
            <w:pPr>
              <w:pStyle w:val="TAL"/>
              <w:tabs>
                <w:tab w:val="clear" w:pos="284"/>
                <w:tab w:val="clear" w:pos="567"/>
              </w:tabs>
              <w:rPr>
                <w:sz w:val="16"/>
              </w:rPr>
            </w:pPr>
            <w:r w:rsidRPr="008F6D61">
              <w:rPr>
                <w:sz w:val="16"/>
              </w:rPr>
              <w:t>S2</w:t>
            </w:r>
            <w:r w:rsidRPr="008F6D61">
              <w:rPr>
                <w:sz w:val="16"/>
              </w:rPr>
              <w:noBreakHyphen/>
              <w:t>170692</w:t>
            </w:r>
          </w:p>
        </w:tc>
        <w:tc>
          <w:tcPr>
            <w:tcW w:w="949" w:type="dxa"/>
          </w:tcPr>
          <w:p w:rsidR="00EF203E" w:rsidRPr="008F6D61" w:rsidRDefault="00EF203E" w:rsidP="00F21583">
            <w:pPr>
              <w:pStyle w:val="TAL"/>
              <w:tabs>
                <w:tab w:val="clear" w:pos="284"/>
                <w:tab w:val="clear" w:pos="567"/>
              </w:tabs>
              <w:rPr>
                <w:sz w:val="16"/>
              </w:rPr>
            </w:pPr>
            <w:r w:rsidRPr="008F6D61">
              <w:rPr>
                <w:sz w:val="16"/>
              </w:rPr>
              <w:t>WID NEW</w:t>
            </w:r>
          </w:p>
        </w:tc>
        <w:tc>
          <w:tcPr>
            <w:tcW w:w="0" w:type="auto"/>
          </w:tcPr>
          <w:p w:rsidR="00EF203E" w:rsidRPr="008F6D61" w:rsidRDefault="00EF203E" w:rsidP="00F21583">
            <w:pPr>
              <w:pStyle w:val="TAL"/>
              <w:tabs>
                <w:tab w:val="clear" w:pos="284"/>
                <w:tab w:val="clear" w:pos="567"/>
              </w:tabs>
              <w:rPr>
                <w:sz w:val="16"/>
              </w:rPr>
            </w:pPr>
            <w:r w:rsidRPr="008F6D61">
              <w:rPr>
                <w:sz w:val="16"/>
              </w:rPr>
              <w:t>New WID on Northbound APIs for SCEF - SCS/AS Interworking</w:t>
            </w:r>
          </w:p>
        </w:tc>
        <w:tc>
          <w:tcPr>
            <w:tcW w:w="0" w:type="auto"/>
          </w:tcPr>
          <w:p w:rsidR="00EF203E" w:rsidRPr="008F6D61" w:rsidRDefault="00EF203E" w:rsidP="00F21583">
            <w:pPr>
              <w:pStyle w:val="TAL"/>
              <w:tabs>
                <w:tab w:val="clear" w:pos="284"/>
                <w:tab w:val="clear" w:pos="567"/>
              </w:tabs>
              <w:rPr>
                <w:sz w:val="16"/>
              </w:rPr>
            </w:pPr>
            <w:r w:rsidRPr="008F6D61">
              <w:rPr>
                <w:sz w:val="16"/>
              </w:rPr>
              <w:t>Huawei, HiSilicon</w:t>
            </w:r>
          </w:p>
        </w:tc>
        <w:tc>
          <w:tcPr>
            <w:tcW w:w="0" w:type="auto"/>
          </w:tcPr>
          <w:p w:rsidR="00EF203E" w:rsidRPr="008F6D61" w:rsidRDefault="00EF203E" w:rsidP="00F21583">
            <w:pPr>
              <w:pStyle w:val="TAL"/>
              <w:tabs>
                <w:tab w:val="clear" w:pos="284"/>
                <w:tab w:val="clear" w:pos="567"/>
              </w:tabs>
              <w:rPr>
                <w:sz w:val="16"/>
              </w:rPr>
            </w:pPr>
          </w:p>
        </w:tc>
        <w:tc>
          <w:tcPr>
            <w:tcW w:w="2254" w:type="dxa"/>
          </w:tcPr>
          <w:p w:rsidR="00EF203E" w:rsidRPr="008F6D61" w:rsidRDefault="00EF203E" w:rsidP="00F21583">
            <w:pPr>
              <w:pStyle w:val="TAL"/>
              <w:tabs>
                <w:tab w:val="clear" w:pos="284"/>
                <w:tab w:val="clear" w:pos="567"/>
              </w:tabs>
              <w:rPr>
                <w:sz w:val="16"/>
              </w:rPr>
            </w:pPr>
            <w:r w:rsidRPr="008F6D61">
              <w:rPr>
                <w:sz w:val="16"/>
              </w:rPr>
              <w:t>Revision of S2-170646. Approved</w:t>
            </w:r>
          </w:p>
        </w:tc>
        <w:tc>
          <w:tcPr>
            <w:tcW w:w="1070" w:type="dxa"/>
          </w:tcPr>
          <w:p w:rsidR="00EF203E" w:rsidRPr="008F6D61" w:rsidRDefault="00EF203E" w:rsidP="00F21583">
            <w:pPr>
              <w:pStyle w:val="TAL"/>
              <w:tabs>
                <w:tab w:val="clear" w:pos="284"/>
                <w:tab w:val="clear" w:pos="567"/>
              </w:tabs>
              <w:rPr>
                <w:sz w:val="16"/>
              </w:rPr>
            </w:pPr>
            <w:r w:rsidRPr="008F6D61">
              <w:rPr>
                <w:sz w:val="16"/>
              </w:rPr>
              <w:t>Approved</w:t>
            </w:r>
          </w:p>
        </w:tc>
      </w:tr>
      <w:tr w:rsidR="00EF203E" w:rsidRPr="00C53118" w:rsidTr="00B6030D">
        <w:tc>
          <w:tcPr>
            <w:tcW w:w="1100" w:type="dxa"/>
          </w:tcPr>
          <w:p w:rsidR="00EF203E" w:rsidRPr="008F6D61" w:rsidRDefault="00EF203E" w:rsidP="00F21583">
            <w:pPr>
              <w:pStyle w:val="TAL"/>
              <w:tabs>
                <w:tab w:val="clear" w:pos="284"/>
                <w:tab w:val="clear" w:pos="567"/>
              </w:tabs>
              <w:rPr>
                <w:sz w:val="16"/>
              </w:rPr>
            </w:pPr>
            <w:r w:rsidRPr="008F6D61">
              <w:rPr>
                <w:sz w:val="16"/>
              </w:rPr>
              <w:t>S2</w:t>
            </w:r>
            <w:r w:rsidRPr="008F6D61">
              <w:rPr>
                <w:sz w:val="16"/>
              </w:rPr>
              <w:noBreakHyphen/>
              <w:t>171232</w:t>
            </w:r>
          </w:p>
        </w:tc>
        <w:tc>
          <w:tcPr>
            <w:tcW w:w="949" w:type="dxa"/>
          </w:tcPr>
          <w:p w:rsidR="00EF203E" w:rsidRPr="008F6D61" w:rsidRDefault="00EF203E" w:rsidP="00F21583">
            <w:pPr>
              <w:pStyle w:val="TAL"/>
              <w:tabs>
                <w:tab w:val="clear" w:pos="284"/>
                <w:tab w:val="clear" w:pos="567"/>
              </w:tabs>
              <w:rPr>
                <w:sz w:val="16"/>
              </w:rPr>
            </w:pPr>
            <w:r w:rsidRPr="008F6D61">
              <w:rPr>
                <w:sz w:val="16"/>
              </w:rPr>
              <w:t>WID NEW</w:t>
            </w:r>
          </w:p>
        </w:tc>
        <w:tc>
          <w:tcPr>
            <w:tcW w:w="0" w:type="auto"/>
          </w:tcPr>
          <w:p w:rsidR="00EF203E" w:rsidRPr="008F6D61" w:rsidRDefault="00EF203E" w:rsidP="00F21583">
            <w:pPr>
              <w:pStyle w:val="TAL"/>
              <w:tabs>
                <w:tab w:val="clear" w:pos="284"/>
                <w:tab w:val="clear" w:pos="567"/>
              </w:tabs>
              <w:rPr>
                <w:sz w:val="16"/>
              </w:rPr>
            </w:pPr>
            <w:r w:rsidRPr="008F6D61">
              <w:rPr>
                <w:sz w:val="16"/>
              </w:rPr>
              <w:t>New WID on PS Data Off Feature Phase 2</w:t>
            </w:r>
          </w:p>
        </w:tc>
        <w:tc>
          <w:tcPr>
            <w:tcW w:w="0" w:type="auto"/>
          </w:tcPr>
          <w:p w:rsidR="00EF203E" w:rsidRPr="008F6D61" w:rsidRDefault="00EF203E" w:rsidP="00F21583">
            <w:pPr>
              <w:pStyle w:val="TAL"/>
              <w:tabs>
                <w:tab w:val="clear" w:pos="284"/>
                <w:tab w:val="clear" w:pos="567"/>
              </w:tabs>
              <w:rPr>
                <w:sz w:val="16"/>
              </w:rPr>
            </w:pPr>
            <w:r w:rsidRPr="008F6D61">
              <w:rPr>
                <w:sz w:val="16"/>
              </w:rPr>
              <w:t>Deutsche Telekom AG</w:t>
            </w:r>
          </w:p>
        </w:tc>
        <w:tc>
          <w:tcPr>
            <w:tcW w:w="0" w:type="auto"/>
          </w:tcPr>
          <w:p w:rsidR="00EF203E" w:rsidRPr="008F6D61" w:rsidRDefault="00EF203E" w:rsidP="00F21583">
            <w:pPr>
              <w:pStyle w:val="TAL"/>
              <w:tabs>
                <w:tab w:val="clear" w:pos="284"/>
                <w:tab w:val="clear" w:pos="567"/>
              </w:tabs>
              <w:rPr>
                <w:sz w:val="16"/>
              </w:rPr>
            </w:pPr>
          </w:p>
        </w:tc>
        <w:tc>
          <w:tcPr>
            <w:tcW w:w="2254" w:type="dxa"/>
          </w:tcPr>
          <w:p w:rsidR="00EF203E" w:rsidRPr="008F6D61" w:rsidRDefault="00EF203E" w:rsidP="00F21583">
            <w:pPr>
              <w:pStyle w:val="TAL"/>
              <w:tabs>
                <w:tab w:val="clear" w:pos="284"/>
                <w:tab w:val="clear" w:pos="567"/>
              </w:tabs>
              <w:rPr>
                <w:sz w:val="16"/>
              </w:rPr>
            </w:pPr>
            <w:r w:rsidRPr="008F6D61">
              <w:rPr>
                <w:sz w:val="16"/>
              </w:rPr>
              <w:t>Revision of S2-171158. Approved</w:t>
            </w:r>
          </w:p>
        </w:tc>
        <w:tc>
          <w:tcPr>
            <w:tcW w:w="1070" w:type="dxa"/>
          </w:tcPr>
          <w:p w:rsidR="00EF203E" w:rsidRPr="008F6D61" w:rsidRDefault="00EF203E" w:rsidP="00F21583">
            <w:pPr>
              <w:pStyle w:val="TAL"/>
              <w:tabs>
                <w:tab w:val="clear" w:pos="284"/>
                <w:tab w:val="clear" w:pos="567"/>
              </w:tabs>
              <w:rPr>
                <w:sz w:val="16"/>
              </w:rPr>
            </w:pPr>
            <w:r w:rsidRPr="008F6D61">
              <w:rPr>
                <w:sz w:val="16"/>
              </w:rPr>
              <w:t>Approved</w:t>
            </w:r>
          </w:p>
        </w:tc>
      </w:tr>
      <w:tr w:rsidR="00EF203E" w:rsidRPr="00C53118" w:rsidTr="00B6030D">
        <w:tc>
          <w:tcPr>
            <w:tcW w:w="1100" w:type="dxa"/>
          </w:tcPr>
          <w:p w:rsidR="00EF203E" w:rsidRPr="008F6D61" w:rsidRDefault="00EF203E" w:rsidP="00F21583">
            <w:pPr>
              <w:pStyle w:val="TAL"/>
              <w:tabs>
                <w:tab w:val="clear" w:pos="284"/>
                <w:tab w:val="clear" w:pos="567"/>
              </w:tabs>
              <w:rPr>
                <w:sz w:val="16"/>
              </w:rPr>
            </w:pPr>
            <w:r w:rsidRPr="008F6D61">
              <w:rPr>
                <w:sz w:val="16"/>
              </w:rPr>
              <w:t>S2</w:t>
            </w:r>
            <w:r w:rsidRPr="008F6D61">
              <w:rPr>
                <w:sz w:val="16"/>
              </w:rPr>
              <w:noBreakHyphen/>
              <w:t>171610</w:t>
            </w:r>
          </w:p>
        </w:tc>
        <w:tc>
          <w:tcPr>
            <w:tcW w:w="949" w:type="dxa"/>
          </w:tcPr>
          <w:p w:rsidR="00EF203E" w:rsidRPr="008F6D61" w:rsidRDefault="00EF203E" w:rsidP="00F21583">
            <w:pPr>
              <w:pStyle w:val="TAL"/>
              <w:tabs>
                <w:tab w:val="clear" w:pos="284"/>
                <w:tab w:val="clear" w:pos="567"/>
              </w:tabs>
              <w:rPr>
                <w:sz w:val="16"/>
              </w:rPr>
            </w:pPr>
            <w:r w:rsidRPr="008F6D61">
              <w:rPr>
                <w:sz w:val="16"/>
              </w:rPr>
              <w:t>WID NEW</w:t>
            </w:r>
          </w:p>
        </w:tc>
        <w:tc>
          <w:tcPr>
            <w:tcW w:w="0" w:type="auto"/>
          </w:tcPr>
          <w:p w:rsidR="00EF203E" w:rsidRPr="008F6D61" w:rsidRDefault="00EF203E" w:rsidP="00F21583">
            <w:pPr>
              <w:pStyle w:val="TAL"/>
              <w:tabs>
                <w:tab w:val="clear" w:pos="284"/>
                <w:tab w:val="clear" w:pos="567"/>
              </w:tabs>
              <w:rPr>
                <w:sz w:val="16"/>
              </w:rPr>
            </w:pPr>
            <w:r w:rsidRPr="008F6D61">
              <w:rPr>
                <w:sz w:val="16"/>
              </w:rPr>
              <w:t>EPC support for Option 3/3a/3x Dual Connectivity with New Radio</w:t>
            </w:r>
          </w:p>
        </w:tc>
        <w:tc>
          <w:tcPr>
            <w:tcW w:w="0" w:type="auto"/>
          </w:tcPr>
          <w:p w:rsidR="00EF203E" w:rsidRPr="008F6D61" w:rsidRDefault="00EF203E" w:rsidP="00F21583">
            <w:pPr>
              <w:pStyle w:val="TAL"/>
              <w:tabs>
                <w:tab w:val="clear" w:pos="284"/>
                <w:tab w:val="clear" w:pos="567"/>
              </w:tabs>
              <w:rPr>
                <w:sz w:val="16"/>
              </w:rPr>
            </w:pPr>
            <w:r w:rsidRPr="008F6D61">
              <w:rPr>
                <w:sz w:val="16"/>
              </w:rPr>
              <w:t>Vodafone, AT&amp;T, NTT DOCOMO, Ericsson, Qualcomm Inc., Sprint</w:t>
            </w:r>
          </w:p>
        </w:tc>
        <w:tc>
          <w:tcPr>
            <w:tcW w:w="0" w:type="auto"/>
          </w:tcPr>
          <w:p w:rsidR="00EF203E" w:rsidRPr="008F6D61" w:rsidRDefault="00EF203E" w:rsidP="00F21583">
            <w:pPr>
              <w:pStyle w:val="TAL"/>
              <w:tabs>
                <w:tab w:val="clear" w:pos="284"/>
                <w:tab w:val="clear" w:pos="567"/>
              </w:tabs>
              <w:rPr>
                <w:sz w:val="16"/>
              </w:rPr>
            </w:pPr>
          </w:p>
        </w:tc>
        <w:tc>
          <w:tcPr>
            <w:tcW w:w="2254" w:type="dxa"/>
          </w:tcPr>
          <w:p w:rsidR="00EF203E" w:rsidRPr="008F6D61" w:rsidRDefault="00EF203E" w:rsidP="00F21583">
            <w:pPr>
              <w:pStyle w:val="TAL"/>
              <w:tabs>
                <w:tab w:val="clear" w:pos="284"/>
                <w:tab w:val="clear" w:pos="567"/>
              </w:tabs>
              <w:rPr>
                <w:sz w:val="16"/>
              </w:rPr>
            </w:pPr>
            <w:r w:rsidRPr="008F6D61">
              <w:rPr>
                <w:sz w:val="16"/>
              </w:rPr>
              <w:t>Revision of S2-171551. Approved</w:t>
            </w:r>
          </w:p>
        </w:tc>
        <w:tc>
          <w:tcPr>
            <w:tcW w:w="1070" w:type="dxa"/>
          </w:tcPr>
          <w:p w:rsidR="00EF203E" w:rsidRPr="008F6D61" w:rsidRDefault="00EF203E" w:rsidP="00F21583">
            <w:pPr>
              <w:pStyle w:val="TAL"/>
              <w:tabs>
                <w:tab w:val="clear" w:pos="284"/>
                <w:tab w:val="clear" w:pos="567"/>
              </w:tabs>
              <w:rPr>
                <w:sz w:val="16"/>
              </w:rPr>
            </w:pPr>
            <w:r w:rsidRPr="008F6D61">
              <w:rPr>
                <w:sz w:val="16"/>
              </w:rPr>
              <w:t>Approved</w:t>
            </w:r>
          </w:p>
        </w:tc>
      </w:tr>
    </w:tbl>
    <w:p w:rsidR="00C171C5" w:rsidRDefault="00C171C5" w:rsidP="00C171C5">
      <w:pPr>
        <w:rPr>
          <w:color w:val="0000FF"/>
        </w:rPr>
      </w:pPr>
      <w:r>
        <w:rPr>
          <w:color w:val="0000FF"/>
        </w:rPr>
        <w:t>4 Entries.</w:t>
      </w:r>
    </w:p>
    <w:p w:rsidR="00C171C5" w:rsidRDefault="00C171C5" w:rsidP="00C171C5">
      <w:pPr>
        <w:pStyle w:val="Heading9"/>
      </w:pPr>
      <w:bookmarkStart w:id="53" w:name="_Toc477526603"/>
      <w:r>
        <w:t>Annex E</w:t>
      </w:r>
      <w:r>
        <w:tab/>
        <w:t>TSs and TRs (cover sheets)</w:t>
      </w:r>
      <w:bookmarkEnd w:id="53"/>
    </w:p>
    <w:p w:rsidR="00C171C5" w:rsidRDefault="00C171C5" w:rsidP="00C171C5">
      <w:pPr>
        <w:pStyle w:val="Heading1"/>
      </w:pPr>
      <w:bookmarkStart w:id="54" w:name="_Toc477526604"/>
      <w:r>
        <w:t>E.1</w:t>
      </w:r>
      <w:r>
        <w:tab/>
        <w:t>List of approved TSs and TRs for meetings #118BIS and #119</w:t>
      </w:r>
      <w:bookmarkEnd w:id="54"/>
    </w:p>
    <w:p w:rsidR="00C171C5" w:rsidRDefault="00C171C5" w:rsidP="00C171C5">
      <w:r>
        <w:t>There were no approved TSs and TRs for meetings #118BIS and #119 at this meeting.</w:t>
      </w:r>
    </w:p>
    <w:p w:rsidR="00C171C5" w:rsidRDefault="00C171C5" w:rsidP="00C171C5">
      <w:pPr>
        <w:pStyle w:val="Heading9"/>
      </w:pPr>
      <w:bookmarkStart w:id="55" w:name="_Toc477526605"/>
      <w:r>
        <w:lastRenderedPageBreak/>
        <w:t>Annex F</w:t>
      </w:r>
      <w:r>
        <w:tab/>
        <w:t>Postponed and unhandled documents</w:t>
      </w:r>
      <w:bookmarkEnd w:id="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1239"/>
        <w:gridCol w:w="2489"/>
        <w:gridCol w:w="2009"/>
        <w:gridCol w:w="1212"/>
        <w:gridCol w:w="661"/>
        <w:gridCol w:w="688"/>
        <w:gridCol w:w="535"/>
        <w:gridCol w:w="1617"/>
        <w:gridCol w:w="2236"/>
        <w:gridCol w:w="999"/>
      </w:tblGrid>
      <w:tr w:rsidR="00C171C5" w:rsidRPr="00C53118" w:rsidTr="00B6030D">
        <w:trPr>
          <w:tblHeader/>
        </w:trPr>
        <w:tc>
          <w:tcPr>
            <w:tcW w:w="1101" w:type="dxa"/>
            <w:shd w:val="clear" w:color="auto" w:fill="F3F3F3"/>
          </w:tcPr>
          <w:p w:rsidR="00C171C5" w:rsidRPr="00C53118" w:rsidRDefault="00C171C5" w:rsidP="00B6030D">
            <w:pPr>
              <w:pStyle w:val="TAH"/>
              <w:rPr>
                <w:sz w:val="16"/>
              </w:rPr>
            </w:pPr>
            <w:r w:rsidRPr="00C53118">
              <w:rPr>
                <w:sz w:val="16"/>
              </w:rPr>
              <w:t>TD</w:t>
            </w:r>
          </w:p>
        </w:tc>
        <w:tc>
          <w:tcPr>
            <w:tcW w:w="1239" w:type="dxa"/>
            <w:shd w:val="clear" w:color="auto" w:fill="F3F3F3"/>
          </w:tcPr>
          <w:p w:rsidR="00C171C5" w:rsidRPr="00C53118" w:rsidRDefault="00C171C5" w:rsidP="00B6030D">
            <w:pPr>
              <w:pStyle w:val="TAH"/>
              <w:rPr>
                <w:sz w:val="16"/>
              </w:rPr>
            </w:pPr>
            <w:r w:rsidRPr="00C53118">
              <w:rPr>
                <w:sz w:val="16"/>
              </w:rPr>
              <w:t>Type</w:t>
            </w:r>
          </w:p>
        </w:tc>
        <w:tc>
          <w:tcPr>
            <w:tcW w:w="0" w:type="auto"/>
            <w:shd w:val="clear" w:color="auto" w:fill="F3F3F3"/>
          </w:tcPr>
          <w:p w:rsidR="00C171C5" w:rsidRPr="00C53118" w:rsidRDefault="00C171C5" w:rsidP="00B6030D">
            <w:pPr>
              <w:pStyle w:val="TAH"/>
              <w:rPr>
                <w:sz w:val="16"/>
              </w:rPr>
            </w:pPr>
            <w:r w:rsidRPr="00C53118">
              <w:rPr>
                <w:sz w:val="16"/>
              </w:rPr>
              <w:t>Title</w:t>
            </w:r>
          </w:p>
        </w:tc>
        <w:tc>
          <w:tcPr>
            <w:tcW w:w="0" w:type="auto"/>
            <w:shd w:val="clear" w:color="auto" w:fill="F3F3F3"/>
          </w:tcPr>
          <w:p w:rsidR="00C171C5" w:rsidRPr="00C53118" w:rsidRDefault="00C171C5" w:rsidP="00B6030D">
            <w:pPr>
              <w:pStyle w:val="TAH"/>
              <w:rPr>
                <w:sz w:val="16"/>
              </w:rPr>
            </w:pPr>
            <w:r w:rsidRPr="00C53118">
              <w:rPr>
                <w:sz w:val="16"/>
              </w:rPr>
              <w:t>Source</w:t>
            </w:r>
          </w:p>
        </w:tc>
        <w:tc>
          <w:tcPr>
            <w:tcW w:w="0" w:type="auto"/>
            <w:shd w:val="clear" w:color="auto" w:fill="F3F3F3"/>
          </w:tcPr>
          <w:p w:rsidR="00C171C5" w:rsidRPr="00C53118" w:rsidRDefault="00C171C5" w:rsidP="00B6030D">
            <w:pPr>
              <w:pStyle w:val="TAH"/>
              <w:rPr>
                <w:sz w:val="16"/>
              </w:rPr>
            </w:pPr>
            <w:r w:rsidRPr="00C53118">
              <w:rPr>
                <w:sz w:val="16"/>
              </w:rPr>
              <w:t>Specification</w:t>
            </w:r>
          </w:p>
        </w:tc>
        <w:tc>
          <w:tcPr>
            <w:tcW w:w="0" w:type="auto"/>
            <w:shd w:val="clear" w:color="auto" w:fill="F3F3F3"/>
          </w:tcPr>
          <w:p w:rsidR="00C171C5" w:rsidRPr="00C53118" w:rsidRDefault="00C171C5" w:rsidP="00B6030D">
            <w:pPr>
              <w:pStyle w:val="TAH"/>
              <w:rPr>
                <w:sz w:val="16"/>
              </w:rPr>
            </w:pPr>
            <w:r w:rsidRPr="00C53118">
              <w:rPr>
                <w:sz w:val="16"/>
              </w:rPr>
              <w:t>CRNo</w:t>
            </w:r>
          </w:p>
        </w:tc>
        <w:tc>
          <w:tcPr>
            <w:tcW w:w="0" w:type="auto"/>
            <w:shd w:val="clear" w:color="auto" w:fill="F3F3F3"/>
          </w:tcPr>
          <w:p w:rsidR="00C171C5" w:rsidRPr="00C53118" w:rsidRDefault="00C171C5" w:rsidP="00B6030D">
            <w:pPr>
              <w:pStyle w:val="TAH"/>
              <w:rPr>
                <w:sz w:val="16"/>
              </w:rPr>
            </w:pPr>
            <w:r w:rsidRPr="00C53118">
              <w:rPr>
                <w:sz w:val="16"/>
              </w:rPr>
              <w:t>CRrev</w:t>
            </w:r>
          </w:p>
        </w:tc>
        <w:tc>
          <w:tcPr>
            <w:tcW w:w="0" w:type="auto"/>
            <w:shd w:val="clear" w:color="auto" w:fill="F3F3F3"/>
          </w:tcPr>
          <w:p w:rsidR="00C171C5" w:rsidRPr="00C53118" w:rsidRDefault="00C171C5" w:rsidP="00B6030D">
            <w:pPr>
              <w:pStyle w:val="TAH"/>
              <w:rPr>
                <w:sz w:val="16"/>
              </w:rPr>
            </w:pPr>
            <w:r w:rsidRPr="00C53118">
              <w:rPr>
                <w:sz w:val="16"/>
              </w:rPr>
              <w:t>Rel</w:t>
            </w:r>
          </w:p>
        </w:tc>
        <w:tc>
          <w:tcPr>
            <w:tcW w:w="0" w:type="auto"/>
            <w:shd w:val="clear" w:color="auto" w:fill="F3F3F3"/>
          </w:tcPr>
          <w:p w:rsidR="00C171C5" w:rsidRPr="00C53118" w:rsidRDefault="00C171C5" w:rsidP="00B6030D">
            <w:pPr>
              <w:pStyle w:val="TAH"/>
              <w:rPr>
                <w:sz w:val="16"/>
              </w:rPr>
            </w:pPr>
            <w:r w:rsidRPr="00C53118">
              <w:rPr>
                <w:sz w:val="16"/>
              </w:rPr>
              <w:t>WI</w:t>
            </w:r>
          </w:p>
        </w:tc>
        <w:tc>
          <w:tcPr>
            <w:tcW w:w="0" w:type="auto"/>
            <w:shd w:val="clear" w:color="auto" w:fill="F3F3F3"/>
          </w:tcPr>
          <w:p w:rsidR="00C171C5" w:rsidRPr="00C53118" w:rsidRDefault="00C171C5" w:rsidP="00B6030D">
            <w:pPr>
              <w:pStyle w:val="TAH"/>
              <w:rPr>
                <w:sz w:val="16"/>
              </w:rPr>
            </w:pPr>
            <w:r w:rsidRPr="00C53118">
              <w:rPr>
                <w:sz w:val="16"/>
              </w:rPr>
              <w:t>Comment</w:t>
            </w:r>
          </w:p>
        </w:tc>
        <w:tc>
          <w:tcPr>
            <w:tcW w:w="0" w:type="auto"/>
            <w:shd w:val="clear" w:color="auto" w:fill="F3F3F3"/>
          </w:tcPr>
          <w:p w:rsidR="00C171C5" w:rsidRPr="00C53118" w:rsidRDefault="00C171C5" w:rsidP="00B6030D">
            <w:pPr>
              <w:pStyle w:val="TAH"/>
              <w:rPr>
                <w:sz w:val="16"/>
              </w:rPr>
            </w:pPr>
            <w:r w:rsidRPr="00C53118">
              <w:rPr>
                <w:sz w:val="16"/>
              </w:rPr>
              <w:t>Decision</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170707</w:t>
            </w:r>
          </w:p>
        </w:tc>
        <w:tc>
          <w:tcPr>
            <w:tcW w:w="1239" w:type="dxa"/>
          </w:tcPr>
          <w:p w:rsidR="00EF203E" w:rsidRPr="008F6D61" w:rsidRDefault="00EF203E" w:rsidP="008433FC">
            <w:pPr>
              <w:pStyle w:val="TAL"/>
              <w:tabs>
                <w:tab w:val="clear" w:pos="284"/>
                <w:tab w:val="clear" w:pos="567"/>
              </w:tabs>
              <w:rPr>
                <w:sz w:val="16"/>
              </w:rPr>
            </w:pPr>
            <w:r w:rsidRPr="008F6D61">
              <w:rPr>
                <w:sz w:val="16"/>
              </w:rPr>
              <w:t>LS In</w:t>
            </w:r>
          </w:p>
        </w:tc>
        <w:tc>
          <w:tcPr>
            <w:tcW w:w="0" w:type="auto"/>
          </w:tcPr>
          <w:p w:rsidR="00EF203E" w:rsidRPr="008F6D61" w:rsidRDefault="00EF203E" w:rsidP="008433FC">
            <w:pPr>
              <w:pStyle w:val="TAL"/>
              <w:tabs>
                <w:tab w:val="clear" w:pos="284"/>
                <w:tab w:val="clear" w:pos="567"/>
              </w:tabs>
              <w:rPr>
                <w:sz w:val="16"/>
              </w:rPr>
            </w:pPr>
            <w:r w:rsidRPr="008F6D61">
              <w:rPr>
                <w:sz w:val="16"/>
              </w:rPr>
              <w:t>LS from RAN WG3: LS on support of redirection for VoLTE</w:t>
            </w:r>
          </w:p>
        </w:tc>
        <w:tc>
          <w:tcPr>
            <w:tcW w:w="0" w:type="auto"/>
          </w:tcPr>
          <w:p w:rsidR="00EF203E" w:rsidRPr="008F6D61" w:rsidRDefault="00EF203E" w:rsidP="008433FC">
            <w:pPr>
              <w:pStyle w:val="TAL"/>
              <w:tabs>
                <w:tab w:val="clear" w:pos="284"/>
                <w:tab w:val="clear" w:pos="567"/>
              </w:tabs>
              <w:rPr>
                <w:sz w:val="16"/>
              </w:rPr>
            </w:pPr>
            <w:r w:rsidRPr="008F6D61">
              <w:rPr>
                <w:sz w:val="16"/>
              </w:rPr>
              <w:t>RAN WG3</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Rel-14</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Postponed S2-170026 from S2#119. Postponed to meeting #120.</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170708</w:t>
            </w:r>
          </w:p>
        </w:tc>
        <w:tc>
          <w:tcPr>
            <w:tcW w:w="1239" w:type="dxa"/>
          </w:tcPr>
          <w:p w:rsidR="00EF203E" w:rsidRPr="008F6D61" w:rsidRDefault="00EF203E" w:rsidP="008433FC">
            <w:pPr>
              <w:pStyle w:val="TAL"/>
              <w:tabs>
                <w:tab w:val="clear" w:pos="284"/>
                <w:tab w:val="clear" w:pos="567"/>
              </w:tabs>
              <w:rPr>
                <w:sz w:val="16"/>
              </w:rPr>
            </w:pPr>
            <w:r w:rsidRPr="008F6D61">
              <w:rPr>
                <w:sz w:val="16"/>
              </w:rPr>
              <w:t>LS In</w:t>
            </w:r>
          </w:p>
        </w:tc>
        <w:tc>
          <w:tcPr>
            <w:tcW w:w="0" w:type="auto"/>
          </w:tcPr>
          <w:p w:rsidR="00EF203E" w:rsidRPr="008F6D61" w:rsidRDefault="00EF203E" w:rsidP="008433FC">
            <w:pPr>
              <w:pStyle w:val="TAL"/>
              <w:tabs>
                <w:tab w:val="clear" w:pos="284"/>
                <w:tab w:val="clear" w:pos="567"/>
              </w:tabs>
              <w:rPr>
                <w:sz w:val="16"/>
              </w:rPr>
            </w:pPr>
            <w:r w:rsidRPr="008F6D61">
              <w:rPr>
                <w:sz w:val="16"/>
              </w:rPr>
              <w:t>LS from RAN WG3: Reply LS on The progress and questions for the light connection</w:t>
            </w:r>
          </w:p>
        </w:tc>
        <w:tc>
          <w:tcPr>
            <w:tcW w:w="0" w:type="auto"/>
          </w:tcPr>
          <w:p w:rsidR="00EF203E" w:rsidRPr="008F6D61" w:rsidRDefault="00EF203E" w:rsidP="008433FC">
            <w:pPr>
              <w:pStyle w:val="TAL"/>
              <w:tabs>
                <w:tab w:val="clear" w:pos="284"/>
                <w:tab w:val="clear" w:pos="567"/>
              </w:tabs>
              <w:rPr>
                <w:sz w:val="16"/>
              </w:rPr>
            </w:pPr>
            <w:r w:rsidRPr="008F6D61">
              <w:rPr>
                <w:sz w:val="16"/>
              </w:rPr>
              <w:t>RAN WG3</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Rel-14</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Postponed S2-170027 from S2#119. Postponed to meeting #120</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170718</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pCR 23.501 - Misc. corrections to resource activation</w:t>
            </w:r>
          </w:p>
        </w:tc>
        <w:tc>
          <w:tcPr>
            <w:tcW w:w="0" w:type="auto"/>
          </w:tcPr>
          <w:p w:rsidR="00EF203E" w:rsidRPr="008F6D61" w:rsidRDefault="00EF203E" w:rsidP="008433FC">
            <w:pPr>
              <w:pStyle w:val="TAL"/>
              <w:tabs>
                <w:tab w:val="clear" w:pos="284"/>
                <w:tab w:val="clear" w:pos="567"/>
              </w:tabs>
              <w:rPr>
                <w:sz w:val="16"/>
              </w:rPr>
            </w:pPr>
            <w:r w:rsidRPr="008F6D61">
              <w:rPr>
                <w:sz w:val="16"/>
              </w:rPr>
              <w:t>MediaTek Inc.</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Moved from 6.5.3 to 6.5.7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170721</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pCR 23.502 - Misc. corrections to NF services for AMF</w:t>
            </w:r>
          </w:p>
        </w:tc>
        <w:tc>
          <w:tcPr>
            <w:tcW w:w="0" w:type="auto"/>
          </w:tcPr>
          <w:p w:rsidR="00EF203E" w:rsidRPr="008F6D61" w:rsidRDefault="00EF203E" w:rsidP="008433FC">
            <w:pPr>
              <w:pStyle w:val="TAL"/>
              <w:tabs>
                <w:tab w:val="clear" w:pos="284"/>
                <w:tab w:val="clear" w:pos="567"/>
              </w:tabs>
              <w:rPr>
                <w:sz w:val="16"/>
              </w:rPr>
            </w:pPr>
            <w:r w:rsidRPr="008F6D61">
              <w:rPr>
                <w:sz w:val="16"/>
              </w:rPr>
              <w:t>MediaTek Inc.</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170723</w:t>
            </w:r>
          </w:p>
        </w:tc>
        <w:tc>
          <w:tcPr>
            <w:tcW w:w="1239" w:type="dxa"/>
          </w:tcPr>
          <w:p w:rsidR="00EF203E" w:rsidRPr="008F6D61" w:rsidRDefault="00EF203E" w:rsidP="008433FC">
            <w:pPr>
              <w:pStyle w:val="TAL"/>
              <w:tabs>
                <w:tab w:val="clear" w:pos="284"/>
                <w:tab w:val="clear" w:pos="567"/>
              </w:tabs>
              <w:rPr>
                <w:sz w:val="16"/>
              </w:rPr>
            </w:pPr>
            <w:r w:rsidRPr="008F6D61">
              <w:rPr>
                <w:sz w:val="16"/>
              </w:rPr>
              <w:t>DISCUSSION</w:t>
            </w:r>
          </w:p>
        </w:tc>
        <w:tc>
          <w:tcPr>
            <w:tcW w:w="0" w:type="auto"/>
          </w:tcPr>
          <w:p w:rsidR="00EF203E" w:rsidRPr="008F6D61" w:rsidRDefault="00EF203E" w:rsidP="008433FC">
            <w:pPr>
              <w:pStyle w:val="TAL"/>
              <w:tabs>
                <w:tab w:val="clear" w:pos="284"/>
                <w:tab w:val="clear" w:pos="567"/>
              </w:tabs>
              <w:rPr>
                <w:sz w:val="16"/>
              </w:rPr>
            </w:pPr>
            <w:r w:rsidRPr="008F6D61">
              <w:rPr>
                <w:sz w:val="16"/>
              </w:rPr>
              <w:t>Proposed drafting rules for Service-based interface</w:t>
            </w:r>
          </w:p>
        </w:tc>
        <w:tc>
          <w:tcPr>
            <w:tcW w:w="0" w:type="auto"/>
          </w:tcPr>
          <w:p w:rsidR="00EF203E" w:rsidRPr="008F6D61" w:rsidRDefault="00EF203E" w:rsidP="008433FC">
            <w:pPr>
              <w:pStyle w:val="TAL"/>
              <w:tabs>
                <w:tab w:val="clear" w:pos="284"/>
                <w:tab w:val="clear" w:pos="567"/>
              </w:tabs>
              <w:rPr>
                <w:sz w:val="16"/>
              </w:rPr>
            </w:pPr>
            <w:r w:rsidRPr="008F6D61">
              <w:rPr>
                <w:sz w:val="16"/>
              </w:rPr>
              <w:t>MediaTek Inc.</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Moved from 6.5.11 to 6.5.1.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170728</w:t>
            </w:r>
          </w:p>
        </w:tc>
        <w:tc>
          <w:tcPr>
            <w:tcW w:w="1239" w:type="dxa"/>
          </w:tcPr>
          <w:p w:rsidR="00EF203E" w:rsidRPr="008F6D61" w:rsidRDefault="00EF203E" w:rsidP="008433FC">
            <w:pPr>
              <w:pStyle w:val="TAL"/>
              <w:tabs>
                <w:tab w:val="clear" w:pos="284"/>
                <w:tab w:val="clear" w:pos="567"/>
              </w:tabs>
              <w:rPr>
                <w:sz w:val="16"/>
              </w:rPr>
            </w:pPr>
            <w:r w:rsidRPr="008F6D61">
              <w:rPr>
                <w:sz w:val="16"/>
              </w:rPr>
              <w:t>LS In</w:t>
            </w:r>
          </w:p>
        </w:tc>
        <w:tc>
          <w:tcPr>
            <w:tcW w:w="0" w:type="auto"/>
          </w:tcPr>
          <w:p w:rsidR="00EF203E" w:rsidRPr="008F6D61" w:rsidRDefault="00EF203E" w:rsidP="008433FC">
            <w:pPr>
              <w:pStyle w:val="TAL"/>
              <w:tabs>
                <w:tab w:val="clear" w:pos="284"/>
                <w:tab w:val="clear" w:pos="567"/>
              </w:tabs>
              <w:rPr>
                <w:sz w:val="16"/>
              </w:rPr>
            </w:pPr>
            <w:r w:rsidRPr="008F6D61">
              <w:rPr>
                <w:sz w:val="16"/>
              </w:rPr>
              <w:t>LS from CT WG1: LS on unauthenticated emergency session over Trusted WLAN</w:t>
            </w:r>
          </w:p>
        </w:tc>
        <w:tc>
          <w:tcPr>
            <w:tcW w:w="0" w:type="auto"/>
          </w:tcPr>
          <w:p w:rsidR="00EF203E" w:rsidRPr="008F6D61" w:rsidRDefault="00EF203E" w:rsidP="008433FC">
            <w:pPr>
              <w:pStyle w:val="TAL"/>
              <w:tabs>
                <w:tab w:val="clear" w:pos="284"/>
                <w:tab w:val="clear" w:pos="567"/>
              </w:tabs>
              <w:rPr>
                <w:sz w:val="16"/>
              </w:rPr>
            </w:pPr>
            <w:r w:rsidRPr="008F6D61">
              <w:rPr>
                <w:sz w:val="16"/>
              </w:rPr>
              <w:t>CT WG1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Rel-14</w:t>
            </w:r>
          </w:p>
        </w:tc>
        <w:tc>
          <w:tcPr>
            <w:tcW w:w="0" w:type="auto"/>
          </w:tcPr>
          <w:p w:rsidR="00EF203E" w:rsidRPr="008F6D61" w:rsidRDefault="00EF203E" w:rsidP="008433FC">
            <w:pPr>
              <w:pStyle w:val="TAL"/>
              <w:tabs>
                <w:tab w:val="clear" w:pos="284"/>
                <w:tab w:val="clear" w:pos="567"/>
              </w:tabs>
              <w:rPr>
                <w:sz w:val="16"/>
              </w:rPr>
            </w:pPr>
            <w:r w:rsidRPr="008F6D61">
              <w:rPr>
                <w:sz w:val="16"/>
              </w:rPr>
              <w:t>SEW2-CT</w:t>
            </w:r>
          </w:p>
        </w:tc>
        <w:tc>
          <w:tcPr>
            <w:tcW w:w="0" w:type="auto"/>
          </w:tcPr>
          <w:p w:rsidR="00EF203E" w:rsidRPr="008F6D61" w:rsidRDefault="00EF203E" w:rsidP="008433FC">
            <w:pPr>
              <w:pStyle w:val="TAL"/>
              <w:tabs>
                <w:tab w:val="clear" w:pos="284"/>
                <w:tab w:val="clear" w:pos="567"/>
              </w:tabs>
              <w:rPr>
                <w:sz w:val="16"/>
              </w:rPr>
            </w:pPr>
            <w:r w:rsidRPr="008F6D61">
              <w:rPr>
                <w:sz w:val="16"/>
              </w:rPr>
              <w:t>Response drafted in S2-171235 (withdrawn). Postponed to meeting #120</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170730</w:t>
            </w:r>
          </w:p>
        </w:tc>
        <w:tc>
          <w:tcPr>
            <w:tcW w:w="1239" w:type="dxa"/>
          </w:tcPr>
          <w:p w:rsidR="00EF203E" w:rsidRPr="008F6D61" w:rsidRDefault="00EF203E" w:rsidP="008433FC">
            <w:pPr>
              <w:pStyle w:val="TAL"/>
              <w:tabs>
                <w:tab w:val="clear" w:pos="284"/>
                <w:tab w:val="clear" w:pos="567"/>
              </w:tabs>
              <w:rPr>
                <w:sz w:val="16"/>
              </w:rPr>
            </w:pPr>
            <w:r w:rsidRPr="008F6D61">
              <w:rPr>
                <w:sz w:val="16"/>
              </w:rPr>
              <w:t>LS In</w:t>
            </w:r>
          </w:p>
        </w:tc>
        <w:tc>
          <w:tcPr>
            <w:tcW w:w="0" w:type="auto"/>
          </w:tcPr>
          <w:p w:rsidR="00EF203E" w:rsidRPr="008F6D61" w:rsidRDefault="00EF203E" w:rsidP="008433FC">
            <w:pPr>
              <w:pStyle w:val="TAL"/>
              <w:tabs>
                <w:tab w:val="clear" w:pos="284"/>
                <w:tab w:val="clear" w:pos="567"/>
              </w:tabs>
              <w:rPr>
                <w:sz w:val="16"/>
              </w:rPr>
            </w:pPr>
            <w:r w:rsidRPr="008F6D61">
              <w:rPr>
                <w:sz w:val="16"/>
              </w:rPr>
              <w:t>LS from CT WG1 Meeting 101bis: LS on applicability of WLAN emergency numbers on 3GPP access</w:t>
            </w:r>
          </w:p>
        </w:tc>
        <w:tc>
          <w:tcPr>
            <w:tcW w:w="0" w:type="auto"/>
          </w:tcPr>
          <w:p w:rsidR="00EF203E" w:rsidRPr="008F6D61" w:rsidRDefault="00EF203E" w:rsidP="008433FC">
            <w:pPr>
              <w:pStyle w:val="TAL"/>
              <w:tabs>
                <w:tab w:val="clear" w:pos="284"/>
                <w:tab w:val="clear" w:pos="567"/>
              </w:tabs>
              <w:rPr>
                <w:sz w:val="16"/>
              </w:rPr>
            </w:pPr>
            <w:r w:rsidRPr="008F6D61">
              <w:rPr>
                <w:sz w:val="16"/>
              </w:rPr>
              <w:t>CT WG1 Meeting 101bis</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Rel-14</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Response drafted in S2-171186. Postponed to meeting #120</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170731</w:t>
            </w:r>
          </w:p>
        </w:tc>
        <w:tc>
          <w:tcPr>
            <w:tcW w:w="1239" w:type="dxa"/>
          </w:tcPr>
          <w:p w:rsidR="00EF203E" w:rsidRPr="008F6D61" w:rsidRDefault="00EF203E" w:rsidP="008433FC">
            <w:pPr>
              <w:pStyle w:val="TAL"/>
              <w:tabs>
                <w:tab w:val="clear" w:pos="284"/>
                <w:tab w:val="clear" w:pos="567"/>
              </w:tabs>
              <w:rPr>
                <w:sz w:val="16"/>
              </w:rPr>
            </w:pPr>
            <w:r w:rsidRPr="008F6D61">
              <w:rPr>
                <w:sz w:val="16"/>
              </w:rPr>
              <w:t>LS In</w:t>
            </w:r>
          </w:p>
        </w:tc>
        <w:tc>
          <w:tcPr>
            <w:tcW w:w="0" w:type="auto"/>
          </w:tcPr>
          <w:p w:rsidR="00EF203E" w:rsidRPr="008F6D61" w:rsidRDefault="00EF203E" w:rsidP="008433FC">
            <w:pPr>
              <w:pStyle w:val="TAL"/>
              <w:tabs>
                <w:tab w:val="clear" w:pos="284"/>
                <w:tab w:val="clear" w:pos="567"/>
              </w:tabs>
              <w:rPr>
                <w:sz w:val="16"/>
              </w:rPr>
            </w:pPr>
            <w:r w:rsidRPr="008F6D61">
              <w:rPr>
                <w:sz w:val="16"/>
              </w:rPr>
              <w:t>LS from CT WG1: LS on progress of CT WG1 work on LTE light connection</w:t>
            </w:r>
          </w:p>
        </w:tc>
        <w:tc>
          <w:tcPr>
            <w:tcW w:w="0" w:type="auto"/>
          </w:tcPr>
          <w:p w:rsidR="00EF203E" w:rsidRPr="008F6D61" w:rsidRDefault="00EF203E" w:rsidP="008433FC">
            <w:pPr>
              <w:pStyle w:val="TAL"/>
              <w:tabs>
                <w:tab w:val="clear" w:pos="284"/>
                <w:tab w:val="clear" w:pos="567"/>
              </w:tabs>
              <w:rPr>
                <w:sz w:val="16"/>
              </w:rPr>
            </w:pPr>
            <w:r w:rsidRPr="008F6D61">
              <w:rPr>
                <w:sz w:val="16"/>
              </w:rPr>
              <w:t>CT WG1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Rel-14</w:t>
            </w:r>
          </w:p>
        </w:tc>
        <w:tc>
          <w:tcPr>
            <w:tcW w:w="0" w:type="auto"/>
          </w:tcPr>
          <w:p w:rsidR="00EF203E" w:rsidRPr="008F6D61" w:rsidRDefault="00EF203E" w:rsidP="008433FC">
            <w:pPr>
              <w:pStyle w:val="TAL"/>
              <w:tabs>
                <w:tab w:val="clear" w:pos="284"/>
                <w:tab w:val="clear" w:pos="567"/>
              </w:tabs>
              <w:rPr>
                <w:sz w:val="16"/>
              </w:rPr>
            </w:pPr>
            <w:r w:rsidRPr="008F6D61">
              <w:rPr>
                <w:sz w:val="16"/>
              </w:rPr>
              <w:t>LTE_LIGHT_CON-CT</w:t>
            </w:r>
          </w:p>
        </w:tc>
        <w:tc>
          <w:tcPr>
            <w:tcW w:w="0" w:type="auto"/>
          </w:tcPr>
          <w:p w:rsidR="00EF203E" w:rsidRPr="008F6D61" w:rsidRDefault="00EF203E" w:rsidP="008433FC">
            <w:pPr>
              <w:pStyle w:val="TAL"/>
              <w:tabs>
                <w:tab w:val="clear" w:pos="284"/>
                <w:tab w:val="clear" w:pos="567"/>
              </w:tabs>
              <w:rPr>
                <w:sz w:val="16"/>
              </w:rPr>
            </w:pPr>
            <w:r w:rsidRPr="008F6D61">
              <w:rPr>
                <w:sz w:val="16"/>
              </w:rPr>
              <w:t>Postponed to meeting #120</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170735</w:t>
            </w:r>
          </w:p>
        </w:tc>
        <w:tc>
          <w:tcPr>
            <w:tcW w:w="1239" w:type="dxa"/>
          </w:tcPr>
          <w:p w:rsidR="00EF203E" w:rsidRPr="008F6D61" w:rsidRDefault="00EF203E" w:rsidP="008433FC">
            <w:pPr>
              <w:pStyle w:val="TAL"/>
              <w:tabs>
                <w:tab w:val="clear" w:pos="284"/>
                <w:tab w:val="clear" w:pos="567"/>
              </w:tabs>
              <w:rPr>
                <w:sz w:val="16"/>
              </w:rPr>
            </w:pPr>
            <w:r w:rsidRPr="008F6D61">
              <w:rPr>
                <w:sz w:val="16"/>
              </w:rPr>
              <w:t>LS In</w:t>
            </w:r>
          </w:p>
        </w:tc>
        <w:tc>
          <w:tcPr>
            <w:tcW w:w="0" w:type="auto"/>
          </w:tcPr>
          <w:p w:rsidR="00EF203E" w:rsidRPr="008F6D61" w:rsidRDefault="00EF203E" w:rsidP="008433FC">
            <w:pPr>
              <w:pStyle w:val="TAL"/>
              <w:tabs>
                <w:tab w:val="clear" w:pos="284"/>
                <w:tab w:val="clear" w:pos="567"/>
              </w:tabs>
              <w:rPr>
                <w:sz w:val="16"/>
              </w:rPr>
            </w:pPr>
            <w:r w:rsidRPr="008F6D61">
              <w:rPr>
                <w:sz w:val="16"/>
              </w:rPr>
              <w:t>LS from RAN WG2: Reply to LS on State of SA WG3 discussions on NG security architecture</w:t>
            </w:r>
          </w:p>
        </w:tc>
        <w:tc>
          <w:tcPr>
            <w:tcW w:w="0" w:type="auto"/>
          </w:tcPr>
          <w:p w:rsidR="00EF203E" w:rsidRPr="008F6D61" w:rsidRDefault="00EF203E" w:rsidP="008433FC">
            <w:pPr>
              <w:pStyle w:val="TAL"/>
              <w:tabs>
                <w:tab w:val="clear" w:pos="284"/>
                <w:tab w:val="clear" w:pos="567"/>
              </w:tabs>
              <w:rPr>
                <w:sz w:val="16"/>
              </w:rPr>
            </w:pPr>
            <w:r w:rsidRPr="008F6D61">
              <w:rPr>
                <w:sz w:val="16"/>
              </w:rPr>
              <w:t>RAN WG2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Rel-14</w:t>
            </w:r>
          </w:p>
        </w:tc>
        <w:tc>
          <w:tcPr>
            <w:tcW w:w="0" w:type="auto"/>
          </w:tcPr>
          <w:p w:rsidR="00EF203E" w:rsidRPr="008F6D61" w:rsidRDefault="00EF203E" w:rsidP="008433FC">
            <w:pPr>
              <w:pStyle w:val="TAL"/>
              <w:tabs>
                <w:tab w:val="clear" w:pos="284"/>
                <w:tab w:val="clear" w:pos="567"/>
              </w:tabs>
              <w:rPr>
                <w:sz w:val="16"/>
              </w:rPr>
            </w:pPr>
            <w:r w:rsidRPr="008F6D61">
              <w:rPr>
                <w:sz w:val="16"/>
              </w:rPr>
              <w:t>FS_NR_newRAT</w:t>
            </w:r>
          </w:p>
        </w:tc>
        <w:tc>
          <w:tcPr>
            <w:tcW w:w="0" w:type="auto"/>
          </w:tcPr>
          <w:p w:rsidR="00EF203E" w:rsidRPr="008F6D61" w:rsidRDefault="00EF203E" w:rsidP="008433FC">
            <w:pPr>
              <w:pStyle w:val="TAL"/>
              <w:tabs>
                <w:tab w:val="clear" w:pos="284"/>
                <w:tab w:val="clear" w:pos="567"/>
              </w:tabs>
              <w:rPr>
                <w:sz w:val="16"/>
              </w:rPr>
            </w:pPr>
            <w:r w:rsidRPr="008F6D61">
              <w:rPr>
                <w:sz w:val="16"/>
              </w:rPr>
              <w:t>Moved from 6.5.1 to 6.5.4. Response drafted in S2-170737. Postponed</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170737</w:t>
            </w:r>
          </w:p>
        </w:tc>
        <w:tc>
          <w:tcPr>
            <w:tcW w:w="1239" w:type="dxa"/>
          </w:tcPr>
          <w:p w:rsidR="00EF203E" w:rsidRPr="008F6D61" w:rsidRDefault="00EF203E" w:rsidP="008433FC">
            <w:pPr>
              <w:pStyle w:val="TAL"/>
              <w:tabs>
                <w:tab w:val="clear" w:pos="284"/>
                <w:tab w:val="clear" w:pos="567"/>
              </w:tabs>
              <w:rPr>
                <w:sz w:val="16"/>
              </w:rPr>
            </w:pPr>
            <w:r w:rsidRPr="008F6D61">
              <w:rPr>
                <w:sz w:val="16"/>
              </w:rPr>
              <w:t>LS OUT</w:t>
            </w:r>
          </w:p>
        </w:tc>
        <w:tc>
          <w:tcPr>
            <w:tcW w:w="0" w:type="auto"/>
          </w:tcPr>
          <w:p w:rsidR="00EF203E" w:rsidRPr="008F6D61" w:rsidRDefault="00EF203E" w:rsidP="008433FC">
            <w:pPr>
              <w:pStyle w:val="TAL"/>
              <w:tabs>
                <w:tab w:val="clear" w:pos="284"/>
                <w:tab w:val="clear" w:pos="567"/>
              </w:tabs>
              <w:rPr>
                <w:sz w:val="16"/>
              </w:rPr>
            </w:pPr>
            <w:r w:rsidRPr="008F6D61">
              <w:rPr>
                <w:sz w:val="16"/>
              </w:rPr>
              <w:t>Reply to LS from RAN WG2 on State of SA WG3 discussions on NG security architecture</w:t>
            </w:r>
          </w:p>
        </w:tc>
        <w:tc>
          <w:tcPr>
            <w:tcW w:w="0" w:type="auto"/>
          </w:tcPr>
          <w:p w:rsidR="00EF203E" w:rsidRPr="008F6D61" w:rsidRDefault="00EF203E" w:rsidP="008433FC">
            <w:pPr>
              <w:pStyle w:val="TAL"/>
              <w:tabs>
                <w:tab w:val="clear" w:pos="284"/>
                <w:tab w:val="clear" w:pos="567"/>
              </w:tabs>
              <w:rPr>
                <w:sz w:val="16"/>
              </w:rPr>
            </w:pPr>
            <w:r w:rsidRPr="008F6D61">
              <w:rPr>
                <w:sz w:val="16"/>
              </w:rPr>
              <w:t>Qualcomm Incorporated</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Moved from 6.5.1 to 6.5.4. Response to S2-170735. Postponed.</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170738</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Mobility management model for non-3GPP accesses</w:t>
            </w:r>
          </w:p>
        </w:tc>
        <w:tc>
          <w:tcPr>
            <w:tcW w:w="0" w:type="auto"/>
          </w:tcPr>
          <w:p w:rsidR="00EF203E" w:rsidRPr="008F6D61" w:rsidRDefault="00EF203E" w:rsidP="008433FC">
            <w:pPr>
              <w:pStyle w:val="TAL"/>
              <w:tabs>
                <w:tab w:val="clear" w:pos="284"/>
                <w:tab w:val="clear" w:pos="567"/>
              </w:tabs>
              <w:rPr>
                <w:sz w:val="16"/>
              </w:rPr>
            </w:pPr>
            <w:r w:rsidRPr="008F6D61">
              <w:rPr>
                <w:sz w:val="16"/>
              </w:rPr>
              <w:t>Qualcomm Incorporated</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170744</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UE temporary identifier in 5GS</w:t>
            </w:r>
          </w:p>
        </w:tc>
        <w:tc>
          <w:tcPr>
            <w:tcW w:w="0" w:type="auto"/>
          </w:tcPr>
          <w:p w:rsidR="00EF203E" w:rsidRPr="008F6D61" w:rsidRDefault="00EF203E" w:rsidP="008433FC">
            <w:pPr>
              <w:pStyle w:val="TAL"/>
              <w:tabs>
                <w:tab w:val="clear" w:pos="284"/>
                <w:tab w:val="clear" w:pos="567"/>
              </w:tabs>
              <w:rPr>
                <w:sz w:val="16"/>
              </w:rPr>
            </w:pPr>
            <w:r w:rsidRPr="008F6D61">
              <w:rPr>
                <w:sz w:val="16"/>
              </w:rPr>
              <w:t>Qualcomm Incorporated</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170747</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Session management for LBO traffic in roaming scenarios</w:t>
            </w:r>
          </w:p>
        </w:tc>
        <w:tc>
          <w:tcPr>
            <w:tcW w:w="0" w:type="auto"/>
          </w:tcPr>
          <w:p w:rsidR="00EF203E" w:rsidRPr="008F6D61" w:rsidRDefault="00EF203E" w:rsidP="008433FC">
            <w:pPr>
              <w:pStyle w:val="TAL"/>
              <w:tabs>
                <w:tab w:val="clear" w:pos="284"/>
                <w:tab w:val="clear" w:pos="567"/>
              </w:tabs>
              <w:rPr>
                <w:sz w:val="16"/>
              </w:rPr>
            </w:pPr>
            <w:r w:rsidRPr="008F6D61">
              <w:rPr>
                <w:sz w:val="16"/>
              </w:rPr>
              <w:t>Qualcomm Incorporated</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Moved from 6.5.3 to 6.5.9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170749</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Procedures for Session management for LBO traffic in roaming scenarios</w:t>
            </w:r>
          </w:p>
        </w:tc>
        <w:tc>
          <w:tcPr>
            <w:tcW w:w="0" w:type="auto"/>
          </w:tcPr>
          <w:p w:rsidR="00EF203E" w:rsidRPr="008F6D61" w:rsidRDefault="00EF203E" w:rsidP="008433FC">
            <w:pPr>
              <w:pStyle w:val="TAL"/>
              <w:tabs>
                <w:tab w:val="clear" w:pos="284"/>
                <w:tab w:val="clear" w:pos="567"/>
              </w:tabs>
              <w:rPr>
                <w:sz w:val="16"/>
              </w:rPr>
            </w:pPr>
            <w:r w:rsidRPr="008F6D61">
              <w:rPr>
                <w:sz w:val="16"/>
              </w:rPr>
              <w:t>Qualcomm Incorporated</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170755</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pCR:23.501 Update of Support for connecting to a local area data network</w:t>
            </w:r>
          </w:p>
        </w:tc>
        <w:tc>
          <w:tcPr>
            <w:tcW w:w="0" w:type="auto"/>
          </w:tcPr>
          <w:p w:rsidR="00EF203E" w:rsidRPr="008F6D61" w:rsidRDefault="00EF203E" w:rsidP="008433FC">
            <w:pPr>
              <w:pStyle w:val="TAL"/>
              <w:tabs>
                <w:tab w:val="clear" w:pos="284"/>
                <w:tab w:val="clear" w:pos="567"/>
              </w:tabs>
              <w:rPr>
                <w:sz w:val="16"/>
              </w:rPr>
            </w:pPr>
            <w:r w:rsidRPr="008F6D61">
              <w:rPr>
                <w:sz w:val="16"/>
              </w:rPr>
              <w:t>KDDI, InterDigital, Sprint, China Mobile, China Unicom</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Moved from 6.5.3 to 6.5.2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170757</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23.501 - Additional concepts and corrections for support for connectivity to a local area network</w:t>
            </w:r>
          </w:p>
        </w:tc>
        <w:tc>
          <w:tcPr>
            <w:tcW w:w="0" w:type="auto"/>
          </w:tcPr>
          <w:p w:rsidR="00EF203E" w:rsidRPr="008F6D61" w:rsidRDefault="00EF203E" w:rsidP="008433FC">
            <w:pPr>
              <w:pStyle w:val="TAL"/>
              <w:tabs>
                <w:tab w:val="clear" w:pos="284"/>
                <w:tab w:val="clear" w:pos="567"/>
              </w:tabs>
              <w:rPr>
                <w:sz w:val="16"/>
              </w:rPr>
            </w:pPr>
            <w:r w:rsidRPr="008F6D61">
              <w:rPr>
                <w:sz w:val="16"/>
              </w:rPr>
              <w:t>Qualcomm Incorporated</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170759</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 xml:space="preserve">23.501 - PDU Session mobility between systems for EPS </w:t>
            </w:r>
            <w:r w:rsidRPr="008F6D61">
              <w:rPr>
                <w:sz w:val="16"/>
              </w:rPr>
              <w:lastRenderedPageBreak/>
              <w:t>interworking</w:t>
            </w:r>
          </w:p>
        </w:tc>
        <w:tc>
          <w:tcPr>
            <w:tcW w:w="0" w:type="auto"/>
          </w:tcPr>
          <w:p w:rsidR="00EF203E" w:rsidRPr="008F6D61" w:rsidRDefault="00EF203E" w:rsidP="008433FC">
            <w:pPr>
              <w:pStyle w:val="TAL"/>
              <w:tabs>
                <w:tab w:val="clear" w:pos="284"/>
                <w:tab w:val="clear" w:pos="567"/>
              </w:tabs>
              <w:rPr>
                <w:sz w:val="16"/>
              </w:rPr>
            </w:pPr>
            <w:r w:rsidRPr="008F6D61">
              <w:rPr>
                <w:sz w:val="16"/>
              </w:rPr>
              <w:lastRenderedPageBreak/>
              <w:t>Qualcomm Incorporated</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lastRenderedPageBreak/>
              <w:t>S2</w:t>
            </w:r>
            <w:r w:rsidRPr="008F6D61">
              <w:rPr>
                <w:sz w:val="16"/>
              </w:rPr>
              <w:noBreakHyphen/>
              <w:t>170760</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23.502 - PDU Session mobility between systems for EPS interworking</w:t>
            </w:r>
          </w:p>
        </w:tc>
        <w:tc>
          <w:tcPr>
            <w:tcW w:w="0" w:type="auto"/>
          </w:tcPr>
          <w:p w:rsidR="00EF203E" w:rsidRPr="008F6D61" w:rsidRDefault="00EF203E" w:rsidP="008433FC">
            <w:pPr>
              <w:pStyle w:val="TAL"/>
              <w:tabs>
                <w:tab w:val="clear" w:pos="284"/>
                <w:tab w:val="clear" w:pos="567"/>
              </w:tabs>
              <w:rPr>
                <w:sz w:val="16"/>
              </w:rPr>
            </w:pPr>
            <w:r w:rsidRPr="008F6D61">
              <w:rPr>
                <w:sz w:val="16"/>
              </w:rPr>
              <w:t>Qualcomm Incorporated</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170763</w:t>
            </w:r>
          </w:p>
        </w:tc>
        <w:tc>
          <w:tcPr>
            <w:tcW w:w="1239" w:type="dxa"/>
          </w:tcPr>
          <w:p w:rsidR="00EF203E" w:rsidRPr="008F6D61" w:rsidRDefault="00EF203E" w:rsidP="008433FC">
            <w:pPr>
              <w:pStyle w:val="TAL"/>
              <w:tabs>
                <w:tab w:val="clear" w:pos="284"/>
                <w:tab w:val="clear" w:pos="567"/>
              </w:tabs>
              <w:rPr>
                <w:sz w:val="16"/>
              </w:rPr>
            </w:pPr>
            <w:r w:rsidRPr="008F6D61">
              <w:rPr>
                <w:sz w:val="16"/>
              </w:rPr>
              <w:t>LS In</w:t>
            </w:r>
          </w:p>
        </w:tc>
        <w:tc>
          <w:tcPr>
            <w:tcW w:w="0" w:type="auto"/>
          </w:tcPr>
          <w:p w:rsidR="00EF203E" w:rsidRPr="008F6D61" w:rsidRDefault="00EF203E" w:rsidP="008433FC">
            <w:pPr>
              <w:pStyle w:val="TAL"/>
              <w:tabs>
                <w:tab w:val="clear" w:pos="284"/>
                <w:tab w:val="clear" w:pos="567"/>
              </w:tabs>
              <w:rPr>
                <w:sz w:val="16"/>
              </w:rPr>
            </w:pPr>
            <w:r w:rsidRPr="008F6D61">
              <w:rPr>
                <w:sz w:val="16"/>
              </w:rPr>
              <w:t>LS from SA WG3LI: Reply LS on SA WG2 involvement for the light connection</w:t>
            </w:r>
          </w:p>
        </w:tc>
        <w:tc>
          <w:tcPr>
            <w:tcW w:w="0" w:type="auto"/>
          </w:tcPr>
          <w:p w:rsidR="00EF203E" w:rsidRPr="008F6D61" w:rsidRDefault="00EF203E" w:rsidP="008433FC">
            <w:pPr>
              <w:pStyle w:val="TAL"/>
              <w:tabs>
                <w:tab w:val="clear" w:pos="284"/>
                <w:tab w:val="clear" w:pos="567"/>
              </w:tabs>
              <w:rPr>
                <w:sz w:val="16"/>
              </w:rPr>
            </w:pPr>
            <w:r w:rsidRPr="008F6D61">
              <w:rPr>
                <w:sz w:val="16"/>
              </w:rPr>
              <w:t>SA WG3LI</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Rel-14</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Postponed to meeting #120</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170767</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23.502: N2 Release Procedure</w:t>
            </w:r>
          </w:p>
        </w:tc>
        <w:tc>
          <w:tcPr>
            <w:tcW w:w="0" w:type="auto"/>
          </w:tcPr>
          <w:p w:rsidR="00EF203E" w:rsidRPr="008F6D61" w:rsidRDefault="00EF203E" w:rsidP="008433FC">
            <w:pPr>
              <w:pStyle w:val="TAL"/>
              <w:tabs>
                <w:tab w:val="clear" w:pos="284"/>
                <w:tab w:val="clear" w:pos="567"/>
              </w:tabs>
              <w:rPr>
                <w:sz w:val="16"/>
              </w:rPr>
            </w:pPr>
            <w:r w:rsidRPr="008F6D61">
              <w:rPr>
                <w:sz w:val="16"/>
              </w:rPr>
              <w:t>LG Electronics, CATT, Samsung</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Revision of S2-170234 from S2#118BIS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170768</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De-registration procedure</w:t>
            </w:r>
          </w:p>
        </w:tc>
        <w:tc>
          <w:tcPr>
            <w:tcW w:w="0" w:type="auto"/>
          </w:tcPr>
          <w:p w:rsidR="00EF203E" w:rsidRPr="008F6D61" w:rsidRDefault="00EF203E" w:rsidP="008433FC">
            <w:pPr>
              <w:pStyle w:val="TAL"/>
              <w:tabs>
                <w:tab w:val="clear" w:pos="284"/>
                <w:tab w:val="clear" w:pos="567"/>
              </w:tabs>
              <w:rPr>
                <w:sz w:val="16"/>
              </w:rPr>
            </w:pPr>
            <w:r w:rsidRPr="008F6D61">
              <w:rPr>
                <w:sz w:val="16"/>
              </w:rPr>
              <w:t>LG Electronics</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Revision of S2-170079 from S2#118BIS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170770</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23.502: PDU session release procedure</w:t>
            </w:r>
          </w:p>
        </w:tc>
        <w:tc>
          <w:tcPr>
            <w:tcW w:w="0" w:type="auto"/>
          </w:tcPr>
          <w:p w:rsidR="00EF203E" w:rsidRPr="008F6D61" w:rsidRDefault="00EF203E" w:rsidP="008433FC">
            <w:pPr>
              <w:pStyle w:val="TAL"/>
              <w:tabs>
                <w:tab w:val="clear" w:pos="284"/>
                <w:tab w:val="clear" w:pos="567"/>
              </w:tabs>
              <w:rPr>
                <w:sz w:val="16"/>
              </w:rPr>
            </w:pPr>
            <w:r w:rsidRPr="008F6D61">
              <w:rPr>
                <w:sz w:val="16"/>
              </w:rPr>
              <w:t>LG Electronics, Nokia(?), Alcatel-Lucent Shanghai Bell(?), Qualcomm Incorporated(?)</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Revision of S2-170239 from S2#118BIS. Confirm sources!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170773</w:t>
            </w:r>
          </w:p>
        </w:tc>
        <w:tc>
          <w:tcPr>
            <w:tcW w:w="1239" w:type="dxa"/>
          </w:tcPr>
          <w:p w:rsidR="00EF203E" w:rsidRPr="008F6D61" w:rsidRDefault="00EF203E" w:rsidP="008433FC">
            <w:pPr>
              <w:pStyle w:val="TAL"/>
              <w:tabs>
                <w:tab w:val="clear" w:pos="284"/>
                <w:tab w:val="clear" w:pos="567"/>
              </w:tabs>
              <w:rPr>
                <w:sz w:val="16"/>
              </w:rPr>
            </w:pPr>
            <w:r w:rsidRPr="008F6D61">
              <w:rPr>
                <w:sz w:val="16"/>
              </w:rPr>
              <w:t>DISCUSSION</w:t>
            </w:r>
          </w:p>
        </w:tc>
        <w:tc>
          <w:tcPr>
            <w:tcW w:w="0" w:type="auto"/>
          </w:tcPr>
          <w:p w:rsidR="00EF203E" w:rsidRPr="008F6D61" w:rsidRDefault="00EF203E" w:rsidP="008433FC">
            <w:pPr>
              <w:pStyle w:val="TAL"/>
              <w:tabs>
                <w:tab w:val="clear" w:pos="284"/>
                <w:tab w:val="clear" w:pos="567"/>
              </w:tabs>
              <w:rPr>
                <w:sz w:val="16"/>
              </w:rPr>
            </w:pPr>
            <w:r w:rsidRPr="008F6D61">
              <w:rPr>
                <w:sz w:val="16"/>
              </w:rPr>
              <w:t>Subscription-based restrictions on attach without PDN connection</w:t>
            </w:r>
          </w:p>
        </w:tc>
        <w:tc>
          <w:tcPr>
            <w:tcW w:w="0" w:type="auto"/>
          </w:tcPr>
          <w:p w:rsidR="00EF203E" w:rsidRPr="008F6D61" w:rsidRDefault="00EF203E" w:rsidP="008433FC">
            <w:pPr>
              <w:pStyle w:val="TAL"/>
              <w:tabs>
                <w:tab w:val="clear" w:pos="284"/>
                <w:tab w:val="clear" w:pos="567"/>
              </w:tabs>
              <w:rPr>
                <w:sz w:val="16"/>
              </w:rPr>
            </w:pPr>
            <w:r w:rsidRPr="008F6D61">
              <w:rPr>
                <w:sz w:val="16"/>
              </w:rPr>
              <w:t>Qualcomm Incorporated, Intel</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Rel-13</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170774</w:t>
            </w:r>
          </w:p>
        </w:tc>
        <w:tc>
          <w:tcPr>
            <w:tcW w:w="1239" w:type="dxa"/>
          </w:tcPr>
          <w:p w:rsidR="00EF203E" w:rsidRPr="008F6D61" w:rsidRDefault="00EF203E" w:rsidP="008433FC">
            <w:pPr>
              <w:pStyle w:val="TAL"/>
              <w:tabs>
                <w:tab w:val="clear" w:pos="284"/>
                <w:tab w:val="clear" w:pos="567"/>
              </w:tabs>
              <w:rPr>
                <w:sz w:val="16"/>
              </w:rPr>
            </w:pPr>
            <w:r w:rsidRPr="008F6D61">
              <w:rPr>
                <w:sz w:val="16"/>
              </w:rPr>
              <w:t>CR</w:t>
            </w:r>
          </w:p>
        </w:tc>
        <w:tc>
          <w:tcPr>
            <w:tcW w:w="0" w:type="auto"/>
          </w:tcPr>
          <w:p w:rsidR="00EF203E" w:rsidRPr="008F6D61" w:rsidRDefault="00EF203E" w:rsidP="008433FC">
            <w:pPr>
              <w:pStyle w:val="TAL"/>
              <w:tabs>
                <w:tab w:val="clear" w:pos="284"/>
                <w:tab w:val="clear" w:pos="567"/>
              </w:tabs>
              <w:rPr>
                <w:sz w:val="16"/>
              </w:rPr>
            </w:pPr>
            <w:r w:rsidRPr="008F6D61">
              <w:rPr>
                <w:sz w:val="16"/>
              </w:rPr>
              <w:t>23.401 CR3201 (Rel-13, 'B'): Restriction to establish PDN connection</w:t>
            </w:r>
          </w:p>
        </w:tc>
        <w:tc>
          <w:tcPr>
            <w:tcW w:w="0" w:type="auto"/>
          </w:tcPr>
          <w:p w:rsidR="00EF203E" w:rsidRPr="008F6D61" w:rsidRDefault="00EF203E" w:rsidP="008433FC">
            <w:pPr>
              <w:pStyle w:val="TAL"/>
              <w:tabs>
                <w:tab w:val="clear" w:pos="284"/>
                <w:tab w:val="clear" w:pos="567"/>
              </w:tabs>
              <w:rPr>
                <w:sz w:val="16"/>
              </w:rPr>
            </w:pPr>
            <w:r w:rsidRPr="008F6D61">
              <w:rPr>
                <w:sz w:val="16"/>
              </w:rPr>
              <w:t>Qualcomm Incorporated</w:t>
            </w:r>
          </w:p>
        </w:tc>
        <w:tc>
          <w:tcPr>
            <w:tcW w:w="0" w:type="auto"/>
          </w:tcPr>
          <w:p w:rsidR="00EF203E" w:rsidRPr="008F6D61" w:rsidRDefault="00EF203E" w:rsidP="008433FC">
            <w:pPr>
              <w:pStyle w:val="TAL"/>
              <w:tabs>
                <w:tab w:val="clear" w:pos="284"/>
                <w:tab w:val="clear" w:pos="567"/>
              </w:tabs>
              <w:rPr>
                <w:sz w:val="16"/>
              </w:rPr>
            </w:pPr>
            <w:r w:rsidRPr="008F6D61">
              <w:rPr>
                <w:sz w:val="16"/>
              </w:rPr>
              <w:t>23.401</w:t>
            </w:r>
          </w:p>
        </w:tc>
        <w:tc>
          <w:tcPr>
            <w:tcW w:w="0" w:type="auto"/>
          </w:tcPr>
          <w:p w:rsidR="00EF203E" w:rsidRPr="008F6D61" w:rsidRDefault="00EF203E" w:rsidP="008433FC">
            <w:pPr>
              <w:pStyle w:val="TAL"/>
              <w:tabs>
                <w:tab w:val="clear" w:pos="284"/>
                <w:tab w:val="clear" w:pos="567"/>
              </w:tabs>
              <w:rPr>
                <w:sz w:val="16"/>
              </w:rPr>
            </w:pPr>
            <w:r w:rsidRPr="008F6D61">
              <w:rPr>
                <w:sz w:val="16"/>
              </w:rPr>
              <w:t>3201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Rel-13</w:t>
            </w:r>
          </w:p>
        </w:tc>
        <w:tc>
          <w:tcPr>
            <w:tcW w:w="0" w:type="auto"/>
          </w:tcPr>
          <w:p w:rsidR="00EF203E" w:rsidRPr="008F6D61" w:rsidRDefault="00EF203E" w:rsidP="008433FC">
            <w:pPr>
              <w:pStyle w:val="TAL"/>
              <w:tabs>
                <w:tab w:val="clear" w:pos="284"/>
                <w:tab w:val="clear" w:pos="567"/>
              </w:tabs>
              <w:rPr>
                <w:sz w:val="16"/>
              </w:rPr>
            </w:pPr>
            <w:r w:rsidRPr="008F6D61">
              <w:rPr>
                <w:sz w:val="16"/>
              </w:rPr>
              <w:t>CIoT</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170776</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On Standardized Slice/Service Types</w:t>
            </w:r>
          </w:p>
        </w:tc>
        <w:tc>
          <w:tcPr>
            <w:tcW w:w="0" w:type="auto"/>
          </w:tcPr>
          <w:p w:rsidR="00EF203E" w:rsidRPr="008F6D61" w:rsidRDefault="00EF203E" w:rsidP="008433FC">
            <w:pPr>
              <w:pStyle w:val="TAL"/>
              <w:tabs>
                <w:tab w:val="clear" w:pos="284"/>
                <w:tab w:val="clear" w:pos="567"/>
              </w:tabs>
              <w:rPr>
                <w:sz w:val="16"/>
              </w:rPr>
            </w:pPr>
            <w:r w:rsidRPr="008F6D61">
              <w:rPr>
                <w:sz w:val="16"/>
              </w:rPr>
              <w:t>Nokia, Sandvine, Sprint, KDDI, Telecom Italia, ZTE, Samsung, Oracle</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170778</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On providing Accepted NSSAI to the RAN</w:t>
            </w:r>
          </w:p>
        </w:tc>
        <w:tc>
          <w:tcPr>
            <w:tcW w:w="0" w:type="auto"/>
          </w:tcPr>
          <w:p w:rsidR="00EF203E" w:rsidRPr="008F6D61" w:rsidRDefault="00EF203E" w:rsidP="008433FC">
            <w:pPr>
              <w:pStyle w:val="TAL"/>
              <w:tabs>
                <w:tab w:val="clear" w:pos="284"/>
                <w:tab w:val="clear" w:pos="567"/>
              </w:tabs>
              <w:rPr>
                <w:sz w:val="16"/>
              </w:rPr>
            </w:pPr>
            <w:r w:rsidRPr="008F6D61">
              <w:rPr>
                <w:sz w:val="16"/>
              </w:rPr>
              <w:t>Nokia</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170801</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Clean up of terms in Annex A: Policy Framework</w:t>
            </w:r>
          </w:p>
        </w:tc>
        <w:tc>
          <w:tcPr>
            <w:tcW w:w="0" w:type="auto"/>
          </w:tcPr>
          <w:p w:rsidR="00EF203E" w:rsidRPr="008F6D61" w:rsidRDefault="00EF203E" w:rsidP="008433FC">
            <w:pPr>
              <w:pStyle w:val="TAL"/>
              <w:tabs>
                <w:tab w:val="clear" w:pos="284"/>
                <w:tab w:val="clear" w:pos="567"/>
              </w:tabs>
              <w:rPr>
                <w:sz w:val="16"/>
              </w:rPr>
            </w:pPr>
            <w:r w:rsidRPr="008F6D61">
              <w:rPr>
                <w:sz w:val="16"/>
              </w:rPr>
              <w:t>Ericsson</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170805</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23.502: 5GC-EPC interworking</w:t>
            </w:r>
          </w:p>
        </w:tc>
        <w:tc>
          <w:tcPr>
            <w:tcW w:w="0" w:type="auto"/>
          </w:tcPr>
          <w:p w:rsidR="00EF203E" w:rsidRPr="008F6D61" w:rsidRDefault="00EF203E" w:rsidP="008433FC">
            <w:pPr>
              <w:pStyle w:val="TAL"/>
              <w:tabs>
                <w:tab w:val="clear" w:pos="284"/>
                <w:tab w:val="clear" w:pos="567"/>
              </w:tabs>
              <w:rPr>
                <w:sz w:val="16"/>
              </w:rPr>
            </w:pPr>
            <w:r w:rsidRPr="008F6D61">
              <w:rPr>
                <w:sz w:val="16"/>
              </w:rPr>
              <w:t>Ericsson</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170809</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Alignment of Section 4.3 Figures with TS 23.214</w:t>
            </w:r>
          </w:p>
        </w:tc>
        <w:tc>
          <w:tcPr>
            <w:tcW w:w="0" w:type="auto"/>
          </w:tcPr>
          <w:p w:rsidR="00EF203E" w:rsidRPr="008F6D61" w:rsidRDefault="00EF203E" w:rsidP="008433FC">
            <w:pPr>
              <w:pStyle w:val="TAL"/>
              <w:tabs>
                <w:tab w:val="clear" w:pos="284"/>
                <w:tab w:val="clear" w:pos="567"/>
              </w:tabs>
              <w:rPr>
                <w:sz w:val="16"/>
              </w:rPr>
            </w:pPr>
            <w:r w:rsidRPr="008F6D61">
              <w:rPr>
                <w:sz w:val="16"/>
              </w:rPr>
              <w:t>AT&amp;T</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170825</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NAS Transport</w:t>
            </w:r>
          </w:p>
        </w:tc>
        <w:tc>
          <w:tcPr>
            <w:tcW w:w="0" w:type="auto"/>
          </w:tcPr>
          <w:p w:rsidR="00EF203E" w:rsidRPr="008F6D61" w:rsidRDefault="00EF203E" w:rsidP="008433FC">
            <w:pPr>
              <w:pStyle w:val="TAL"/>
              <w:tabs>
                <w:tab w:val="clear" w:pos="284"/>
                <w:tab w:val="clear" w:pos="567"/>
              </w:tabs>
              <w:rPr>
                <w:sz w:val="16"/>
              </w:rPr>
            </w:pPr>
            <w:r w:rsidRPr="008F6D61">
              <w:rPr>
                <w:sz w:val="16"/>
              </w:rPr>
              <w:t>Qualcomm Incorporated</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170827</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23.502: Procedures for use of NAS Transport</w:t>
            </w:r>
          </w:p>
        </w:tc>
        <w:tc>
          <w:tcPr>
            <w:tcW w:w="0" w:type="auto"/>
          </w:tcPr>
          <w:p w:rsidR="00EF203E" w:rsidRPr="008F6D61" w:rsidRDefault="00EF203E" w:rsidP="008433FC">
            <w:pPr>
              <w:pStyle w:val="TAL"/>
              <w:tabs>
                <w:tab w:val="clear" w:pos="284"/>
                <w:tab w:val="clear" w:pos="567"/>
              </w:tabs>
              <w:rPr>
                <w:sz w:val="16"/>
              </w:rPr>
            </w:pPr>
            <w:r w:rsidRPr="008F6D61">
              <w:rPr>
                <w:sz w:val="16"/>
              </w:rPr>
              <w:t>Qualcomm Incorporated</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170830</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Network Slice Selection in AMF</w:t>
            </w:r>
          </w:p>
        </w:tc>
        <w:tc>
          <w:tcPr>
            <w:tcW w:w="0" w:type="auto"/>
          </w:tcPr>
          <w:p w:rsidR="00EF203E" w:rsidRPr="008F6D61" w:rsidRDefault="00EF203E" w:rsidP="008433FC">
            <w:pPr>
              <w:pStyle w:val="TAL"/>
              <w:tabs>
                <w:tab w:val="clear" w:pos="284"/>
                <w:tab w:val="clear" w:pos="567"/>
              </w:tabs>
              <w:rPr>
                <w:sz w:val="16"/>
              </w:rPr>
            </w:pPr>
            <w:r w:rsidRPr="008F6D61">
              <w:rPr>
                <w:sz w:val="16"/>
              </w:rPr>
              <w:t>Intel</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170842</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update of clause 5.7.2 The Reflective QoS - reflective QoS indication provided by a UE.</w:t>
            </w:r>
          </w:p>
        </w:tc>
        <w:tc>
          <w:tcPr>
            <w:tcW w:w="0" w:type="auto"/>
          </w:tcPr>
          <w:p w:rsidR="00EF203E" w:rsidRPr="008F6D61" w:rsidRDefault="00EF203E" w:rsidP="008433FC">
            <w:pPr>
              <w:pStyle w:val="TAL"/>
              <w:tabs>
                <w:tab w:val="clear" w:pos="284"/>
                <w:tab w:val="clear" w:pos="567"/>
              </w:tabs>
              <w:rPr>
                <w:sz w:val="16"/>
              </w:rPr>
            </w:pPr>
            <w:r w:rsidRPr="008F6D61">
              <w:rPr>
                <w:sz w:val="16"/>
              </w:rPr>
              <w:t>LG Electronics</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170843</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23.502: Update of session establishment procedure for LBO - including the reflective QoS aspects</w:t>
            </w:r>
          </w:p>
        </w:tc>
        <w:tc>
          <w:tcPr>
            <w:tcW w:w="0" w:type="auto"/>
          </w:tcPr>
          <w:p w:rsidR="00EF203E" w:rsidRPr="008F6D61" w:rsidRDefault="00EF203E" w:rsidP="008433FC">
            <w:pPr>
              <w:pStyle w:val="TAL"/>
              <w:tabs>
                <w:tab w:val="clear" w:pos="284"/>
                <w:tab w:val="clear" w:pos="567"/>
              </w:tabs>
              <w:rPr>
                <w:sz w:val="16"/>
              </w:rPr>
            </w:pPr>
            <w:r w:rsidRPr="008F6D61">
              <w:rPr>
                <w:sz w:val="16"/>
              </w:rPr>
              <w:t>LG Electronics</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170846</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 xml:space="preserve">TS 23.501: Update of clause 5.6.5 Support for connecting to a local area data network - Consideration on PCF based </w:t>
            </w:r>
            <w:r w:rsidRPr="008F6D61">
              <w:rPr>
                <w:sz w:val="16"/>
              </w:rPr>
              <w:lastRenderedPageBreak/>
              <w:t>solution</w:t>
            </w:r>
          </w:p>
        </w:tc>
        <w:tc>
          <w:tcPr>
            <w:tcW w:w="0" w:type="auto"/>
          </w:tcPr>
          <w:p w:rsidR="00EF203E" w:rsidRPr="008F6D61" w:rsidRDefault="00EF203E" w:rsidP="008433FC">
            <w:pPr>
              <w:pStyle w:val="TAL"/>
              <w:tabs>
                <w:tab w:val="clear" w:pos="284"/>
                <w:tab w:val="clear" w:pos="567"/>
              </w:tabs>
              <w:rPr>
                <w:sz w:val="16"/>
              </w:rPr>
            </w:pPr>
            <w:r w:rsidRPr="008F6D61">
              <w:rPr>
                <w:sz w:val="16"/>
              </w:rPr>
              <w:lastRenderedPageBreak/>
              <w:t>LG Electronics</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Moved from 6.5.3 to 6.5.2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lastRenderedPageBreak/>
              <w:t>S2</w:t>
            </w:r>
            <w:r w:rsidRPr="008F6D61">
              <w:rPr>
                <w:sz w:val="16"/>
              </w:rPr>
              <w:noBreakHyphen/>
              <w:t>170850</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Update to Selective activation of UP connection of existing PDU session</w:t>
            </w:r>
          </w:p>
        </w:tc>
        <w:tc>
          <w:tcPr>
            <w:tcW w:w="0" w:type="auto"/>
          </w:tcPr>
          <w:p w:rsidR="00EF203E" w:rsidRPr="008F6D61" w:rsidRDefault="00EF203E" w:rsidP="008433FC">
            <w:pPr>
              <w:pStyle w:val="TAL"/>
              <w:tabs>
                <w:tab w:val="clear" w:pos="284"/>
                <w:tab w:val="clear" w:pos="567"/>
              </w:tabs>
              <w:rPr>
                <w:sz w:val="16"/>
              </w:rPr>
            </w:pPr>
            <w:r w:rsidRPr="008F6D61">
              <w:rPr>
                <w:sz w:val="16"/>
              </w:rPr>
              <w:t>LG Electronics Inc.</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170851</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23.502: UE triggered PDU Session Activation procedure in connected mode</w:t>
            </w:r>
          </w:p>
        </w:tc>
        <w:tc>
          <w:tcPr>
            <w:tcW w:w="0" w:type="auto"/>
          </w:tcPr>
          <w:p w:rsidR="00EF203E" w:rsidRPr="008F6D61" w:rsidRDefault="00EF203E" w:rsidP="008433FC">
            <w:pPr>
              <w:pStyle w:val="TAL"/>
              <w:tabs>
                <w:tab w:val="clear" w:pos="284"/>
                <w:tab w:val="clear" w:pos="567"/>
              </w:tabs>
              <w:rPr>
                <w:sz w:val="16"/>
              </w:rPr>
            </w:pPr>
            <w:r w:rsidRPr="008F6D61">
              <w:rPr>
                <w:sz w:val="16"/>
              </w:rPr>
              <w:t>LG Electronics Inc.</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Revision of S2-170232 from S2#118BIS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170867</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RAN non-service awareness based solution for key issue 2</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w:t>
            </w:r>
          </w:p>
        </w:tc>
        <w:tc>
          <w:tcPr>
            <w:tcW w:w="0" w:type="auto"/>
          </w:tcPr>
          <w:p w:rsidR="00EF203E" w:rsidRPr="008F6D61" w:rsidRDefault="00EF203E" w:rsidP="008433FC">
            <w:pPr>
              <w:pStyle w:val="TAL"/>
              <w:tabs>
                <w:tab w:val="clear" w:pos="284"/>
                <w:tab w:val="clear" w:pos="567"/>
              </w:tabs>
              <w:rPr>
                <w:sz w:val="16"/>
              </w:rPr>
            </w:pPr>
            <w:r w:rsidRPr="008F6D61">
              <w:rPr>
                <w:sz w:val="16"/>
              </w:rPr>
              <w:t>23.759</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FS_eVoLP</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170868</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RAN service awareness based solution for key issue 2</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w:t>
            </w:r>
          </w:p>
        </w:tc>
        <w:tc>
          <w:tcPr>
            <w:tcW w:w="0" w:type="auto"/>
          </w:tcPr>
          <w:p w:rsidR="00EF203E" w:rsidRPr="008F6D61" w:rsidRDefault="00EF203E" w:rsidP="008433FC">
            <w:pPr>
              <w:pStyle w:val="TAL"/>
              <w:tabs>
                <w:tab w:val="clear" w:pos="284"/>
                <w:tab w:val="clear" w:pos="567"/>
              </w:tabs>
              <w:rPr>
                <w:sz w:val="16"/>
              </w:rPr>
            </w:pPr>
            <w:r w:rsidRPr="008F6D61">
              <w:rPr>
                <w:sz w:val="16"/>
              </w:rPr>
              <w:t>23.759</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FS_eVoLP</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170870</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MO Only Signalling in 23.502</w:t>
            </w:r>
          </w:p>
        </w:tc>
        <w:tc>
          <w:tcPr>
            <w:tcW w:w="0" w:type="auto"/>
          </w:tcPr>
          <w:p w:rsidR="00EF203E" w:rsidRPr="008F6D61" w:rsidRDefault="00EF203E" w:rsidP="008433FC">
            <w:pPr>
              <w:pStyle w:val="TAL"/>
              <w:tabs>
                <w:tab w:val="clear" w:pos="284"/>
                <w:tab w:val="clear" w:pos="567"/>
              </w:tabs>
              <w:rPr>
                <w:sz w:val="16"/>
              </w:rPr>
            </w:pPr>
            <w:r w:rsidRPr="008F6D61">
              <w:rPr>
                <w:sz w:val="16"/>
              </w:rPr>
              <w:t>Sony</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170873</w:t>
            </w:r>
          </w:p>
        </w:tc>
        <w:tc>
          <w:tcPr>
            <w:tcW w:w="1239" w:type="dxa"/>
          </w:tcPr>
          <w:p w:rsidR="00EF203E" w:rsidRPr="008F6D61" w:rsidRDefault="00EF203E" w:rsidP="008433FC">
            <w:pPr>
              <w:pStyle w:val="TAL"/>
              <w:tabs>
                <w:tab w:val="clear" w:pos="284"/>
                <w:tab w:val="clear" w:pos="567"/>
              </w:tabs>
              <w:rPr>
                <w:sz w:val="16"/>
              </w:rPr>
            </w:pPr>
            <w:r w:rsidRPr="008F6D61">
              <w:rPr>
                <w:sz w:val="16"/>
              </w:rPr>
              <w:t>CR</w:t>
            </w:r>
          </w:p>
        </w:tc>
        <w:tc>
          <w:tcPr>
            <w:tcW w:w="0" w:type="auto"/>
          </w:tcPr>
          <w:p w:rsidR="00EF203E" w:rsidRPr="008F6D61" w:rsidRDefault="00EF203E" w:rsidP="008433FC">
            <w:pPr>
              <w:pStyle w:val="TAL"/>
              <w:tabs>
                <w:tab w:val="clear" w:pos="284"/>
                <w:tab w:val="clear" w:pos="567"/>
              </w:tabs>
              <w:rPr>
                <w:sz w:val="16"/>
              </w:rPr>
            </w:pPr>
            <w:r w:rsidRPr="008F6D61">
              <w:rPr>
                <w:sz w:val="16"/>
              </w:rPr>
              <w:t>23.401 CR3196R1 (Rel-14, 'B'): System aspects of RRC-CONNECTED with light connection feature</w:t>
            </w:r>
          </w:p>
        </w:tc>
        <w:tc>
          <w:tcPr>
            <w:tcW w:w="0" w:type="auto"/>
          </w:tcPr>
          <w:p w:rsidR="00EF203E" w:rsidRPr="008F6D61" w:rsidRDefault="00EF203E" w:rsidP="008433FC">
            <w:pPr>
              <w:pStyle w:val="TAL"/>
              <w:tabs>
                <w:tab w:val="clear" w:pos="284"/>
                <w:tab w:val="clear" w:pos="567"/>
              </w:tabs>
              <w:rPr>
                <w:sz w:val="16"/>
              </w:rPr>
            </w:pPr>
            <w:r w:rsidRPr="008F6D61">
              <w:rPr>
                <w:sz w:val="16"/>
              </w:rPr>
              <w:t>Qualcomm Incorporated, Huawei , HiSilicon, Intel</w:t>
            </w:r>
          </w:p>
        </w:tc>
        <w:tc>
          <w:tcPr>
            <w:tcW w:w="0" w:type="auto"/>
          </w:tcPr>
          <w:p w:rsidR="00EF203E" w:rsidRPr="008F6D61" w:rsidRDefault="00EF203E" w:rsidP="008433FC">
            <w:pPr>
              <w:pStyle w:val="TAL"/>
              <w:tabs>
                <w:tab w:val="clear" w:pos="284"/>
                <w:tab w:val="clear" w:pos="567"/>
              </w:tabs>
              <w:rPr>
                <w:sz w:val="16"/>
              </w:rPr>
            </w:pPr>
            <w:r w:rsidRPr="008F6D61">
              <w:rPr>
                <w:sz w:val="16"/>
              </w:rPr>
              <w:t>23.401</w:t>
            </w:r>
          </w:p>
        </w:tc>
        <w:tc>
          <w:tcPr>
            <w:tcW w:w="0" w:type="auto"/>
          </w:tcPr>
          <w:p w:rsidR="00EF203E" w:rsidRPr="008F6D61" w:rsidRDefault="00EF203E" w:rsidP="008433FC">
            <w:pPr>
              <w:pStyle w:val="TAL"/>
              <w:tabs>
                <w:tab w:val="clear" w:pos="284"/>
                <w:tab w:val="clear" w:pos="567"/>
              </w:tabs>
              <w:rPr>
                <w:sz w:val="16"/>
              </w:rPr>
            </w:pPr>
            <w:r w:rsidRPr="008F6D61">
              <w:rPr>
                <w:sz w:val="16"/>
              </w:rPr>
              <w:t>3196</w:t>
            </w:r>
          </w:p>
        </w:tc>
        <w:tc>
          <w:tcPr>
            <w:tcW w:w="0" w:type="auto"/>
          </w:tcPr>
          <w:p w:rsidR="00EF203E" w:rsidRPr="008F6D61" w:rsidRDefault="00EF203E" w:rsidP="008433FC">
            <w:pPr>
              <w:pStyle w:val="TAL"/>
              <w:tabs>
                <w:tab w:val="clear" w:pos="284"/>
                <w:tab w:val="clear" w:pos="567"/>
              </w:tabs>
              <w:rPr>
                <w:sz w:val="16"/>
              </w:rPr>
            </w:pPr>
            <w:r w:rsidRPr="008F6D61">
              <w:rPr>
                <w:sz w:val="16"/>
              </w:rPr>
              <w:t>1</w:t>
            </w:r>
          </w:p>
        </w:tc>
        <w:tc>
          <w:tcPr>
            <w:tcW w:w="0" w:type="auto"/>
          </w:tcPr>
          <w:p w:rsidR="00EF203E" w:rsidRPr="008F6D61" w:rsidRDefault="00EF203E" w:rsidP="008433FC">
            <w:pPr>
              <w:pStyle w:val="TAL"/>
              <w:tabs>
                <w:tab w:val="clear" w:pos="284"/>
                <w:tab w:val="clear" w:pos="567"/>
              </w:tabs>
              <w:rPr>
                <w:sz w:val="16"/>
              </w:rPr>
            </w:pPr>
            <w:r w:rsidRPr="008F6D61">
              <w:rPr>
                <w:sz w:val="16"/>
              </w:rPr>
              <w:t>Rel-14</w:t>
            </w:r>
          </w:p>
        </w:tc>
        <w:tc>
          <w:tcPr>
            <w:tcW w:w="0" w:type="auto"/>
          </w:tcPr>
          <w:p w:rsidR="00EF203E" w:rsidRPr="008F6D61" w:rsidRDefault="00EF203E" w:rsidP="008433FC">
            <w:pPr>
              <w:pStyle w:val="TAL"/>
              <w:tabs>
                <w:tab w:val="clear" w:pos="284"/>
                <w:tab w:val="clear" w:pos="567"/>
              </w:tabs>
              <w:rPr>
                <w:sz w:val="16"/>
              </w:rPr>
            </w:pPr>
            <w:r w:rsidRPr="008F6D61">
              <w:rPr>
                <w:sz w:val="16"/>
              </w:rPr>
              <w:t>DUMMY</w:t>
            </w:r>
          </w:p>
        </w:tc>
        <w:tc>
          <w:tcPr>
            <w:tcW w:w="0" w:type="auto"/>
          </w:tcPr>
          <w:p w:rsidR="00EF203E" w:rsidRPr="008F6D61" w:rsidRDefault="00EF203E" w:rsidP="008433FC">
            <w:pPr>
              <w:pStyle w:val="TAL"/>
              <w:tabs>
                <w:tab w:val="clear" w:pos="284"/>
                <w:tab w:val="clear" w:pos="567"/>
              </w:tabs>
              <w:rPr>
                <w:sz w:val="16"/>
              </w:rPr>
            </w:pPr>
            <w:r w:rsidRPr="008F6D61">
              <w:rPr>
                <w:sz w:val="16"/>
              </w:rPr>
              <w:t>Revision of S2-170224 from SA2#118BIS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170880</w:t>
            </w:r>
          </w:p>
        </w:tc>
        <w:tc>
          <w:tcPr>
            <w:tcW w:w="1239" w:type="dxa"/>
          </w:tcPr>
          <w:p w:rsidR="00EF203E" w:rsidRPr="008F6D61" w:rsidRDefault="00EF203E" w:rsidP="008433FC">
            <w:pPr>
              <w:pStyle w:val="TAL"/>
              <w:tabs>
                <w:tab w:val="clear" w:pos="284"/>
                <w:tab w:val="clear" w:pos="567"/>
              </w:tabs>
              <w:rPr>
                <w:sz w:val="16"/>
              </w:rPr>
            </w:pPr>
            <w:r w:rsidRPr="008F6D61">
              <w:rPr>
                <w:sz w:val="16"/>
              </w:rPr>
              <w:t>DISCUSSION</w:t>
            </w:r>
          </w:p>
        </w:tc>
        <w:tc>
          <w:tcPr>
            <w:tcW w:w="0" w:type="auto"/>
          </w:tcPr>
          <w:p w:rsidR="00EF203E" w:rsidRPr="008F6D61" w:rsidRDefault="00EF203E" w:rsidP="008433FC">
            <w:pPr>
              <w:pStyle w:val="TAL"/>
              <w:tabs>
                <w:tab w:val="clear" w:pos="284"/>
                <w:tab w:val="clear" w:pos="567"/>
              </w:tabs>
              <w:rPr>
                <w:sz w:val="16"/>
              </w:rPr>
            </w:pPr>
            <w:r w:rsidRPr="008F6D61">
              <w:rPr>
                <w:sz w:val="16"/>
              </w:rPr>
              <w:t>Position of Network Slice Selection Function (NSSF) in overall architecture</w:t>
            </w:r>
          </w:p>
        </w:tc>
        <w:tc>
          <w:tcPr>
            <w:tcW w:w="0" w:type="auto"/>
          </w:tcPr>
          <w:p w:rsidR="00EF203E" w:rsidRPr="008F6D61" w:rsidRDefault="00EF203E" w:rsidP="008433FC">
            <w:pPr>
              <w:pStyle w:val="TAL"/>
              <w:tabs>
                <w:tab w:val="clear" w:pos="284"/>
                <w:tab w:val="clear" w:pos="567"/>
              </w:tabs>
              <w:rPr>
                <w:sz w:val="16"/>
              </w:rPr>
            </w:pPr>
            <w:r w:rsidRPr="008F6D61">
              <w:rPr>
                <w:sz w:val="16"/>
              </w:rPr>
              <w:t>NTT DOCOMO, Ericsson, LG Electronics</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170884</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Data volume collection in RAN reporting to CN</w:t>
            </w:r>
          </w:p>
        </w:tc>
        <w:tc>
          <w:tcPr>
            <w:tcW w:w="0" w:type="auto"/>
          </w:tcPr>
          <w:p w:rsidR="00EF203E" w:rsidRPr="008F6D61" w:rsidRDefault="00EF203E" w:rsidP="008433FC">
            <w:pPr>
              <w:pStyle w:val="TAL"/>
              <w:tabs>
                <w:tab w:val="clear" w:pos="284"/>
                <w:tab w:val="clear" w:pos="567"/>
              </w:tabs>
              <w:rPr>
                <w:sz w:val="16"/>
              </w:rPr>
            </w:pPr>
            <w:r w:rsidRPr="008F6D61">
              <w:rPr>
                <w:sz w:val="16"/>
              </w:rPr>
              <w:t>Qualcomm Incorporated</w:t>
            </w:r>
          </w:p>
        </w:tc>
        <w:tc>
          <w:tcPr>
            <w:tcW w:w="0" w:type="auto"/>
          </w:tcPr>
          <w:p w:rsidR="00EF203E" w:rsidRPr="008F6D61" w:rsidRDefault="00EF203E" w:rsidP="008433FC">
            <w:pPr>
              <w:pStyle w:val="TAL"/>
              <w:tabs>
                <w:tab w:val="clear" w:pos="284"/>
                <w:tab w:val="clear" w:pos="567"/>
              </w:tabs>
              <w:rPr>
                <w:sz w:val="16"/>
              </w:rPr>
            </w:pPr>
            <w:r w:rsidRPr="008F6D61">
              <w:rPr>
                <w:sz w:val="16"/>
              </w:rPr>
              <w:t>23.729</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FS_USOS</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170888</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23.501 §5.9.3: DNN versus APN</w:t>
            </w:r>
          </w:p>
        </w:tc>
        <w:tc>
          <w:tcPr>
            <w:tcW w:w="0" w:type="auto"/>
          </w:tcPr>
          <w:p w:rsidR="00EF203E" w:rsidRPr="008F6D61" w:rsidRDefault="00EF203E" w:rsidP="008433FC">
            <w:pPr>
              <w:pStyle w:val="TAL"/>
              <w:tabs>
                <w:tab w:val="clear" w:pos="284"/>
                <w:tab w:val="clear" w:pos="567"/>
              </w:tabs>
              <w:rPr>
                <w:sz w:val="16"/>
              </w:rPr>
            </w:pPr>
            <w:r w:rsidRPr="008F6D61">
              <w:rPr>
                <w:sz w:val="16"/>
              </w:rPr>
              <w:t>Nokia, Alcatel-Lucent Shanghai Bell</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Revision of S2-170153 from SA2#118BIS. Moved from 6.5.3 to 6.5.1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170889</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23.502 §4.3.4: PDU session release procedure</w:t>
            </w:r>
          </w:p>
        </w:tc>
        <w:tc>
          <w:tcPr>
            <w:tcW w:w="0" w:type="auto"/>
          </w:tcPr>
          <w:p w:rsidR="00EF203E" w:rsidRPr="008F6D61" w:rsidRDefault="00EF203E" w:rsidP="008433FC">
            <w:pPr>
              <w:pStyle w:val="TAL"/>
              <w:tabs>
                <w:tab w:val="clear" w:pos="284"/>
                <w:tab w:val="clear" w:pos="567"/>
              </w:tabs>
              <w:rPr>
                <w:sz w:val="16"/>
              </w:rPr>
            </w:pPr>
            <w:r w:rsidRPr="008F6D61">
              <w:rPr>
                <w:sz w:val="16"/>
              </w:rPr>
              <w:t>Nokia, Alcatel-Lucent Shanghai Bell, Qualcomm Incorporated, Broadcom</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Revision of S2-170239 from SA WG2#118BIS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170890</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23.501: Application influence on traffic routing</w:t>
            </w:r>
          </w:p>
        </w:tc>
        <w:tc>
          <w:tcPr>
            <w:tcW w:w="0" w:type="auto"/>
          </w:tcPr>
          <w:p w:rsidR="00EF203E" w:rsidRPr="008F6D61" w:rsidRDefault="00EF203E" w:rsidP="008433FC">
            <w:pPr>
              <w:pStyle w:val="TAL"/>
              <w:tabs>
                <w:tab w:val="clear" w:pos="284"/>
                <w:tab w:val="clear" w:pos="567"/>
              </w:tabs>
              <w:rPr>
                <w:sz w:val="16"/>
              </w:rPr>
            </w:pPr>
            <w:r w:rsidRPr="008F6D61">
              <w:rPr>
                <w:sz w:val="16"/>
              </w:rPr>
              <w:t>Ericsson</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170897</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UDM within 5GC</w:t>
            </w:r>
          </w:p>
        </w:tc>
        <w:tc>
          <w:tcPr>
            <w:tcW w:w="0" w:type="auto"/>
          </w:tcPr>
          <w:p w:rsidR="00EF203E" w:rsidRPr="008F6D61" w:rsidRDefault="00EF203E" w:rsidP="008433FC">
            <w:pPr>
              <w:pStyle w:val="TAL"/>
              <w:tabs>
                <w:tab w:val="clear" w:pos="284"/>
                <w:tab w:val="clear" w:pos="567"/>
              </w:tabs>
              <w:rPr>
                <w:sz w:val="16"/>
              </w:rPr>
            </w:pPr>
            <w:r w:rsidRPr="008F6D61">
              <w:rPr>
                <w:sz w:val="16"/>
              </w:rPr>
              <w:t>Ericsson</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170899</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Principles for change of AMF</w:t>
            </w:r>
          </w:p>
        </w:tc>
        <w:tc>
          <w:tcPr>
            <w:tcW w:w="0" w:type="auto"/>
          </w:tcPr>
          <w:p w:rsidR="00EF203E" w:rsidRPr="008F6D61" w:rsidRDefault="00EF203E" w:rsidP="008433FC">
            <w:pPr>
              <w:pStyle w:val="TAL"/>
              <w:tabs>
                <w:tab w:val="clear" w:pos="284"/>
                <w:tab w:val="clear" w:pos="567"/>
              </w:tabs>
              <w:rPr>
                <w:sz w:val="16"/>
              </w:rPr>
            </w:pPr>
            <w:r w:rsidRPr="008F6D61">
              <w:rPr>
                <w:sz w:val="16"/>
              </w:rPr>
              <w:t>Ericsson</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170900</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Call flows for change of AMF</w:t>
            </w:r>
          </w:p>
        </w:tc>
        <w:tc>
          <w:tcPr>
            <w:tcW w:w="0" w:type="auto"/>
          </w:tcPr>
          <w:p w:rsidR="00EF203E" w:rsidRPr="008F6D61" w:rsidRDefault="00EF203E" w:rsidP="008433FC">
            <w:pPr>
              <w:pStyle w:val="TAL"/>
              <w:tabs>
                <w:tab w:val="clear" w:pos="284"/>
                <w:tab w:val="clear" w:pos="567"/>
              </w:tabs>
              <w:rPr>
                <w:sz w:val="16"/>
              </w:rPr>
            </w:pPr>
            <w:r w:rsidRPr="008F6D61">
              <w:rPr>
                <w:sz w:val="16"/>
              </w:rPr>
              <w:t>Ericsson</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170902</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Unstructured PDU type data tunnelling description</w:t>
            </w:r>
          </w:p>
        </w:tc>
        <w:tc>
          <w:tcPr>
            <w:tcW w:w="0" w:type="auto"/>
          </w:tcPr>
          <w:p w:rsidR="00EF203E" w:rsidRPr="008F6D61" w:rsidRDefault="00EF203E" w:rsidP="008433FC">
            <w:pPr>
              <w:pStyle w:val="TAL"/>
              <w:tabs>
                <w:tab w:val="clear" w:pos="284"/>
                <w:tab w:val="clear" w:pos="567"/>
              </w:tabs>
              <w:rPr>
                <w:sz w:val="16"/>
              </w:rPr>
            </w:pPr>
            <w:r w:rsidRPr="008F6D61">
              <w:rPr>
                <w:sz w:val="16"/>
              </w:rPr>
              <w:t>Ericsson</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170903</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Unstructured PDU type in PDU session establishment call flow</w:t>
            </w:r>
          </w:p>
        </w:tc>
        <w:tc>
          <w:tcPr>
            <w:tcW w:w="0" w:type="auto"/>
          </w:tcPr>
          <w:p w:rsidR="00EF203E" w:rsidRPr="008F6D61" w:rsidRDefault="00EF203E" w:rsidP="008433FC">
            <w:pPr>
              <w:pStyle w:val="TAL"/>
              <w:tabs>
                <w:tab w:val="clear" w:pos="284"/>
                <w:tab w:val="clear" w:pos="567"/>
              </w:tabs>
              <w:rPr>
                <w:sz w:val="16"/>
              </w:rPr>
            </w:pPr>
            <w:r w:rsidRPr="008F6D61">
              <w:rPr>
                <w:sz w:val="16"/>
              </w:rPr>
              <w:t>Ericsson</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170906</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Describe NF service provided by AMF</w:t>
            </w:r>
          </w:p>
        </w:tc>
        <w:tc>
          <w:tcPr>
            <w:tcW w:w="0" w:type="auto"/>
          </w:tcPr>
          <w:p w:rsidR="00EF203E" w:rsidRPr="008F6D61" w:rsidRDefault="00EF203E" w:rsidP="008433FC">
            <w:pPr>
              <w:pStyle w:val="TAL"/>
              <w:tabs>
                <w:tab w:val="clear" w:pos="284"/>
                <w:tab w:val="clear" w:pos="567"/>
              </w:tabs>
              <w:rPr>
                <w:sz w:val="16"/>
              </w:rPr>
            </w:pPr>
            <w:r w:rsidRPr="008F6D61">
              <w:rPr>
                <w:sz w:val="16"/>
              </w:rPr>
              <w:t>China Mobile</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170907</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Describe NF services provided by UDM</w:t>
            </w:r>
          </w:p>
        </w:tc>
        <w:tc>
          <w:tcPr>
            <w:tcW w:w="0" w:type="auto"/>
          </w:tcPr>
          <w:p w:rsidR="00EF203E" w:rsidRPr="008F6D61" w:rsidRDefault="00EF203E" w:rsidP="008433FC">
            <w:pPr>
              <w:pStyle w:val="TAL"/>
              <w:tabs>
                <w:tab w:val="clear" w:pos="284"/>
                <w:tab w:val="clear" w:pos="567"/>
              </w:tabs>
              <w:rPr>
                <w:sz w:val="16"/>
              </w:rPr>
            </w:pPr>
            <w:r w:rsidRPr="008F6D61">
              <w:rPr>
                <w:sz w:val="16"/>
              </w:rPr>
              <w:t>China Mobile</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170912</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Network Slice Selection Assistance Information</w:t>
            </w:r>
          </w:p>
        </w:tc>
        <w:tc>
          <w:tcPr>
            <w:tcW w:w="0" w:type="auto"/>
          </w:tcPr>
          <w:p w:rsidR="00EF203E" w:rsidRPr="008F6D61" w:rsidRDefault="00EF203E" w:rsidP="008433FC">
            <w:pPr>
              <w:pStyle w:val="TAL"/>
              <w:tabs>
                <w:tab w:val="clear" w:pos="284"/>
                <w:tab w:val="clear" w:pos="567"/>
              </w:tabs>
              <w:rPr>
                <w:sz w:val="16"/>
              </w:rPr>
            </w:pPr>
            <w:r w:rsidRPr="008F6D61">
              <w:rPr>
                <w:sz w:val="16"/>
              </w:rPr>
              <w:t>Ericsson, NTT DOCOMO</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170920</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23.502: NGC-EPC interworking for 'dual registered' operation (without NGx)</w:t>
            </w:r>
          </w:p>
        </w:tc>
        <w:tc>
          <w:tcPr>
            <w:tcW w:w="0" w:type="auto"/>
          </w:tcPr>
          <w:p w:rsidR="00EF203E" w:rsidRPr="008F6D61" w:rsidRDefault="00EF203E" w:rsidP="008433FC">
            <w:pPr>
              <w:pStyle w:val="TAL"/>
              <w:tabs>
                <w:tab w:val="clear" w:pos="284"/>
                <w:tab w:val="clear" w:pos="567"/>
              </w:tabs>
              <w:rPr>
                <w:sz w:val="16"/>
              </w:rPr>
            </w:pPr>
            <w:r w:rsidRPr="008F6D61">
              <w:rPr>
                <w:sz w:val="16"/>
              </w:rPr>
              <w:t>Intel</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lastRenderedPageBreak/>
              <w:t>S2</w:t>
            </w:r>
            <w:r w:rsidRPr="008F6D61">
              <w:rPr>
                <w:sz w:val="16"/>
              </w:rPr>
              <w:noBreakHyphen/>
              <w:t>170925</w:t>
            </w:r>
          </w:p>
        </w:tc>
        <w:tc>
          <w:tcPr>
            <w:tcW w:w="1239" w:type="dxa"/>
          </w:tcPr>
          <w:p w:rsidR="00EF203E" w:rsidRPr="008F6D61" w:rsidRDefault="00EF203E" w:rsidP="008433FC">
            <w:pPr>
              <w:pStyle w:val="TAL"/>
              <w:tabs>
                <w:tab w:val="clear" w:pos="284"/>
                <w:tab w:val="clear" w:pos="567"/>
              </w:tabs>
              <w:rPr>
                <w:sz w:val="16"/>
              </w:rPr>
            </w:pPr>
            <w:r w:rsidRPr="008F6D61">
              <w:rPr>
                <w:sz w:val="16"/>
              </w:rPr>
              <w:t>CR</w:t>
            </w:r>
          </w:p>
        </w:tc>
        <w:tc>
          <w:tcPr>
            <w:tcW w:w="0" w:type="auto"/>
          </w:tcPr>
          <w:p w:rsidR="00EF203E" w:rsidRPr="008F6D61" w:rsidRDefault="00EF203E" w:rsidP="008433FC">
            <w:pPr>
              <w:pStyle w:val="TAL"/>
              <w:tabs>
                <w:tab w:val="clear" w:pos="284"/>
                <w:tab w:val="clear" w:pos="567"/>
              </w:tabs>
              <w:rPr>
                <w:sz w:val="16"/>
              </w:rPr>
            </w:pPr>
            <w:r w:rsidRPr="008F6D61">
              <w:rPr>
                <w:sz w:val="16"/>
              </w:rPr>
              <w:t>23.682 CR0265 (Rel-14, 'B'): UE Detach Monitoring Event</w:t>
            </w:r>
          </w:p>
        </w:tc>
        <w:tc>
          <w:tcPr>
            <w:tcW w:w="0" w:type="auto"/>
          </w:tcPr>
          <w:p w:rsidR="00EF203E" w:rsidRPr="008F6D61" w:rsidRDefault="00EF203E" w:rsidP="008433FC">
            <w:pPr>
              <w:pStyle w:val="TAL"/>
              <w:tabs>
                <w:tab w:val="clear" w:pos="284"/>
                <w:tab w:val="clear" w:pos="567"/>
              </w:tabs>
              <w:rPr>
                <w:sz w:val="16"/>
              </w:rPr>
            </w:pPr>
            <w:r w:rsidRPr="008F6D61">
              <w:rPr>
                <w:sz w:val="16"/>
              </w:rPr>
              <w:t>Convida Wireless, Oracle</w:t>
            </w:r>
          </w:p>
        </w:tc>
        <w:tc>
          <w:tcPr>
            <w:tcW w:w="0" w:type="auto"/>
          </w:tcPr>
          <w:p w:rsidR="00EF203E" w:rsidRPr="008F6D61" w:rsidRDefault="00EF203E" w:rsidP="008433FC">
            <w:pPr>
              <w:pStyle w:val="TAL"/>
              <w:tabs>
                <w:tab w:val="clear" w:pos="284"/>
                <w:tab w:val="clear" w:pos="567"/>
              </w:tabs>
              <w:rPr>
                <w:sz w:val="16"/>
              </w:rPr>
            </w:pPr>
            <w:r w:rsidRPr="008F6D61">
              <w:rPr>
                <w:sz w:val="16"/>
              </w:rPr>
              <w:t>23.682</w:t>
            </w:r>
          </w:p>
        </w:tc>
        <w:tc>
          <w:tcPr>
            <w:tcW w:w="0" w:type="auto"/>
          </w:tcPr>
          <w:p w:rsidR="00EF203E" w:rsidRPr="008F6D61" w:rsidRDefault="00EF203E" w:rsidP="008433FC">
            <w:pPr>
              <w:pStyle w:val="TAL"/>
              <w:tabs>
                <w:tab w:val="clear" w:pos="284"/>
                <w:tab w:val="clear" w:pos="567"/>
              </w:tabs>
              <w:rPr>
                <w:sz w:val="16"/>
              </w:rPr>
            </w:pPr>
            <w:r w:rsidRPr="008F6D61">
              <w:rPr>
                <w:sz w:val="16"/>
              </w:rPr>
              <w:t>0265</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Rel-14</w:t>
            </w:r>
          </w:p>
        </w:tc>
        <w:tc>
          <w:tcPr>
            <w:tcW w:w="0" w:type="auto"/>
          </w:tcPr>
          <w:p w:rsidR="00EF203E" w:rsidRPr="008F6D61" w:rsidRDefault="00EF203E" w:rsidP="008433FC">
            <w:pPr>
              <w:pStyle w:val="TAL"/>
              <w:tabs>
                <w:tab w:val="clear" w:pos="284"/>
                <w:tab w:val="clear" w:pos="567"/>
              </w:tabs>
              <w:rPr>
                <w:sz w:val="16"/>
              </w:rPr>
            </w:pPr>
            <w:r w:rsidRPr="008F6D61">
              <w:rPr>
                <w:sz w:val="16"/>
              </w:rPr>
              <w:t>MONTE, TEI14</w:t>
            </w:r>
          </w:p>
        </w:tc>
        <w:tc>
          <w:tcPr>
            <w:tcW w:w="0" w:type="auto"/>
          </w:tcPr>
          <w:p w:rsidR="00EF203E" w:rsidRPr="008F6D61" w:rsidRDefault="00EF203E" w:rsidP="008433FC">
            <w:pPr>
              <w:pStyle w:val="TAL"/>
              <w:tabs>
                <w:tab w:val="clear" w:pos="284"/>
                <w:tab w:val="clear" w:pos="567"/>
              </w:tabs>
              <w:rPr>
                <w:sz w:val="16"/>
              </w:rPr>
            </w:pPr>
            <w:r w:rsidRPr="008F6D61">
              <w:rPr>
                <w:sz w:val="16"/>
              </w:rPr>
              <w:t>Wrong TS requested - CR to 23.401 submitted!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170926</w:t>
            </w:r>
          </w:p>
        </w:tc>
        <w:tc>
          <w:tcPr>
            <w:tcW w:w="1239" w:type="dxa"/>
          </w:tcPr>
          <w:p w:rsidR="00EF203E" w:rsidRPr="008F6D61" w:rsidRDefault="00EF203E" w:rsidP="008433FC">
            <w:pPr>
              <w:pStyle w:val="TAL"/>
              <w:tabs>
                <w:tab w:val="clear" w:pos="284"/>
                <w:tab w:val="clear" w:pos="567"/>
              </w:tabs>
              <w:rPr>
                <w:sz w:val="16"/>
              </w:rPr>
            </w:pPr>
            <w:r w:rsidRPr="008F6D61">
              <w:rPr>
                <w:sz w:val="16"/>
              </w:rPr>
              <w:t>CR</w:t>
            </w:r>
          </w:p>
        </w:tc>
        <w:tc>
          <w:tcPr>
            <w:tcW w:w="0" w:type="auto"/>
          </w:tcPr>
          <w:p w:rsidR="00EF203E" w:rsidRPr="008F6D61" w:rsidRDefault="00EF203E" w:rsidP="008433FC">
            <w:pPr>
              <w:pStyle w:val="TAL"/>
              <w:tabs>
                <w:tab w:val="clear" w:pos="284"/>
                <w:tab w:val="clear" w:pos="567"/>
              </w:tabs>
              <w:rPr>
                <w:sz w:val="16"/>
              </w:rPr>
            </w:pPr>
            <w:r w:rsidRPr="008F6D61">
              <w:rPr>
                <w:sz w:val="16"/>
              </w:rPr>
              <w:t>23.682 CR0266 (Rel-14, 'B'): UE Detach Monitoring Event</w:t>
            </w:r>
          </w:p>
        </w:tc>
        <w:tc>
          <w:tcPr>
            <w:tcW w:w="0" w:type="auto"/>
          </w:tcPr>
          <w:p w:rsidR="00EF203E" w:rsidRPr="008F6D61" w:rsidRDefault="00EF203E" w:rsidP="008433FC">
            <w:pPr>
              <w:pStyle w:val="TAL"/>
              <w:tabs>
                <w:tab w:val="clear" w:pos="284"/>
                <w:tab w:val="clear" w:pos="567"/>
              </w:tabs>
              <w:rPr>
                <w:sz w:val="16"/>
              </w:rPr>
            </w:pPr>
            <w:r w:rsidRPr="008F6D61">
              <w:rPr>
                <w:sz w:val="16"/>
              </w:rPr>
              <w:t>Convida Wireless, Oracle</w:t>
            </w:r>
          </w:p>
        </w:tc>
        <w:tc>
          <w:tcPr>
            <w:tcW w:w="0" w:type="auto"/>
          </w:tcPr>
          <w:p w:rsidR="00EF203E" w:rsidRPr="008F6D61" w:rsidRDefault="00EF203E" w:rsidP="008433FC">
            <w:pPr>
              <w:pStyle w:val="TAL"/>
              <w:tabs>
                <w:tab w:val="clear" w:pos="284"/>
                <w:tab w:val="clear" w:pos="567"/>
              </w:tabs>
              <w:rPr>
                <w:sz w:val="16"/>
              </w:rPr>
            </w:pPr>
            <w:r w:rsidRPr="008F6D61">
              <w:rPr>
                <w:sz w:val="16"/>
              </w:rPr>
              <w:t>23.682</w:t>
            </w:r>
          </w:p>
        </w:tc>
        <w:tc>
          <w:tcPr>
            <w:tcW w:w="0" w:type="auto"/>
          </w:tcPr>
          <w:p w:rsidR="00EF203E" w:rsidRPr="008F6D61" w:rsidRDefault="00EF203E" w:rsidP="008433FC">
            <w:pPr>
              <w:pStyle w:val="TAL"/>
              <w:tabs>
                <w:tab w:val="clear" w:pos="284"/>
                <w:tab w:val="clear" w:pos="567"/>
              </w:tabs>
              <w:rPr>
                <w:sz w:val="16"/>
              </w:rPr>
            </w:pPr>
            <w:r w:rsidRPr="008F6D61">
              <w:rPr>
                <w:sz w:val="16"/>
              </w:rPr>
              <w:t>0266</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Rel-14</w:t>
            </w:r>
          </w:p>
        </w:tc>
        <w:tc>
          <w:tcPr>
            <w:tcW w:w="0" w:type="auto"/>
          </w:tcPr>
          <w:p w:rsidR="00EF203E" w:rsidRPr="008F6D61" w:rsidRDefault="00EF203E" w:rsidP="008433FC">
            <w:pPr>
              <w:pStyle w:val="TAL"/>
              <w:tabs>
                <w:tab w:val="clear" w:pos="284"/>
                <w:tab w:val="clear" w:pos="567"/>
              </w:tabs>
              <w:rPr>
                <w:sz w:val="16"/>
              </w:rPr>
            </w:pPr>
            <w:r w:rsidRPr="008F6D61">
              <w:rPr>
                <w:sz w:val="16"/>
              </w:rPr>
              <w:t>MONTE, TEI14</w:t>
            </w:r>
          </w:p>
        </w:tc>
        <w:tc>
          <w:tcPr>
            <w:tcW w:w="0" w:type="auto"/>
          </w:tcPr>
          <w:p w:rsidR="00EF203E" w:rsidRPr="008F6D61" w:rsidRDefault="00EF203E" w:rsidP="008433FC">
            <w:pPr>
              <w:pStyle w:val="TAL"/>
              <w:tabs>
                <w:tab w:val="clear" w:pos="284"/>
                <w:tab w:val="clear" w:pos="567"/>
              </w:tabs>
              <w:rPr>
                <w:sz w:val="16"/>
              </w:rPr>
            </w:pPr>
            <w:r w:rsidRPr="008F6D61">
              <w:rPr>
                <w:sz w:val="16"/>
              </w:rPr>
              <w:t>Wrong TS requested - CR to 23.060 submitted!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170932</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P-CR Clarify Reflective QoS in clause 5.7.2</w:t>
            </w:r>
          </w:p>
        </w:tc>
        <w:tc>
          <w:tcPr>
            <w:tcW w:w="0" w:type="auto"/>
          </w:tcPr>
          <w:p w:rsidR="00EF203E" w:rsidRPr="008F6D61" w:rsidRDefault="00EF203E" w:rsidP="008433FC">
            <w:pPr>
              <w:pStyle w:val="TAL"/>
              <w:tabs>
                <w:tab w:val="clear" w:pos="284"/>
                <w:tab w:val="clear" w:pos="567"/>
              </w:tabs>
              <w:rPr>
                <w:sz w:val="16"/>
              </w:rPr>
            </w:pPr>
            <w:r w:rsidRPr="008F6D61">
              <w:rPr>
                <w:sz w:val="16"/>
              </w:rPr>
              <w:t>ZTE</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170934</w:t>
            </w:r>
          </w:p>
        </w:tc>
        <w:tc>
          <w:tcPr>
            <w:tcW w:w="1239" w:type="dxa"/>
          </w:tcPr>
          <w:p w:rsidR="00EF203E" w:rsidRPr="008F6D61" w:rsidRDefault="00EF203E" w:rsidP="008433FC">
            <w:pPr>
              <w:pStyle w:val="TAL"/>
              <w:tabs>
                <w:tab w:val="clear" w:pos="284"/>
                <w:tab w:val="clear" w:pos="567"/>
              </w:tabs>
              <w:rPr>
                <w:sz w:val="16"/>
              </w:rPr>
            </w:pPr>
            <w:r w:rsidRPr="008F6D61">
              <w:rPr>
                <w:sz w:val="16"/>
              </w:rPr>
              <w:t>DISCUSSION</w:t>
            </w:r>
          </w:p>
        </w:tc>
        <w:tc>
          <w:tcPr>
            <w:tcW w:w="0" w:type="auto"/>
          </w:tcPr>
          <w:p w:rsidR="00EF203E" w:rsidRPr="008F6D61" w:rsidRDefault="00EF203E" w:rsidP="008433FC">
            <w:pPr>
              <w:pStyle w:val="TAL"/>
              <w:tabs>
                <w:tab w:val="clear" w:pos="284"/>
                <w:tab w:val="clear" w:pos="567"/>
              </w:tabs>
              <w:rPr>
                <w:sz w:val="16"/>
              </w:rPr>
            </w:pPr>
            <w:r w:rsidRPr="008F6D61">
              <w:rPr>
                <w:sz w:val="16"/>
              </w:rPr>
              <w:t>Interworking Way Forward Discussion</w:t>
            </w:r>
          </w:p>
        </w:tc>
        <w:tc>
          <w:tcPr>
            <w:tcW w:w="0" w:type="auto"/>
          </w:tcPr>
          <w:p w:rsidR="00EF203E" w:rsidRPr="008F6D61" w:rsidRDefault="00EF203E" w:rsidP="008433FC">
            <w:pPr>
              <w:pStyle w:val="TAL"/>
              <w:tabs>
                <w:tab w:val="clear" w:pos="284"/>
                <w:tab w:val="clear" w:pos="567"/>
              </w:tabs>
              <w:rPr>
                <w:sz w:val="16"/>
              </w:rPr>
            </w:pPr>
            <w:r w:rsidRPr="008F6D61">
              <w:rPr>
                <w:sz w:val="16"/>
              </w:rPr>
              <w:t>NTT DOCOMO</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170938</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Nx is S10</w:t>
            </w:r>
          </w:p>
        </w:tc>
        <w:tc>
          <w:tcPr>
            <w:tcW w:w="0" w:type="auto"/>
          </w:tcPr>
          <w:p w:rsidR="00EF203E" w:rsidRPr="008F6D61" w:rsidRDefault="00EF203E" w:rsidP="008433FC">
            <w:pPr>
              <w:pStyle w:val="TAL"/>
              <w:tabs>
                <w:tab w:val="clear" w:pos="284"/>
                <w:tab w:val="clear" w:pos="567"/>
              </w:tabs>
              <w:rPr>
                <w:sz w:val="16"/>
              </w:rPr>
            </w:pPr>
            <w:r w:rsidRPr="008F6D61">
              <w:rPr>
                <w:sz w:val="16"/>
              </w:rPr>
              <w:t>NTT DOCOMO, KDDI</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170943</w:t>
            </w:r>
          </w:p>
        </w:tc>
        <w:tc>
          <w:tcPr>
            <w:tcW w:w="1239" w:type="dxa"/>
          </w:tcPr>
          <w:p w:rsidR="00EF203E" w:rsidRPr="008F6D61" w:rsidRDefault="00EF203E" w:rsidP="008433FC">
            <w:pPr>
              <w:pStyle w:val="TAL"/>
              <w:tabs>
                <w:tab w:val="clear" w:pos="284"/>
                <w:tab w:val="clear" w:pos="567"/>
              </w:tabs>
              <w:rPr>
                <w:sz w:val="16"/>
              </w:rPr>
            </w:pPr>
            <w:r w:rsidRPr="008F6D61">
              <w:rPr>
                <w:sz w:val="16"/>
              </w:rPr>
              <w:t>DISCUSSION</w:t>
            </w:r>
          </w:p>
        </w:tc>
        <w:tc>
          <w:tcPr>
            <w:tcW w:w="0" w:type="auto"/>
          </w:tcPr>
          <w:p w:rsidR="00EF203E" w:rsidRPr="008F6D61" w:rsidRDefault="00EF203E" w:rsidP="008433FC">
            <w:pPr>
              <w:pStyle w:val="TAL"/>
              <w:tabs>
                <w:tab w:val="clear" w:pos="284"/>
                <w:tab w:val="clear" w:pos="567"/>
              </w:tabs>
              <w:rPr>
                <w:sz w:val="16"/>
              </w:rPr>
            </w:pPr>
            <w:r w:rsidRPr="008F6D61">
              <w:rPr>
                <w:sz w:val="16"/>
              </w:rPr>
              <w:t>TMSI Usage in 5G</w:t>
            </w:r>
          </w:p>
        </w:tc>
        <w:tc>
          <w:tcPr>
            <w:tcW w:w="0" w:type="auto"/>
          </w:tcPr>
          <w:p w:rsidR="00EF203E" w:rsidRPr="008F6D61" w:rsidRDefault="00EF203E" w:rsidP="008433FC">
            <w:pPr>
              <w:pStyle w:val="TAL"/>
              <w:tabs>
                <w:tab w:val="clear" w:pos="284"/>
                <w:tab w:val="clear" w:pos="567"/>
              </w:tabs>
              <w:rPr>
                <w:sz w:val="16"/>
              </w:rPr>
            </w:pPr>
            <w:r w:rsidRPr="008F6D61">
              <w:rPr>
                <w:sz w:val="16"/>
              </w:rPr>
              <w:t>T-Mobile USA INC</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Rel-15</w:t>
            </w: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170947</w:t>
            </w:r>
          </w:p>
        </w:tc>
        <w:tc>
          <w:tcPr>
            <w:tcW w:w="1239" w:type="dxa"/>
          </w:tcPr>
          <w:p w:rsidR="00EF203E" w:rsidRPr="008F6D61" w:rsidRDefault="00EF203E" w:rsidP="008433FC">
            <w:pPr>
              <w:pStyle w:val="TAL"/>
              <w:tabs>
                <w:tab w:val="clear" w:pos="284"/>
                <w:tab w:val="clear" w:pos="567"/>
              </w:tabs>
              <w:rPr>
                <w:sz w:val="16"/>
              </w:rPr>
            </w:pPr>
            <w:r w:rsidRPr="008F6D61">
              <w:rPr>
                <w:sz w:val="16"/>
              </w:rPr>
              <w:t>DISCUSSION</w:t>
            </w:r>
          </w:p>
        </w:tc>
        <w:tc>
          <w:tcPr>
            <w:tcW w:w="0" w:type="auto"/>
          </w:tcPr>
          <w:p w:rsidR="00EF203E" w:rsidRPr="008F6D61" w:rsidRDefault="00EF203E" w:rsidP="008433FC">
            <w:pPr>
              <w:pStyle w:val="TAL"/>
              <w:tabs>
                <w:tab w:val="clear" w:pos="284"/>
                <w:tab w:val="clear" w:pos="567"/>
              </w:tabs>
              <w:rPr>
                <w:sz w:val="16"/>
              </w:rPr>
            </w:pPr>
            <w:r w:rsidRPr="008F6D61">
              <w:rPr>
                <w:sz w:val="16"/>
              </w:rPr>
              <w:t>IP Index for IP Address Allocation based on PCF</w:t>
            </w:r>
          </w:p>
        </w:tc>
        <w:tc>
          <w:tcPr>
            <w:tcW w:w="0" w:type="auto"/>
          </w:tcPr>
          <w:p w:rsidR="00EF203E" w:rsidRPr="008F6D61" w:rsidRDefault="00EF203E" w:rsidP="008433FC">
            <w:pPr>
              <w:pStyle w:val="TAL"/>
              <w:tabs>
                <w:tab w:val="clear" w:pos="284"/>
                <w:tab w:val="clear" w:pos="567"/>
              </w:tabs>
              <w:rPr>
                <w:sz w:val="16"/>
              </w:rPr>
            </w:pPr>
            <w:r w:rsidRPr="008F6D61">
              <w:rPr>
                <w:sz w:val="16"/>
              </w:rPr>
              <w:t>T-Mobile USA INC</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Rel-15</w:t>
            </w: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170948</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P-CR for 23.501 on IP Index for IP Address Allocation based on PCF</w:t>
            </w:r>
          </w:p>
        </w:tc>
        <w:tc>
          <w:tcPr>
            <w:tcW w:w="0" w:type="auto"/>
          </w:tcPr>
          <w:p w:rsidR="00EF203E" w:rsidRPr="008F6D61" w:rsidRDefault="00EF203E" w:rsidP="008433FC">
            <w:pPr>
              <w:pStyle w:val="TAL"/>
              <w:tabs>
                <w:tab w:val="clear" w:pos="284"/>
                <w:tab w:val="clear" w:pos="567"/>
              </w:tabs>
              <w:rPr>
                <w:sz w:val="16"/>
              </w:rPr>
            </w:pPr>
            <w:r w:rsidRPr="008F6D61">
              <w:rPr>
                <w:sz w:val="16"/>
              </w:rPr>
              <w:t>T-Mobile USA INC</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170949</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P-CR for 23.502 on IP Index for IP Address Allocation based on PCF</w:t>
            </w:r>
          </w:p>
        </w:tc>
        <w:tc>
          <w:tcPr>
            <w:tcW w:w="0" w:type="auto"/>
          </w:tcPr>
          <w:p w:rsidR="00EF203E" w:rsidRPr="008F6D61" w:rsidRDefault="00EF203E" w:rsidP="008433FC">
            <w:pPr>
              <w:pStyle w:val="TAL"/>
              <w:tabs>
                <w:tab w:val="clear" w:pos="284"/>
                <w:tab w:val="clear" w:pos="567"/>
              </w:tabs>
              <w:rPr>
                <w:sz w:val="16"/>
              </w:rPr>
            </w:pPr>
            <w:r w:rsidRPr="008F6D61">
              <w:rPr>
                <w:sz w:val="16"/>
              </w:rPr>
              <w:t>T-Mobile USA INC</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170950</w:t>
            </w:r>
          </w:p>
        </w:tc>
        <w:tc>
          <w:tcPr>
            <w:tcW w:w="1239" w:type="dxa"/>
          </w:tcPr>
          <w:p w:rsidR="00EF203E" w:rsidRPr="008F6D61" w:rsidRDefault="00EF203E" w:rsidP="008433FC">
            <w:pPr>
              <w:pStyle w:val="TAL"/>
              <w:tabs>
                <w:tab w:val="clear" w:pos="284"/>
                <w:tab w:val="clear" w:pos="567"/>
              </w:tabs>
              <w:rPr>
                <w:sz w:val="16"/>
              </w:rPr>
            </w:pPr>
            <w:r w:rsidRPr="008F6D61">
              <w:rPr>
                <w:sz w:val="16"/>
              </w:rPr>
              <w:t>DISCUSSION</w:t>
            </w:r>
          </w:p>
        </w:tc>
        <w:tc>
          <w:tcPr>
            <w:tcW w:w="0" w:type="auto"/>
          </w:tcPr>
          <w:p w:rsidR="00EF203E" w:rsidRPr="008F6D61" w:rsidRDefault="00EF203E" w:rsidP="008433FC">
            <w:pPr>
              <w:pStyle w:val="TAL"/>
              <w:tabs>
                <w:tab w:val="clear" w:pos="284"/>
                <w:tab w:val="clear" w:pos="567"/>
              </w:tabs>
              <w:rPr>
                <w:sz w:val="16"/>
              </w:rPr>
            </w:pPr>
            <w:r w:rsidRPr="008F6D61">
              <w:rPr>
                <w:sz w:val="16"/>
              </w:rPr>
              <w:t>Support for Extended Identity Ranges in 5G</w:t>
            </w:r>
          </w:p>
        </w:tc>
        <w:tc>
          <w:tcPr>
            <w:tcW w:w="0" w:type="auto"/>
          </w:tcPr>
          <w:p w:rsidR="00EF203E" w:rsidRPr="008F6D61" w:rsidRDefault="00EF203E" w:rsidP="008433FC">
            <w:pPr>
              <w:pStyle w:val="TAL"/>
              <w:tabs>
                <w:tab w:val="clear" w:pos="284"/>
                <w:tab w:val="clear" w:pos="567"/>
              </w:tabs>
              <w:rPr>
                <w:sz w:val="16"/>
              </w:rPr>
            </w:pPr>
            <w:r w:rsidRPr="008F6D61">
              <w:rPr>
                <w:sz w:val="16"/>
              </w:rPr>
              <w:t>T-Mobile USA INC</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Rel-15</w:t>
            </w: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170951</w:t>
            </w:r>
          </w:p>
        </w:tc>
        <w:tc>
          <w:tcPr>
            <w:tcW w:w="1239" w:type="dxa"/>
          </w:tcPr>
          <w:p w:rsidR="00EF203E" w:rsidRPr="008F6D61" w:rsidRDefault="00EF203E" w:rsidP="008433FC">
            <w:pPr>
              <w:pStyle w:val="TAL"/>
              <w:tabs>
                <w:tab w:val="clear" w:pos="284"/>
                <w:tab w:val="clear" w:pos="567"/>
              </w:tabs>
              <w:rPr>
                <w:sz w:val="16"/>
              </w:rPr>
            </w:pPr>
            <w:r w:rsidRPr="008F6D61">
              <w:rPr>
                <w:sz w:val="16"/>
              </w:rPr>
              <w:t>DISCUSSION</w:t>
            </w:r>
          </w:p>
        </w:tc>
        <w:tc>
          <w:tcPr>
            <w:tcW w:w="0" w:type="auto"/>
          </w:tcPr>
          <w:p w:rsidR="00EF203E" w:rsidRPr="008F6D61" w:rsidRDefault="00EF203E" w:rsidP="008433FC">
            <w:pPr>
              <w:pStyle w:val="TAL"/>
              <w:tabs>
                <w:tab w:val="clear" w:pos="284"/>
                <w:tab w:val="clear" w:pos="567"/>
              </w:tabs>
              <w:rPr>
                <w:sz w:val="16"/>
              </w:rPr>
            </w:pPr>
            <w:r w:rsidRPr="008F6D61">
              <w:rPr>
                <w:sz w:val="16"/>
              </w:rPr>
              <w:t>Enhancing IP Allocation between UPF and SMF</w:t>
            </w:r>
          </w:p>
        </w:tc>
        <w:tc>
          <w:tcPr>
            <w:tcW w:w="0" w:type="auto"/>
          </w:tcPr>
          <w:p w:rsidR="00EF203E" w:rsidRPr="008F6D61" w:rsidRDefault="00EF203E" w:rsidP="008433FC">
            <w:pPr>
              <w:pStyle w:val="TAL"/>
              <w:tabs>
                <w:tab w:val="clear" w:pos="284"/>
                <w:tab w:val="clear" w:pos="567"/>
              </w:tabs>
              <w:rPr>
                <w:sz w:val="16"/>
              </w:rPr>
            </w:pPr>
            <w:r w:rsidRPr="008F6D61">
              <w:rPr>
                <w:sz w:val="16"/>
              </w:rPr>
              <w:t>T-Mobile USA INC</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Rel-15</w:t>
            </w: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170952</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P-CR to 23.501 for Enhancing IP Allocation between UPF and SMF</w:t>
            </w:r>
          </w:p>
        </w:tc>
        <w:tc>
          <w:tcPr>
            <w:tcW w:w="0" w:type="auto"/>
          </w:tcPr>
          <w:p w:rsidR="00EF203E" w:rsidRPr="008F6D61" w:rsidRDefault="00EF203E" w:rsidP="008433FC">
            <w:pPr>
              <w:pStyle w:val="TAL"/>
              <w:tabs>
                <w:tab w:val="clear" w:pos="284"/>
                <w:tab w:val="clear" w:pos="567"/>
              </w:tabs>
              <w:rPr>
                <w:sz w:val="16"/>
              </w:rPr>
            </w:pPr>
            <w:r w:rsidRPr="008F6D61">
              <w:rPr>
                <w:sz w:val="16"/>
              </w:rPr>
              <w:t>T-Mobile USA INC</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170953</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P-CR to 23.502 for Enhancing IP Allocation between UPF and SMF</w:t>
            </w:r>
          </w:p>
        </w:tc>
        <w:tc>
          <w:tcPr>
            <w:tcW w:w="0" w:type="auto"/>
          </w:tcPr>
          <w:p w:rsidR="00EF203E" w:rsidRPr="008F6D61" w:rsidRDefault="00EF203E" w:rsidP="008433FC">
            <w:pPr>
              <w:pStyle w:val="TAL"/>
              <w:tabs>
                <w:tab w:val="clear" w:pos="284"/>
                <w:tab w:val="clear" w:pos="567"/>
              </w:tabs>
              <w:rPr>
                <w:sz w:val="16"/>
              </w:rPr>
            </w:pPr>
            <w:r w:rsidRPr="008F6D61">
              <w:rPr>
                <w:sz w:val="16"/>
              </w:rPr>
              <w:t>T-Mobile USA INC</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170954</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P-CR to 23.502 for Enhancing IP Allocation between UPF and SMF</w:t>
            </w:r>
          </w:p>
        </w:tc>
        <w:tc>
          <w:tcPr>
            <w:tcW w:w="0" w:type="auto"/>
          </w:tcPr>
          <w:p w:rsidR="00EF203E" w:rsidRPr="008F6D61" w:rsidRDefault="00EF203E" w:rsidP="008433FC">
            <w:pPr>
              <w:pStyle w:val="TAL"/>
              <w:tabs>
                <w:tab w:val="clear" w:pos="284"/>
                <w:tab w:val="clear" w:pos="567"/>
              </w:tabs>
              <w:rPr>
                <w:sz w:val="16"/>
              </w:rPr>
            </w:pPr>
            <w:r w:rsidRPr="008F6D61">
              <w:rPr>
                <w:sz w:val="16"/>
              </w:rPr>
              <w:t>T-Mobile USA INC</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170956</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Relationship between UDR, UDM and PCF</w:t>
            </w:r>
          </w:p>
        </w:tc>
        <w:tc>
          <w:tcPr>
            <w:tcW w:w="0" w:type="auto"/>
          </w:tcPr>
          <w:p w:rsidR="00EF203E" w:rsidRPr="008F6D61" w:rsidRDefault="00EF203E" w:rsidP="008433FC">
            <w:pPr>
              <w:pStyle w:val="TAL"/>
              <w:tabs>
                <w:tab w:val="clear" w:pos="284"/>
                <w:tab w:val="clear" w:pos="567"/>
              </w:tabs>
              <w:rPr>
                <w:sz w:val="16"/>
              </w:rPr>
            </w:pPr>
            <w:r w:rsidRPr="008F6D61">
              <w:rPr>
                <w:sz w:val="16"/>
              </w:rPr>
              <w:t>Oracle, ZTE</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170959</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AMF reselection solution due to stickiness of UE-specific associations</w:t>
            </w:r>
          </w:p>
        </w:tc>
        <w:tc>
          <w:tcPr>
            <w:tcW w:w="0" w:type="auto"/>
          </w:tcPr>
          <w:p w:rsidR="00EF203E" w:rsidRPr="008F6D61" w:rsidRDefault="00EF203E" w:rsidP="008433FC">
            <w:pPr>
              <w:pStyle w:val="TAL"/>
              <w:tabs>
                <w:tab w:val="clear" w:pos="284"/>
                <w:tab w:val="clear" w:pos="567"/>
              </w:tabs>
              <w:rPr>
                <w:sz w:val="16"/>
              </w:rPr>
            </w:pPr>
            <w:r w:rsidRPr="008F6D61">
              <w:rPr>
                <w:sz w:val="16"/>
              </w:rPr>
              <w:t>Lenovo, Motorola Mobility</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170960</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P-CR to update edge computing</w:t>
            </w:r>
          </w:p>
        </w:tc>
        <w:tc>
          <w:tcPr>
            <w:tcW w:w="0" w:type="auto"/>
          </w:tcPr>
          <w:p w:rsidR="00EF203E" w:rsidRPr="008F6D61" w:rsidRDefault="00EF203E" w:rsidP="008433FC">
            <w:pPr>
              <w:pStyle w:val="TAL"/>
              <w:tabs>
                <w:tab w:val="clear" w:pos="284"/>
                <w:tab w:val="clear" w:pos="567"/>
              </w:tabs>
              <w:rPr>
                <w:sz w:val="16"/>
              </w:rPr>
            </w:pPr>
            <w:r w:rsidRPr="008F6D61">
              <w:rPr>
                <w:sz w:val="16"/>
              </w:rPr>
              <w:t>Lenovo, Motorola Mobility</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170961</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Correction to Application influence on traffic routing</w:t>
            </w:r>
          </w:p>
        </w:tc>
        <w:tc>
          <w:tcPr>
            <w:tcW w:w="0" w:type="auto"/>
          </w:tcPr>
          <w:p w:rsidR="00EF203E" w:rsidRPr="008F6D61" w:rsidRDefault="00EF203E" w:rsidP="008433FC">
            <w:pPr>
              <w:pStyle w:val="TAL"/>
              <w:tabs>
                <w:tab w:val="clear" w:pos="284"/>
                <w:tab w:val="clear" w:pos="567"/>
              </w:tabs>
              <w:rPr>
                <w:sz w:val="16"/>
              </w:rPr>
            </w:pPr>
            <w:r w:rsidRPr="008F6D61">
              <w:rPr>
                <w:sz w:val="16"/>
              </w:rPr>
              <w:t>Oracle, ZTE</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170963</w:t>
            </w:r>
          </w:p>
        </w:tc>
        <w:tc>
          <w:tcPr>
            <w:tcW w:w="1239" w:type="dxa"/>
          </w:tcPr>
          <w:p w:rsidR="00EF203E" w:rsidRPr="008F6D61" w:rsidRDefault="00EF203E" w:rsidP="008433FC">
            <w:pPr>
              <w:pStyle w:val="TAL"/>
              <w:tabs>
                <w:tab w:val="clear" w:pos="284"/>
                <w:tab w:val="clear" w:pos="567"/>
              </w:tabs>
              <w:rPr>
                <w:sz w:val="16"/>
              </w:rPr>
            </w:pPr>
            <w:r w:rsidRPr="008F6D61">
              <w:rPr>
                <w:sz w:val="16"/>
              </w:rPr>
              <w:t>LS OUT</w:t>
            </w:r>
          </w:p>
        </w:tc>
        <w:tc>
          <w:tcPr>
            <w:tcW w:w="0" w:type="auto"/>
          </w:tcPr>
          <w:p w:rsidR="00EF203E" w:rsidRPr="008F6D61" w:rsidRDefault="00EF203E" w:rsidP="008433FC">
            <w:pPr>
              <w:pStyle w:val="TAL"/>
              <w:tabs>
                <w:tab w:val="clear" w:pos="284"/>
                <w:tab w:val="clear" w:pos="567"/>
              </w:tabs>
              <w:rPr>
                <w:sz w:val="16"/>
              </w:rPr>
            </w:pPr>
            <w:r w:rsidRPr="008F6D61">
              <w:rPr>
                <w:sz w:val="16"/>
              </w:rPr>
              <w:t>Reply LS on questions on congestion control for transport of user data via the control plane</w:t>
            </w:r>
          </w:p>
        </w:tc>
        <w:tc>
          <w:tcPr>
            <w:tcW w:w="0" w:type="auto"/>
          </w:tcPr>
          <w:p w:rsidR="00EF203E" w:rsidRPr="008F6D61" w:rsidRDefault="00EF203E" w:rsidP="008433FC">
            <w:pPr>
              <w:pStyle w:val="TAL"/>
              <w:tabs>
                <w:tab w:val="clear" w:pos="284"/>
                <w:tab w:val="clear" w:pos="567"/>
              </w:tabs>
              <w:rPr>
                <w:sz w:val="16"/>
              </w:rPr>
            </w:pPr>
            <w:r w:rsidRPr="008F6D61">
              <w:rPr>
                <w:sz w:val="16"/>
              </w:rPr>
              <w:t>ZTE</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Response to S2-170733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170964</w:t>
            </w:r>
          </w:p>
        </w:tc>
        <w:tc>
          <w:tcPr>
            <w:tcW w:w="1239" w:type="dxa"/>
          </w:tcPr>
          <w:p w:rsidR="00EF203E" w:rsidRPr="008F6D61" w:rsidRDefault="00EF203E" w:rsidP="008433FC">
            <w:pPr>
              <w:pStyle w:val="TAL"/>
              <w:tabs>
                <w:tab w:val="clear" w:pos="284"/>
                <w:tab w:val="clear" w:pos="567"/>
              </w:tabs>
              <w:rPr>
                <w:sz w:val="16"/>
              </w:rPr>
            </w:pPr>
            <w:r w:rsidRPr="008F6D61">
              <w:rPr>
                <w:sz w:val="16"/>
              </w:rPr>
              <w:t>DISCUSSION</w:t>
            </w:r>
          </w:p>
        </w:tc>
        <w:tc>
          <w:tcPr>
            <w:tcW w:w="0" w:type="auto"/>
          </w:tcPr>
          <w:p w:rsidR="00EF203E" w:rsidRPr="008F6D61" w:rsidRDefault="00EF203E" w:rsidP="008433FC">
            <w:pPr>
              <w:pStyle w:val="TAL"/>
              <w:tabs>
                <w:tab w:val="clear" w:pos="284"/>
                <w:tab w:val="clear" w:pos="567"/>
              </w:tabs>
              <w:rPr>
                <w:sz w:val="16"/>
              </w:rPr>
            </w:pPr>
            <w:r w:rsidRPr="008F6D61">
              <w:rPr>
                <w:sz w:val="16"/>
              </w:rPr>
              <w:t>Discussion Related to PDN connection Restriction Flag</w:t>
            </w:r>
          </w:p>
        </w:tc>
        <w:tc>
          <w:tcPr>
            <w:tcW w:w="0" w:type="auto"/>
          </w:tcPr>
          <w:p w:rsidR="00EF203E" w:rsidRPr="008F6D61" w:rsidRDefault="00EF203E" w:rsidP="008433FC">
            <w:pPr>
              <w:pStyle w:val="TAL"/>
              <w:tabs>
                <w:tab w:val="clear" w:pos="284"/>
                <w:tab w:val="clear" w:pos="567"/>
              </w:tabs>
              <w:rPr>
                <w:sz w:val="16"/>
              </w:rPr>
            </w:pPr>
            <w:r w:rsidRPr="008F6D61">
              <w:rPr>
                <w:sz w:val="16"/>
              </w:rPr>
              <w:t>HTC</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Rel-13</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lastRenderedPageBreak/>
              <w:t>S2</w:t>
            </w:r>
            <w:r w:rsidRPr="008F6D61">
              <w:rPr>
                <w:sz w:val="16"/>
              </w:rPr>
              <w:noBreakHyphen/>
              <w:t>170965</w:t>
            </w:r>
          </w:p>
        </w:tc>
        <w:tc>
          <w:tcPr>
            <w:tcW w:w="1239" w:type="dxa"/>
          </w:tcPr>
          <w:p w:rsidR="00EF203E" w:rsidRPr="008F6D61" w:rsidRDefault="00EF203E" w:rsidP="008433FC">
            <w:pPr>
              <w:pStyle w:val="TAL"/>
              <w:tabs>
                <w:tab w:val="clear" w:pos="284"/>
                <w:tab w:val="clear" w:pos="567"/>
              </w:tabs>
              <w:rPr>
                <w:sz w:val="16"/>
              </w:rPr>
            </w:pPr>
            <w:r w:rsidRPr="008F6D61">
              <w:rPr>
                <w:sz w:val="16"/>
              </w:rPr>
              <w:t>CR</w:t>
            </w:r>
          </w:p>
        </w:tc>
        <w:tc>
          <w:tcPr>
            <w:tcW w:w="0" w:type="auto"/>
          </w:tcPr>
          <w:p w:rsidR="00EF203E" w:rsidRPr="008F6D61" w:rsidRDefault="00EF203E" w:rsidP="008433FC">
            <w:pPr>
              <w:pStyle w:val="TAL"/>
              <w:tabs>
                <w:tab w:val="clear" w:pos="284"/>
                <w:tab w:val="clear" w:pos="567"/>
              </w:tabs>
              <w:rPr>
                <w:sz w:val="16"/>
              </w:rPr>
            </w:pPr>
            <w:r w:rsidRPr="008F6D61">
              <w:rPr>
                <w:sz w:val="16"/>
              </w:rPr>
              <w:t>23.401 CR3204 (Rel-13, 'C'): PDN connection Restriction Requirement</w:t>
            </w:r>
          </w:p>
        </w:tc>
        <w:tc>
          <w:tcPr>
            <w:tcW w:w="0" w:type="auto"/>
          </w:tcPr>
          <w:p w:rsidR="00EF203E" w:rsidRPr="008F6D61" w:rsidRDefault="00EF203E" w:rsidP="008433FC">
            <w:pPr>
              <w:pStyle w:val="TAL"/>
              <w:tabs>
                <w:tab w:val="clear" w:pos="284"/>
                <w:tab w:val="clear" w:pos="567"/>
              </w:tabs>
              <w:rPr>
                <w:sz w:val="16"/>
              </w:rPr>
            </w:pPr>
            <w:r w:rsidRPr="008F6D61">
              <w:rPr>
                <w:sz w:val="16"/>
              </w:rPr>
              <w:t>HTC</w:t>
            </w:r>
          </w:p>
        </w:tc>
        <w:tc>
          <w:tcPr>
            <w:tcW w:w="0" w:type="auto"/>
          </w:tcPr>
          <w:p w:rsidR="00EF203E" w:rsidRPr="008F6D61" w:rsidRDefault="00EF203E" w:rsidP="008433FC">
            <w:pPr>
              <w:pStyle w:val="TAL"/>
              <w:tabs>
                <w:tab w:val="clear" w:pos="284"/>
                <w:tab w:val="clear" w:pos="567"/>
              </w:tabs>
              <w:rPr>
                <w:sz w:val="16"/>
              </w:rPr>
            </w:pPr>
            <w:r w:rsidRPr="008F6D61">
              <w:rPr>
                <w:sz w:val="16"/>
              </w:rPr>
              <w:t>23.401</w:t>
            </w:r>
          </w:p>
        </w:tc>
        <w:tc>
          <w:tcPr>
            <w:tcW w:w="0" w:type="auto"/>
          </w:tcPr>
          <w:p w:rsidR="00EF203E" w:rsidRPr="008F6D61" w:rsidRDefault="00EF203E" w:rsidP="008433FC">
            <w:pPr>
              <w:pStyle w:val="TAL"/>
              <w:tabs>
                <w:tab w:val="clear" w:pos="284"/>
                <w:tab w:val="clear" w:pos="567"/>
              </w:tabs>
              <w:rPr>
                <w:sz w:val="16"/>
              </w:rPr>
            </w:pPr>
            <w:r w:rsidRPr="008F6D61">
              <w:rPr>
                <w:sz w:val="16"/>
              </w:rPr>
              <w:t>3204</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Rel-13</w:t>
            </w:r>
          </w:p>
        </w:tc>
        <w:tc>
          <w:tcPr>
            <w:tcW w:w="0" w:type="auto"/>
          </w:tcPr>
          <w:p w:rsidR="00EF203E" w:rsidRPr="008F6D61" w:rsidRDefault="00EF203E" w:rsidP="008433FC">
            <w:pPr>
              <w:pStyle w:val="TAL"/>
              <w:tabs>
                <w:tab w:val="clear" w:pos="284"/>
                <w:tab w:val="clear" w:pos="567"/>
              </w:tabs>
              <w:rPr>
                <w:sz w:val="16"/>
              </w:rPr>
            </w:pPr>
            <w:r w:rsidRPr="008F6D61">
              <w:rPr>
                <w:sz w:val="16"/>
              </w:rPr>
              <w:t>CIoT</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170966</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De-Registration Procedure</w:t>
            </w:r>
          </w:p>
        </w:tc>
        <w:tc>
          <w:tcPr>
            <w:tcW w:w="0" w:type="auto"/>
          </w:tcPr>
          <w:p w:rsidR="00EF203E" w:rsidRPr="008F6D61" w:rsidRDefault="00EF203E" w:rsidP="008433FC">
            <w:pPr>
              <w:pStyle w:val="TAL"/>
              <w:tabs>
                <w:tab w:val="clear" w:pos="284"/>
                <w:tab w:val="clear" w:pos="567"/>
              </w:tabs>
              <w:rPr>
                <w:sz w:val="16"/>
              </w:rPr>
            </w:pPr>
            <w:r w:rsidRPr="008F6D61">
              <w:rPr>
                <w:sz w:val="16"/>
              </w:rPr>
              <w:t>HTC</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170967</w:t>
            </w:r>
          </w:p>
        </w:tc>
        <w:tc>
          <w:tcPr>
            <w:tcW w:w="1239" w:type="dxa"/>
          </w:tcPr>
          <w:p w:rsidR="00EF203E" w:rsidRPr="008F6D61" w:rsidRDefault="00EF203E" w:rsidP="008433FC">
            <w:pPr>
              <w:pStyle w:val="TAL"/>
              <w:tabs>
                <w:tab w:val="clear" w:pos="284"/>
                <w:tab w:val="clear" w:pos="567"/>
              </w:tabs>
              <w:rPr>
                <w:sz w:val="16"/>
              </w:rPr>
            </w:pPr>
            <w:r w:rsidRPr="008F6D61">
              <w:rPr>
                <w:sz w:val="16"/>
              </w:rPr>
              <w:t>DISCUSSION</w:t>
            </w:r>
          </w:p>
        </w:tc>
        <w:tc>
          <w:tcPr>
            <w:tcW w:w="0" w:type="auto"/>
          </w:tcPr>
          <w:p w:rsidR="00EF203E" w:rsidRPr="008F6D61" w:rsidRDefault="00EF203E" w:rsidP="008433FC">
            <w:pPr>
              <w:pStyle w:val="TAL"/>
              <w:tabs>
                <w:tab w:val="clear" w:pos="284"/>
                <w:tab w:val="clear" w:pos="567"/>
              </w:tabs>
              <w:rPr>
                <w:sz w:val="16"/>
              </w:rPr>
            </w:pPr>
            <w:r w:rsidRPr="008F6D61">
              <w:rPr>
                <w:sz w:val="16"/>
              </w:rPr>
              <w:t>Way forward for Nx based interworking procedures</w:t>
            </w:r>
          </w:p>
        </w:tc>
        <w:tc>
          <w:tcPr>
            <w:tcW w:w="0" w:type="auto"/>
          </w:tcPr>
          <w:p w:rsidR="00EF203E" w:rsidRPr="008F6D61" w:rsidRDefault="00EF203E" w:rsidP="008433FC">
            <w:pPr>
              <w:pStyle w:val="TAL"/>
              <w:tabs>
                <w:tab w:val="clear" w:pos="284"/>
                <w:tab w:val="clear" w:pos="567"/>
              </w:tabs>
              <w:rPr>
                <w:sz w:val="16"/>
              </w:rPr>
            </w:pPr>
            <w:r w:rsidRPr="008F6D61">
              <w:rPr>
                <w:sz w:val="16"/>
              </w:rPr>
              <w:t>Huawei</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Rel-15</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170968</w:t>
            </w:r>
          </w:p>
        </w:tc>
        <w:tc>
          <w:tcPr>
            <w:tcW w:w="1239" w:type="dxa"/>
          </w:tcPr>
          <w:p w:rsidR="00EF203E" w:rsidRPr="008F6D61" w:rsidRDefault="00EF203E" w:rsidP="008433FC">
            <w:pPr>
              <w:pStyle w:val="TAL"/>
              <w:tabs>
                <w:tab w:val="clear" w:pos="284"/>
                <w:tab w:val="clear" w:pos="567"/>
              </w:tabs>
              <w:rPr>
                <w:sz w:val="16"/>
              </w:rPr>
            </w:pPr>
            <w:r w:rsidRPr="008F6D61">
              <w:rPr>
                <w:sz w:val="16"/>
              </w:rPr>
              <w:t>DISCUSSION</w:t>
            </w:r>
          </w:p>
        </w:tc>
        <w:tc>
          <w:tcPr>
            <w:tcW w:w="0" w:type="auto"/>
          </w:tcPr>
          <w:p w:rsidR="00EF203E" w:rsidRPr="008F6D61" w:rsidRDefault="00EF203E" w:rsidP="008433FC">
            <w:pPr>
              <w:pStyle w:val="TAL"/>
              <w:tabs>
                <w:tab w:val="clear" w:pos="284"/>
                <w:tab w:val="clear" w:pos="567"/>
              </w:tabs>
              <w:rPr>
                <w:sz w:val="16"/>
              </w:rPr>
            </w:pPr>
            <w:r w:rsidRPr="008F6D61">
              <w:rPr>
                <w:sz w:val="16"/>
              </w:rPr>
              <w:t>Discussion for QoS target fulfillment observability</w:t>
            </w:r>
          </w:p>
        </w:tc>
        <w:tc>
          <w:tcPr>
            <w:tcW w:w="0" w:type="auto"/>
          </w:tcPr>
          <w:p w:rsidR="00EF203E" w:rsidRPr="008F6D61" w:rsidRDefault="00EF203E" w:rsidP="008433FC">
            <w:pPr>
              <w:pStyle w:val="TAL"/>
              <w:tabs>
                <w:tab w:val="clear" w:pos="284"/>
                <w:tab w:val="clear" w:pos="567"/>
              </w:tabs>
              <w:rPr>
                <w:sz w:val="16"/>
              </w:rPr>
            </w:pPr>
            <w:r w:rsidRPr="008F6D61">
              <w:rPr>
                <w:sz w:val="16"/>
              </w:rPr>
              <w:t>Huawei</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Rel-15</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Source states 'Ericsson' ?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170969</w:t>
            </w:r>
          </w:p>
        </w:tc>
        <w:tc>
          <w:tcPr>
            <w:tcW w:w="1239" w:type="dxa"/>
          </w:tcPr>
          <w:p w:rsidR="00EF203E" w:rsidRPr="008F6D61" w:rsidRDefault="00EF203E" w:rsidP="008433FC">
            <w:pPr>
              <w:pStyle w:val="TAL"/>
              <w:tabs>
                <w:tab w:val="clear" w:pos="284"/>
                <w:tab w:val="clear" w:pos="567"/>
              </w:tabs>
              <w:rPr>
                <w:sz w:val="16"/>
              </w:rPr>
            </w:pPr>
            <w:r w:rsidRPr="008F6D61">
              <w:rPr>
                <w:sz w:val="16"/>
              </w:rPr>
              <w:t>CR</w:t>
            </w:r>
          </w:p>
        </w:tc>
        <w:tc>
          <w:tcPr>
            <w:tcW w:w="0" w:type="auto"/>
          </w:tcPr>
          <w:p w:rsidR="00EF203E" w:rsidRPr="008F6D61" w:rsidRDefault="00EF203E" w:rsidP="008433FC">
            <w:pPr>
              <w:pStyle w:val="TAL"/>
              <w:tabs>
                <w:tab w:val="clear" w:pos="284"/>
                <w:tab w:val="clear" w:pos="567"/>
              </w:tabs>
              <w:rPr>
                <w:sz w:val="16"/>
              </w:rPr>
            </w:pPr>
            <w:r w:rsidRPr="008F6D61">
              <w:rPr>
                <w:sz w:val="16"/>
              </w:rPr>
              <w:t>23.272 CR0967 (Rel-14, 'B'): MT-CSFB/MT-SMS handling with Light Connection</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 Qualcomm Incorporated, Intel</w:t>
            </w:r>
          </w:p>
        </w:tc>
        <w:tc>
          <w:tcPr>
            <w:tcW w:w="0" w:type="auto"/>
          </w:tcPr>
          <w:p w:rsidR="00EF203E" w:rsidRPr="008F6D61" w:rsidRDefault="00EF203E" w:rsidP="008433FC">
            <w:pPr>
              <w:pStyle w:val="TAL"/>
              <w:tabs>
                <w:tab w:val="clear" w:pos="284"/>
                <w:tab w:val="clear" w:pos="567"/>
              </w:tabs>
              <w:rPr>
                <w:sz w:val="16"/>
              </w:rPr>
            </w:pPr>
            <w:r w:rsidRPr="008F6D61">
              <w:rPr>
                <w:sz w:val="16"/>
              </w:rPr>
              <w:t>23.272</w:t>
            </w:r>
          </w:p>
        </w:tc>
        <w:tc>
          <w:tcPr>
            <w:tcW w:w="0" w:type="auto"/>
          </w:tcPr>
          <w:p w:rsidR="00EF203E" w:rsidRPr="008F6D61" w:rsidRDefault="00EF203E" w:rsidP="008433FC">
            <w:pPr>
              <w:pStyle w:val="TAL"/>
              <w:tabs>
                <w:tab w:val="clear" w:pos="284"/>
                <w:tab w:val="clear" w:pos="567"/>
              </w:tabs>
              <w:rPr>
                <w:sz w:val="16"/>
              </w:rPr>
            </w:pPr>
            <w:r w:rsidRPr="008F6D61">
              <w:rPr>
                <w:sz w:val="16"/>
              </w:rPr>
              <w:t>0967</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Rel-14</w:t>
            </w:r>
          </w:p>
        </w:tc>
        <w:tc>
          <w:tcPr>
            <w:tcW w:w="0" w:type="auto"/>
          </w:tcPr>
          <w:p w:rsidR="00EF203E" w:rsidRPr="008F6D61" w:rsidRDefault="00EF203E" w:rsidP="008433FC">
            <w:pPr>
              <w:pStyle w:val="TAL"/>
              <w:tabs>
                <w:tab w:val="clear" w:pos="284"/>
                <w:tab w:val="clear" w:pos="567"/>
              </w:tabs>
              <w:rPr>
                <w:sz w:val="16"/>
              </w:rPr>
            </w:pPr>
            <w:r w:rsidRPr="008F6D61">
              <w:rPr>
                <w:sz w:val="16"/>
              </w:rPr>
              <w:t>DUMMY</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170971</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Reflective QoS deactivation</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170974</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Asynchronous Communications</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 China Mobile</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170977</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PDU Session Management Procedure</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Moved from 6.5.3 to 6.5.6. This was postponed</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170981</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Function description of session connection state model</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Moved from 6.5.3 to 6.5.7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170982</w:t>
            </w:r>
          </w:p>
        </w:tc>
        <w:tc>
          <w:tcPr>
            <w:tcW w:w="1239" w:type="dxa"/>
          </w:tcPr>
          <w:p w:rsidR="00EF203E" w:rsidRPr="008F6D61" w:rsidRDefault="00EF203E" w:rsidP="008433FC">
            <w:pPr>
              <w:pStyle w:val="TAL"/>
              <w:tabs>
                <w:tab w:val="clear" w:pos="284"/>
                <w:tab w:val="clear" w:pos="567"/>
              </w:tabs>
              <w:rPr>
                <w:sz w:val="16"/>
              </w:rPr>
            </w:pPr>
            <w:r w:rsidRPr="008F6D61">
              <w:rPr>
                <w:sz w:val="16"/>
              </w:rPr>
              <w:t>DISCUSSION</w:t>
            </w:r>
          </w:p>
        </w:tc>
        <w:tc>
          <w:tcPr>
            <w:tcW w:w="0" w:type="auto"/>
          </w:tcPr>
          <w:p w:rsidR="00EF203E" w:rsidRPr="008F6D61" w:rsidRDefault="00EF203E" w:rsidP="008433FC">
            <w:pPr>
              <w:pStyle w:val="TAL"/>
              <w:tabs>
                <w:tab w:val="clear" w:pos="284"/>
                <w:tab w:val="clear" w:pos="567"/>
              </w:tabs>
              <w:rPr>
                <w:sz w:val="16"/>
              </w:rPr>
            </w:pPr>
            <w:r w:rsidRPr="008F6D61">
              <w:rPr>
                <w:sz w:val="16"/>
              </w:rPr>
              <w:t>PDU Session ID allocation when UE handover from EPS to NGS</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170983</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Network Topology clarification</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170984</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AMF Stickiness</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170999</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23.502: Handover procedure from 3GPP access to untrusted non-3GPP access</w:t>
            </w:r>
          </w:p>
        </w:tc>
        <w:tc>
          <w:tcPr>
            <w:tcW w:w="0" w:type="auto"/>
          </w:tcPr>
          <w:p w:rsidR="00EF203E" w:rsidRPr="008F6D61" w:rsidRDefault="00EF203E" w:rsidP="008433FC">
            <w:pPr>
              <w:pStyle w:val="TAL"/>
              <w:tabs>
                <w:tab w:val="clear" w:pos="284"/>
                <w:tab w:val="clear" w:pos="567"/>
              </w:tabs>
              <w:rPr>
                <w:sz w:val="16"/>
              </w:rPr>
            </w:pPr>
            <w:r w:rsidRPr="008F6D61">
              <w:rPr>
                <w:sz w:val="16"/>
              </w:rPr>
              <w:t>LG Electronics</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Postponed to meeting #120</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171002</w:t>
            </w:r>
          </w:p>
        </w:tc>
        <w:tc>
          <w:tcPr>
            <w:tcW w:w="1239" w:type="dxa"/>
          </w:tcPr>
          <w:p w:rsidR="00EF203E" w:rsidRPr="008F6D61" w:rsidRDefault="00EF203E" w:rsidP="008433FC">
            <w:pPr>
              <w:pStyle w:val="TAL"/>
              <w:tabs>
                <w:tab w:val="clear" w:pos="284"/>
                <w:tab w:val="clear" w:pos="567"/>
              </w:tabs>
              <w:rPr>
                <w:sz w:val="16"/>
              </w:rPr>
            </w:pPr>
            <w:r w:rsidRPr="008F6D61">
              <w:rPr>
                <w:sz w:val="16"/>
              </w:rPr>
              <w:t>DISCUSSION</w:t>
            </w:r>
          </w:p>
        </w:tc>
        <w:tc>
          <w:tcPr>
            <w:tcW w:w="0" w:type="auto"/>
          </w:tcPr>
          <w:p w:rsidR="00EF203E" w:rsidRPr="008F6D61" w:rsidRDefault="00EF203E" w:rsidP="008433FC">
            <w:pPr>
              <w:pStyle w:val="TAL"/>
              <w:tabs>
                <w:tab w:val="clear" w:pos="284"/>
                <w:tab w:val="clear" w:pos="567"/>
              </w:tabs>
              <w:rPr>
                <w:sz w:val="16"/>
              </w:rPr>
            </w:pPr>
            <w:r w:rsidRPr="008F6D61">
              <w:rPr>
                <w:sz w:val="16"/>
              </w:rPr>
              <w:t>discussion on congestion control mechanism for control plane data</w:t>
            </w:r>
          </w:p>
        </w:tc>
        <w:tc>
          <w:tcPr>
            <w:tcW w:w="0" w:type="auto"/>
          </w:tcPr>
          <w:p w:rsidR="00EF203E" w:rsidRPr="008F6D61" w:rsidRDefault="00EF203E" w:rsidP="008433FC">
            <w:pPr>
              <w:pStyle w:val="TAL"/>
              <w:tabs>
                <w:tab w:val="clear" w:pos="284"/>
                <w:tab w:val="clear" w:pos="567"/>
              </w:tabs>
              <w:rPr>
                <w:sz w:val="16"/>
              </w:rPr>
            </w:pPr>
            <w:r w:rsidRPr="008F6D61">
              <w:rPr>
                <w:sz w:val="16"/>
              </w:rPr>
              <w:t>CATT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Rel-14</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171004</w:t>
            </w:r>
          </w:p>
        </w:tc>
        <w:tc>
          <w:tcPr>
            <w:tcW w:w="1239" w:type="dxa"/>
          </w:tcPr>
          <w:p w:rsidR="00EF203E" w:rsidRPr="008F6D61" w:rsidRDefault="00EF203E" w:rsidP="008433FC">
            <w:pPr>
              <w:pStyle w:val="TAL"/>
              <w:tabs>
                <w:tab w:val="clear" w:pos="284"/>
                <w:tab w:val="clear" w:pos="567"/>
              </w:tabs>
              <w:rPr>
                <w:sz w:val="16"/>
              </w:rPr>
            </w:pPr>
            <w:r w:rsidRPr="008F6D61">
              <w:rPr>
                <w:sz w:val="16"/>
              </w:rPr>
              <w:t>DISCUSSION</w:t>
            </w:r>
          </w:p>
        </w:tc>
        <w:tc>
          <w:tcPr>
            <w:tcW w:w="0" w:type="auto"/>
          </w:tcPr>
          <w:p w:rsidR="00EF203E" w:rsidRPr="008F6D61" w:rsidRDefault="00EF203E" w:rsidP="008433FC">
            <w:pPr>
              <w:pStyle w:val="TAL"/>
              <w:tabs>
                <w:tab w:val="clear" w:pos="284"/>
                <w:tab w:val="clear" w:pos="567"/>
              </w:tabs>
              <w:rPr>
                <w:sz w:val="16"/>
              </w:rPr>
            </w:pPr>
            <w:r w:rsidRPr="008F6D61">
              <w:rPr>
                <w:sz w:val="16"/>
              </w:rPr>
              <w:t>Way forward for interworking</w:t>
            </w:r>
          </w:p>
        </w:tc>
        <w:tc>
          <w:tcPr>
            <w:tcW w:w="0" w:type="auto"/>
          </w:tcPr>
          <w:p w:rsidR="00EF203E" w:rsidRPr="008F6D61" w:rsidRDefault="00EF203E" w:rsidP="008433FC">
            <w:pPr>
              <w:pStyle w:val="TAL"/>
              <w:tabs>
                <w:tab w:val="clear" w:pos="284"/>
                <w:tab w:val="clear" w:pos="567"/>
              </w:tabs>
              <w:rPr>
                <w:sz w:val="16"/>
              </w:rPr>
            </w:pPr>
            <w:r w:rsidRPr="008F6D61">
              <w:rPr>
                <w:sz w:val="16"/>
              </w:rPr>
              <w:t>LG Electronics</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Rel-15</w:t>
            </w: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171011</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P-CR to fix Interworking architecture</w:t>
            </w:r>
          </w:p>
        </w:tc>
        <w:tc>
          <w:tcPr>
            <w:tcW w:w="0" w:type="auto"/>
          </w:tcPr>
          <w:p w:rsidR="00EF203E" w:rsidRPr="008F6D61" w:rsidRDefault="00EF203E" w:rsidP="008433FC">
            <w:pPr>
              <w:pStyle w:val="TAL"/>
              <w:tabs>
                <w:tab w:val="clear" w:pos="284"/>
                <w:tab w:val="clear" w:pos="567"/>
              </w:tabs>
              <w:rPr>
                <w:sz w:val="16"/>
              </w:rPr>
            </w:pPr>
            <w:r w:rsidRPr="008F6D61">
              <w:rPr>
                <w:sz w:val="16"/>
              </w:rPr>
              <w:t>Nokia</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171021</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Updates to IP address management section</w:t>
            </w:r>
          </w:p>
        </w:tc>
        <w:tc>
          <w:tcPr>
            <w:tcW w:w="0" w:type="auto"/>
          </w:tcPr>
          <w:p w:rsidR="00EF203E" w:rsidRPr="008F6D61" w:rsidRDefault="00EF203E" w:rsidP="008433FC">
            <w:pPr>
              <w:pStyle w:val="TAL"/>
              <w:tabs>
                <w:tab w:val="clear" w:pos="284"/>
                <w:tab w:val="clear" w:pos="567"/>
              </w:tabs>
              <w:rPr>
                <w:sz w:val="16"/>
              </w:rPr>
            </w:pPr>
            <w:r w:rsidRPr="008F6D61">
              <w:rPr>
                <w:sz w:val="16"/>
              </w:rPr>
              <w:t>Samsung</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171022</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General information on N4 Management</w:t>
            </w:r>
          </w:p>
        </w:tc>
        <w:tc>
          <w:tcPr>
            <w:tcW w:w="0" w:type="auto"/>
          </w:tcPr>
          <w:p w:rsidR="00EF203E" w:rsidRPr="008F6D61" w:rsidRDefault="00EF203E" w:rsidP="008433FC">
            <w:pPr>
              <w:pStyle w:val="TAL"/>
              <w:tabs>
                <w:tab w:val="clear" w:pos="284"/>
                <w:tab w:val="clear" w:pos="567"/>
              </w:tabs>
              <w:rPr>
                <w:sz w:val="16"/>
              </w:rPr>
            </w:pPr>
            <w:r w:rsidRPr="008F6D61">
              <w:rPr>
                <w:sz w:val="16"/>
              </w:rPr>
              <w:t>Samsung</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171024</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23.502: N4 Management Procedures</w:t>
            </w:r>
          </w:p>
        </w:tc>
        <w:tc>
          <w:tcPr>
            <w:tcW w:w="0" w:type="auto"/>
          </w:tcPr>
          <w:p w:rsidR="00EF203E" w:rsidRPr="008F6D61" w:rsidRDefault="00EF203E" w:rsidP="008433FC">
            <w:pPr>
              <w:pStyle w:val="TAL"/>
              <w:tabs>
                <w:tab w:val="clear" w:pos="284"/>
                <w:tab w:val="clear" w:pos="567"/>
              </w:tabs>
              <w:rPr>
                <w:sz w:val="16"/>
              </w:rPr>
            </w:pPr>
            <w:r w:rsidRPr="008F6D61">
              <w:rPr>
                <w:sz w:val="16"/>
              </w:rPr>
              <w:t>Samsung</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171025</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Buffering of downlink data</w:t>
            </w:r>
          </w:p>
        </w:tc>
        <w:tc>
          <w:tcPr>
            <w:tcW w:w="0" w:type="auto"/>
          </w:tcPr>
          <w:p w:rsidR="00EF203E" w:rsidRPr="008F6D61" w:rsidRDefault="00EF203E" w:rsidP="008433FC">
            <w:pPr>
              <w:pStyle w:val="TAL"/>
              <w:tabs>
                <w:tab w:val="clear" w:pos="284"/>
                <w:tab w:val="clear" w:pos="567"/>
              </w:tabs>
              <w:rPr>
                <w:sz w:val="16"/>
              </w:rPr>
            </w:pPr>
            <w:r w:rsidRPr="008F6D61">
              <w:rPr>
                <w:sz w:val="16"/>
              </w:rPr>
              <w:t>Samsung</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171027</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Proposed architecture alignments of Network Slicing Conclusion with 5G Core Overall Architecture in TS 23.501</w:t>
            </w:r>
          </w:p>
        </w:tc>
        <w:tc>
          <w:tcPr>
            <w:tcW w:w="0" w:type="auto"/>
          </w:tcPr>
          <w:p w:rsidR="00EF203E" w:rsidRPr="008F6D61" w:rsidRDefault="00EF203E" w:rsidP="008433FC">
            <w:pPr>
              <w:pStyle w:val="TAL"/>
              <w:tabs>
                <w:tab w:val="clear" w:pos="284"/>
                <w:tab w:val="clear" w:pos="567"/>
              </w:tabs>
              <w:rPr>
                <w:sz w:val="16"/>
              </w:rPr>
            </w:pPr>
            <w:r w:rsidRPr="008F6D61">
              <w:rPr>
                <w:sz w:val="16"/>
              </w:rPr>
              <w:t>ZTE, Oracle, ETRI, Telecom Italia, KDDI</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lastRenderedPageBreak/>
              <w:t>S2</w:t>
            </w:r>
            <w:r w:rsidRPr="008F6D61">
              <w:rPr>
                <w:sz w:val="16"/>
              </w:rPr>
              <w:noBreakHyphen/>
              <w:t>171030</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Architecture update for network slicing to clause 5.15 in TS 23.501</w:t>
            </w:r>
          </w:p>
        </w:tc>
        <w:tc>
          <w:tcPr>
            <w:tcW w:w="0" w:type="auto"/>
          </w:tcPr>
          <w:p w:rsidR="00EF203E" w:rsidRPr="008F6D61" w:rsidRDefault="00EF203E" w:rsidP="008433FC">
            <w:pPr>
              <w:pStyle w:val="TAL"/>
              <w:tabs>
                <w:tab w:val="clear" w:pos="284"/>
                <w:tab w:val="clear" w:pos="567"/>
              </w:tabs>
              <w:rPr>
                <w:sz w:val="16"/>
              </w:rPr>
            </w:pPr>
            <w:r w:rsidRPr="008F6D61">
              <w:rPr>
                <w:sz w:val="16"/>
              </w:rPr>
              <w:t>ZTE, Oracle, ETRI</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171031</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Clarifications for Network Slice and Network Function relationship in 23.501v1.1</w:t>
            </w:r>
          </w:p>
        </w:tc>
        <w:tc>
          <w:tcPr>
            <w:tcW w:w="0" w:type="auto"/>
          </w:tcPr>
          <w:p w:rsidR="00EF203E" w:rsidRPr="008F6D61" w:rsidRDefault="00EF203E" w:rsidP="008433FC">
            <w:pPr>
              <w:pStyle w:val="TAL"/>
              <w:tabs>
                <w:tab w:val="clear" w:pos="284"/>
                <w:tab w:val="clear" w:pos="567"/>
              </w:tabs>
              <w:rPr>
                <w:sz w:val="16"/>
              </w:rPr>
            </w:pPr>
            <w:r w:rsidRPr="008F6D61">
              <w:rPr>
                <w:sz w:val="16"/>
              </w:rPr>
              <w:t>ZTE, Oracle</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171033</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Architecture for network slicing</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171037</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S-NSSAI and Network slice instance</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 China Unicom</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171040</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Interaction between the AMF and SMF when the UE enters CM-IDLE state</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Moved from 6.5.7 to 6.5.2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171041</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23.502: N2 Release Procedure</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171042</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Clarification on not supporting direct interworking between 5G system and Circuit Switch network</w:t>
            </w:r>
          </w:p>
        </w:tc>
        <w:tc>
          <w:tcPr>
            <w:tcW w:w="0" w:type="auto"/>
          </w:tcPr>
          <w:p w:rsidR="00EF203E" w:rsidRPr="008F6D61" w:rsidRDefault="00EF203E" w:rsidP="008433FC">
            <w:pPr>
              <w:pStyle w:val="TAL"/>
              <w:tabs>
                <w:tab w:val="clear" w:pos="284"/>
                <w:tab w:val="clear" w:pos="567"/>
              </w:tabs>
              <w:rPr>
                <w:sz w:val="16"/>
              </w:rPr>
            </w:pPr>
            <w:r w:rsidRPr="008F6D61">
              <w:rPr>
                <w:sz w:val="16"/>
              </w:rPr>
              <w:t>China Mobile</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LATE DOC: Rx 08/02, 06:50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171044</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P-CR to update PCF Services</w:t>
            </w:r>
          </w:p>
        </w:tc>
        <w:tc>
          <w:tcPr>
            <w:tcW w:w="0" w:type="auto"/>
          </w:tcPr>
          <w:p w:rsidR="00EF203E" w:rsidRPr="008F6D61" w:rsidRDefault="00EF203E" w:rsidP="008433FC">
            <w:pPr>
              <w:pStyle w:val="TAL"/>
              <w:tabs>
                <w:tab w:val="clear" w:pos="284"/>
                <w:tab w:val="clear" w:pos="567"/>
              </w:tabs>
              <w:rPr>
                <w:sz w:val="16"/>
              </w:rPr>
            </w:pPr>
            <w:r w:rsidRPr="008F6D61">
              <w:rPr>
                <w:sz w:val="16"/>
              </w:rPr>
              <w:t>Samsung</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Moved from 6.5.1 to 6.5.6. This was postponed.</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171045</w:t>
            </w:r>
          </w:p>
        </w:tc>
        <w:tc>
          <w:tcPr>
            <w:tcW w:w="1239" w:type="dxa"/>
          </w:tcPr>
          <w:p w:rsidR="00EF203E" w:rsidRPr="008F6D61" w:rsidRDefault="00EF203E" w:rsidP="008433FC">
            <w:pPr>
              <w:pStyle w:val="TAL"/>
              <w:tabs>
                <w:tab w:val="clear" w:pos="284"/>
                <w:tab w:val="clear" w:pos="567"/>
              </w:tabs>
              <w:rPr>
                <w:sz w:val="16"/>
              </w:rPr>
            </w:pPr>
            <w:r w:rsidRPr="008F6D61">
              <w:rPr>
                <w:sz w:val="16"/>
              </w:rPr>
              <w:t>LS OUT</w:t>
            </w:r>
          </w:p>
        </w:tc>
        <w:tc>
          <w:tcPr>
            <w:tcW w:w="0" w:type="auto"/>
          </w:tcPr>
          <w:p w:rsidR="00EF203E" w:rsidRPr="008F6D61" w:rsidRDefault="00EF203E" w:rsidP="008433FC">
            <w:pPr>
              <w:pStyle w:val="TAL"/>
              <w:tabs>
                <w:tab w:val="clear" w:pos="284"/>
                <w:tab w:val="clear" w:pos="567"/>
              </w:tabs>
              <w:rPr>
                <w:sz w:val="16"/>
              </w:rPr>
            </w:pPr>
            <w:r w:rsidRPr="008F6D61">
              <w:rPr>
                <w:sz w:val="16"/>
              </w:rPr>
              <w:t>[DRAFT] Reply LS on questions on congestion control for transport of user data via the control plane</w:t>
            </w:r>
          </w:p>
        </w:tc>
        <w:tc>
          <w:tcPr>
            <w:tcW w:w="0" w:type="auto"/>
          </w:tcPr>
          <w:p w:rsidR="00EF203E" w:rsidRPr="008F6D61" w:rsidRDefault="00EF203E" w:rsidP="008433FC">
            <w:pPr>
              <w:pStyle w:val="TAL"/>
              <w:tabs>
                <w:tab w:val="clear" w:pos="284"/>
                <w:tab w:val="clear" w:pos="567"/>
              </w:tabs>
              <w:rPr>
                <w:sz w:val="16"/>
              </w:rPr>
            </w:pPr>
            <w:r w:rsidRPr="008F6D61">
              <w:rPr>
                <w:sz w:val="16"/>
              </w:rPr>
              <w:t>CATT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Rel-14</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Response to S2-170733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171050</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P-CR to update local area DN information</w:t>
            </w:r>
          </w:p>
        </w:tc>
        <w:tc>
          <w:tcPr>
            <w:tcW w:w="0" w:type="auto"/>
          </w:tcPr>
          <w:p w:rsidR="00EF203E" w:rsidRPr="008F6D61" w:rsidRDefault="00EF203E" w:rsidP="008433FC">
            <w:pPr>
              <w:pStyle w:val="TAL"/>
              <w:tabs>
                <w:tab w:val="clear" w:pos="284"/>
                <w:tab w:val="clear" w:pos="567"/>
              </w:tabs>
              <w:rPr>
                <w:sz w:val="16"/>
              </w:rPr>
            </w:pPr>
            <w:r w:rsidRPr="008F6D61">
              <w:rPr>
                <w:sz w:val="16"/>
              </w:rPr>
              <w:t>Samsung</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Moved from 6.5.3 to 6.5.2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171052</w:t>
            </w:r>
          </w:p>
        </w:tc>
        <w:tc>
          <w:tcPr>
            <w:tcW w:w="1239" w:type="dxa"/>
          </w:tcPr>
          <w:p w:rsidR="00EF203E" w:rsidRPr="008F6D61" w:rsidRDefault="00EF203E" w:rsidP="008433FC">
            <w:pPr>
              <w:pStyle w:val="TAL"/>
              <w:tabs>
                <w:tab w:val="clear" w:pos="284"/>
                <w:tab w:val="clear" w:pos="567"/>
              </w:tabs>
              <w:rPr>
                <w:sz w:val="16"/>
              </w:rPr>
            </w:pPr>
            <w:r w:rsidRPr="008F6D61">
              <w:rPr>
                <w:sz w:val="16"/>
              </w:rPr>
              <w:t>DISCUSSION</w:t>
            </w:r>
          </w:p>
        </w:tc>
        <w:tc>
          <w:tcPr>
            <w:tcW w:w="0" w:type="auto"/>
          </w:tcPr>
          <w:p w:rsidR="00EF203E" w:rsidRPr="008F6D61" w:rsidRDefault="00EF203E" w:rsidP="008433FC">
            <w:pPr>
              <w:pStyle w:val="TAL"/>
              <w:tabs>
                <w:tab w:val="clear" w:pos="284"/>
                <w:tab w:val="clear" w:pos="567"/>
              </w:tabs>
              <w:rPr>
                <w:sz w:val="16"/>
              </w:rPr>
            </w:pPr>
            <w:r w:rsidRPr="008F6D61">
              <w:rPr>
                <w:sz w:val="16"/>
              </w:rPr>
              <w:t>Discussion: Consideration for stateless AMF</w:t>
            </w:r>
          </w:p>
        </w:tc>
        <w:tc>
          <w:tcPr>
            <w:tcW w:w="0" w:type="auto"/>
          </w:tcPr>
          <w:p w:rsidR="00EF203E" w:rsidRPr="008F6D61" w:rsidRDefault="00EF203E" w:rsidP="008433FC">
            <w:pPr>
              <w:pStyle w:val="TAL"/>
              <w:tabs>
                <w:tab w:val="clear" w:pos="284"/>
                <w:tab w:val="clear" w:pos="567"/>
              </w:tabs>
              <w:rPr>
                <w:sz w:val="16"/>
              </w:rPr>
            </w:pPr>
            <w:r w:rsidRPr="008F6D61">
              <w:rPr>
                <w:sz w:val="16"/>
              </w:rPr>
              <w:t>Samsung</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Rel-15</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Moved from 6.5.1 to 6.5.2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171057</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23.502 SMF relocation during a registration update procedure</w:t>
            </w:r>
          </w:p>
        </w:tc>
        <w:tc>
          <w:tcPr>
            <w:tcW w:w="0" w:type="auto"/>
          </w:tcPr>
          <w:p w:rsidR="00EF203E" w:rsidRPr="008F6D61" w:rsidRDefault="00EF203E" w:rsidP="008433FC">
            <w:pPr>
              <w:pStyle w:val="TAL"/>
              <w:tabs>
                <w:tab w:val="clear" w:pos="284"/>
                <w:tab w:val="clear" w:pos="567"/>
              </w:tabs>
              <w:rPr>
                <w:sz w:val="16"/>
              </w:rPr>
            </w:pPr>
            <w:r w:rsidRPr="008F6D61">
              <w:rPr>
                <w:sz w:val="16"/>
              </w:rPr>
              <w:t>CATT</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Postponed to meeting #120.</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171058</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Solution to unlicensed spectrum handling in PCC</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w:t>
            </w:r>
          </w:p>
        </w:tc>
        <w:tc>
          <w:tcPr>
            <w:tcW w:w="0" w:type="auto"/>
          </w:tcPr>
          <w:p w:rsidR="00EF203E" w:rsidRPr="008F6D61" w:rsidRDefault="00EF203E" w:rsidP="008433FC">
            <w:pPr>
              <w:pStyle w:val="TAL"/>
              <w:tabs>
                <w:tab w:val="clear" w:pos="284"/>
                <w:tab w:val="clear" w:pos="567"/>
              </w:tabs>
              <w:rPr>
                <w:sz w:val="16"/>
              </w:rPr>
            </w:pPr>
            <w:r w:rsidRPr="008F6D61">
              <w:rPr>
                <w:sz w:val="16"/>
              </w:rPr>
              <w:t>23.729</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FS_USOS</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171059</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Solution to granularity of data reporting and data reporting mechanisms</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w:t>
            </w:r>
          </w:p>
        </w:tc>
        <w:tc>
          <w:tcPr>
            <w:tcW w:w="0" w:type="auto"/>
          </w:tcPr>
          <w:p w:rsidR="00EF203E" w:rsidRPr="008F6D61" w:rsidRDefault="00EF203E" w:rsidP="008433FC">
            <w:pPr>
              <w:pStyle w:val="TAL"/>
              <w:tabs>
                <w:tab w:val="clear" w:pos="284"/>
                <w:tab w:val="clear" w:pos="567"/>
              </w:tabs>
              <w:rPr>
                <w:sz w:val="16"/>
              </w:rPr>
            </w:pPr>
            <w:r w:rsidRPr="008F6D61">
              <w:rPr>
                <w:sz w:val="16"/>
              </w:rPr>
              <w:t>23.729</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FS_USOS</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171061</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Terminology and role of applications and Application Functions - alternative implementation</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171064</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Definition of DNN</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171065</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23.502: Mobility-aware UP Management</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171068</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23.501: PDU session mobility between N3GPP access and 5G-RAN</w:t>
            </w:r>
          </w:p>
        </w:tc>
        <w:tc>
          <w:tcPr>
            <w:tcW w:w="0" w:type="auto"/>
          </w:tcPr>
          <w:p w:rsidR="00EF203E" w:rsidRPr="008F6D61" w:rsidRDefault="00EF203E" w:rsidP="008433FC">
            <w:pPr>
              <w:pStyle w:val="TAL"/>
              <w:tabs>
                <w:tab w:val="clear" w:pos="284"/>
                <w:tab w:val="clear" w:pos="567"/>
              </w:tabs>
              <w:rPr>
                <w:sz w:val="16"/>
              </w:rPr>
            </w:pPr>
            <w:r w:rsidRPr="008F6D61">
              <w:rPr>
                <w:sz w:val="16"/>
              </w:rPr>
              <w:t>ETRI</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This was postponed.</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171069</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 xml:space="preserve">23.502: PDU session mobility procedure between N3GPP </w:t>
            </w:r>
            <w:r w:rsidRPr="008F6D61">
              <w:rPr>
                <w:sz w:val="16"/>
              </w:rPr>
              <w:lastRenderedPageBreak/>
              <w:t>access and 5G-RAN</w:t>
            </w:r>
          </w:p>
        </w:tc>
        <w:tc>
          <w:tcPr>
            <w:tcW w:w="0" w:type="auto"/>
          </w:tcPr>
          <w:p w:rsidR="00EF203E" w:rsidRPr="008F6D61" w:rsidRDefault="00EF203E" w:rsidP="008433FC">
            <w:pPr>
              <w:pStyle w:val="TAL"/>
              <w:tabs>
                <w:tab w:val="clear" w:pos="284"/>
                <w:tab w:val="clear" w:pos="567"/>
              </w:tabs>
              <w:rPr>
                <w:sz w:val="16"/>
              </w:rPr>
            </w:pPr>
            <w:r w:rsidRPr="008F6D61">
              <w:rPr>
                <w:sz w:val="16"/>
              </w:rPr>
              <w:lastRenderedPageBreak/>
              <w:t>ETRI</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Postponed to meeting #120</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lastRenderedPageBreak/>
              <w:t>S2</w:t>
            </w:r>
            <w:r w:rsidRPr="008F6D61">
              <w:rPr>
                <w:sz w:val="16"/>
              </w:rPr>
              <w:noBreakHyphen/>
              <w:t>171070</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23.501: Reflective QoS Deactivation and Derived QoS Rule handling</w:t>
            </w:r>
          </w:p>
        </w:tc>
        <w:tc>
          <w:tcPr>
            <w:tcW w:w="0" w:type="auto"/>
          </w:tcPr>
          <w:p w:rsidR="00EF203E" w:rsidRPr="008F6D61" w:rsidRDefault="00EF203E" w:rsidP="008433FC">
            <w:pPr>
              <w:pStyle w:val="TAL"/>
              <w:tabs>
                <w:tab w:val="clear" w:pos="284"/>
                <w:tab w:val="clear" w:pos="567"/>
              </w:tabs>
              <w:rPr>
                <w:sz w:val="16"/>
              </w:rPr>
            </w:pPr>
            <w:r w:rsidRPr="008F6D61">
              <w:rPr>
                <w:sz w:val="16"/>
              </w:rPr>
              <w:t>ETRI</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171073</w:t>
            </w:r>
          </w:p>
        </w:tc>
        <w:tc>
          <w:tcPr>
            <w:tcW w:w="1239" w:type="dxa"/>
          </w:tcPr>
          <w:p w:rsidR="00EF203E" w:rsidRPr="008F6D61" w:rsidRDefault="00EF203E" w:rsidP="008433FC">
            <w:pPr>
              <w:pStyle w:val="TAL"/>
              <w:tabs>
                <w:tab w:val="clear" w:pos="284"/>
                <w:tab w:val="clear" w:pos="567"/>
              </w:tabs>
              <w:rPr>
                <w:sz w:val="16"/>
              </w:rPr>
            </w:pPr>
            <w:r w:rsidRPr="008F6D61">
              <w:rPr>
                <w:sz w:val="16"/>
              </w:rPr>
              <w:t>CR</w:t>
            </w:r>
          </w:p>
        </w:tc>
        <w:tc>
          <w:tcPr>
            <w:tcW w:w="0" w:type="auto"/>
          </w:tcPr>
          <w:p w:rsidR="00EF203E" w:rsidRPr="008F6D61" w:rsidRDefault="00EF203E" w:rsidP="008433FC">
            <w:pPr>
              <w:pStyle w:val="TAL"/>
              <w:tabs>
                <w:tab w:val="clear" w:pos="284"/>
                <w:tab w:val="clear" w:pos="567"/>
              </w:tabs>
              <w:rPr>
                <w:sz w:val="16"/>
              </w:rPr>
            </w:pPr>
            <w:r w:rsidRPr="008F6D61">
              <w:rPr>
                <w:sz w:val="16"/>
              </w:rPr>
              <w:t>23.682 CR0273 (Rel-14, 'C'): Monitoring event: location reporting to cover UE in light connected</w:t>
            </w:r>
          </w:p>
        </w:tc>
        <w:tc>
          <w:tcPr>
            <w:tcW w:w="0" w:type="auto"/>
          </w:tcPr>
          <w:p w:rsidR="00EF203E" w:rsidRPr="008F6D61" w:rsidRDefault="00EF203E" w:rsidP="008433FC">
            <w:pPr>
              <w:pStyle w:val="TAL"/>
              <w:tabs>
                <w:tab w:val="clear" w:pos="284"/>
                <w:tab w:val="clear" w:pos="567"/>
              </w:tabs>
              <w:rPr>
                <w:sz w:val="16"/>
              </w:rPr>
            </w:pPr>
            <w:r w:rsidRPr="008F6D61">
              <w:rPr>
                <w:sz w:val="16"/>
              </w:rPr>
              <w:t>Samsung</w:t>
            </w:r>
          </w:p>
        </w:tc>
        <w:tc>
          <w:tcPr>
            <w:tcW w:w="0" w:type="auto"/>
          </w:tcPr>
          <w:p w:rsidR="00EF203E" w:rsidRPr="008F6D61" w:rsidRDefault="00EF203E" w:rsidP="008433FC">
            <w:pPr>
              <w:pStyle w:val="TAL"/>
              <w:tabs>
                <w:tab w:val="clear" w:pos="284"/>
                <w:tab w:val="clear" w:pos="567"/>
              </w:tabs>
              <w:rPr>
                <w:sz w:val="16"/>
              </w:rPr>
            </w:pPr>
            <w:r w:rsidRPr="008F6D61">
              <w:rPr>
                <w:sz w:val="16"/>
              </w:rPr>
              <w:t>23.682</w:t>
            </w:r>
          </w:p>
        </w:tc>
        <w:tc>
          <w:tcPr>
            <w:tcW w:w="0" w:type="auto"/>
          </w:tcPr>
          <w:p w:rsidR="00EF203E" w:rsidRPr="008F6D61" w:rsidRDefault="00EF203E" w:rsidP="008433FC">
            <w:pPr>
              <w:pStyle w:val="TAL"/>
              <w:tabs>
                <w:tab w:val="clear" w:pos="284"/>
                <w:tab w:val="clear" w:pos="567"/>
              </w:tabs>
              <w:rPr>
                <w:sz w:val="16"/>
              </w:rPr>
            </w:pPr>
            <w:r w:rsidRPr="008F6D61">
              <w:rPr>
                <w:sz w:val="16"/>
              </w:rPr>
              <w:t>0273</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Rel-14</w:t>
            </w:r>
          </w:p>
        </w:tc>
        <w:tc>
          <w:tcPr>
            <w:tcW w:w="0" w:type="auto"/>
          </w:tcPr>
          <w:p w:rsidR="00EF203E" w:rsidRPr="008F6D61" w:rsidRDefault="00EF203E" w:rsidP="008433FC">
            <w:pPr>
              <w:pStyle w:val="TAL"/>
              <w:tabs>
                <w:tab w:val="clear" w:pos="284"/>
                <w:tab w:val="clear" w:pos="567"/>
              </w:tabs>
              <w:rPr>
                <w:sz w:val="16"/>
              </w:rPr>
            </w:pPr>
            <w:r w:rsidRPr="008F6D61">
              <w:rPr>
                <w:sz w:val="16"/>
              </w:rPr>
              <w:t>TEI14</w:t>
            </w:r>
          </w:p>
        </w:tc>
        <w:tc>
          <w:tcPr>
            <w:tcW w:w="0" w:type="auto"/>
          </w:tcPr>
          <w:p w:rsidR="00EF203E" w:rsidRPr="008F6D61" w:rsidRDefault="00EF203E" w:rsidP="008433FC">
            <w:pPr>
              <w:pStyle w:val="TAL"/>
              <w:tabs>
                <w:tab w:val="clear" w:pos="284"/>
                <w:tab w:val="clear" w:pos="567"/>
              </w:tabs>
              <w:rPr>
                <w:sz w:val="16"/>
              </w:rPr>
            </w:pPr>
            <w:r w:rsidRPr="008F6D61">
              <w:rPr>
                <w:sz w:val="16"/>
              </w:rPr>
              <w:t>Wrong Release reserved, CR is Release 15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171075</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23.502: UE initiated PDU Session Activation procedure</w:t>
            </w:r>
          </w:p>
        </w:tc>
        <w:tc>
          <w:tcPr>
            <w:tcW w:w="0" w:type="auto"/>
          </w:tcPr>
          <w:p w:rsidR="00EF203E" w:rsidRPr="008F6D61" w:rsidRDefault="00EF203E" w:rsidP="008433FC">
            <w:pPr>
              <w:pStyle w:val="TAL"/>
              <w:tabs>
                <w:tab w:val="clear" w:pos="284"/>
                <w:tab w:val="clear" w:pos="567"/>
              </w:tabs>
              <w:rPr>
                <w:sz w:val="16"/>
              </w:rPr>
            </w:pPr>
            <w:r w:rsidRPr="008F6D61">
              <w:rPr>
                <w:sz w:val="16"/>
              </w:rPr>
              <w:t>Samsung</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Moved from 6.5.3 to 6.5.7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171076</w:t>
            </w:r>
          </w:p>
        </w:tc>
        <w:tc>
          <w:tcPr>
            <w:tcW w:w="1239" w:type="dxa"/>
          </w:tcPr>
          <w:p w:rsidR="00EF203E" w:rsidRPr="008F6D61" w:rsidRDefault="00EF203E" w:rsidP="008433FC">
            <w:pPr>
              <w:pStyle w:val="TAL"/>
              <w:tabs>
                <w:tab w:val="clear" w:pos="284"/>
                <w:tab w:val="clear" w:pos="567"/>
              </w:tabs>
              <w:rPr>
                <w:sz w:val="16"/>
              </w:rPr>
            </w:pPr>
            <w:r w:rsidRPr="008F6D61">
              <w:rPr>
                <w:sz w:val="16"/>
              </w:rPr>
              <w:t>DISCUSSION</w:t>
            </w:r>
          </w:p>
        </w:tc>
        <w:tc>
          <w:tcPr>
            <w:tcW w:w="0" w:type="auto"/>
          </w:tcPr>
          <w:p w:rsidR="00EF203E" w:rsidRPr="008F6D61" w:rsidRDefault="00EF203E" w:rsidP="008433FC">
            <w:pPr>
              <w:pStyle w:val="TAL"/>
              <w:tabs>
                <w:tab w:val="clear" w:pos="284"/>
                <w:tab w:val="clear" w:pos="567"/>
              </w:tabs>
              <w:rPr>
                <w:sz w:val="16"/>
              </w:rPr>
            </w:pPr>
            <w:r w:rsidRPr="008F6D61">
              <w:rPr>
                <w:sz w:val="16"/>
              </w:rPr>
              <w:t>Discussion paper for location reporting of UE in light connection</w:t>
            </w:r>
          </w:p>
        </w:tc>
        <w:tc>
          <w:tcPr>
            <w:tcW w:w="0" w:type="auto"/>
          </w:tcPr>
          <w:p w:rsidR="00EF203E" w:rsidRPr="008F6D61" w:rsidRDefault="00EF203E" w:rsidP="008433FC">
            <w:pPr>
              <w:pStyle w:val="TAL"/>
              <w:tabs>
                <w:tab w:val="clear" w:pos="284"/>
                <w:tab w:val="clear" w:pos="567"/>
              </w:tabs>
              <w:rPr>
                <w:sz w:val="16"/>
              </w:rPr>
            </w:pPr>
            <w:r w:rsidRPr="008F6D61">
              <w:rPr>
                <w:sz w:val="16"/>
              </w:rPr>
              <w:t>Samsung</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Rel-14</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171078</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Description for UE preference</w:t>
            </w:r>
          </w:p>
        </w:tc>
        <w:tc>
          <w:tcPr>
            <w:tcW w:w="0" w:type="auto"/>
          </w:tcPr>
          <w:p w:rsidR="00EF203E" w:rsidRPr="008F6D61" w:rsidRDefault="00EF203E" w:rsidP="008433FC">
            <w:pPr>
              <w:pStyle w:val="TAL"/>
              <w:tabs>
                <w:tab w:val="clear" w:pos="284"/>
                <w:tab w:val="clear" w:pos="567"/>
              </w:tabs>
              <w:rPr>
                <w:sz w:val="16"/>
              </w:rPr>
            </w:pPr>
            <w:r w:rsidRPr="008F6D61">
              <w:rPr>
                <w:sz w:val="16"/>
              </w:rPr>
              <w:t>Samsung</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Postponed to meeting #120.</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171084</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User Data Management</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171085</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Notification of Available Data Network</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171088</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Services provided by PCF</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 China Mobile</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171089</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UE triggered slice change</w:t>
            </w:r>
          </w:p>
        </w:tc>
        <w:tc>
          <w:tcPr>
            <w:tcW w:w="0" w:type="auto"/>
          </w:tcPr>
          <w:p w:rsidR="00EF203E" w:rsidRPr="008F6D61" w:rsidRDefault="00EF203E" w:rsidP="008433FC">
            <w:pPr>
              <w:pStyle w:val="TAL"/>
              <w:tabs>
                <w:tab w:val="clear" w:pos="284"/>
                <w:tab w:val="clear" w:pos="567"/>
              </w:tabs>
              <w:rPr>
                <w:sz w:val="16"/>
              </w:rPr>
            </w:pPr>
            <w:r w:rsidRPr="008F6D61">
              <w:rPr>
                <w:sz w:val="16"/>
              </w:rPr>
              <w:t>Samsung, InterDigital</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171090</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23.502: De-registration Procedures</w:t>
            </w:r>
          </w:p>
        </w:tc>
        <w:tc>
          <w:tcPr>
            <w:tcW w:w="0" w:type="auto"/>
          </w:tcPr>
          <w:p w:rsidR="00EF203E" w:rsidRPr="008F6D61" w:rsidRDefault="00EF203E" w:rsidP="008433FC">
            <w:pPr>
              <w:pStyle w:val="TAL"/>
              <w:tabs>
                <w:tab w:val="clear" w:pos="284"/>
                <w:tab w:val="clear" w:pos="567"/>
              </w:tabs>
              <w:rPr>
                <w:sz w:val="16"/>
              </w:rPr>
            </w:pPr>
            <w:r w:rsidRPr="008F6D61">
              <w:rPr>
                <w:sz w:val="16"/>
              </w:rPr>
              <w:t>ETRI</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171091</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23.502: N2 Release Procedure</w:t>
            </w:r>
          </w:p>
        </w:tc>
        <w:tc>
          <w:tcPr>
            <w:tcW w:w="0" w:type="auto"/>
          </w:tcPr>
          <w:p w:rsidR="00EF203E" w:rsidRPr="008F6D61" w:rsidRDefault="00EF203E" w:rsidP="008433FC">
            <w:pPr>
              <w:pStyle w:val="TAL"/>
              <w:tabs>
                <w:tab w:val="clear" w:pos="284"/>
                <w:tab w:val="clear" w:pos="567"/>
              </w:tabs>
              <w:rPr>
                <w:sz w:val="16"/>
              </w:rPr>
            </w:pPr>
            <w:r w:rsidRPr="008F6D61">
              <w:rPr>
                <w:sz w:val="16"/>
              </w:rPr>
              <w:t>ETRI</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171094</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P-CR Modification on the migration.</w:t>
            </w:r>
          </w:p>
        </w:tc>
        <w:tc>
          <w:tcPr>
            <w:tcW w:w="0" w:type="auto"/>
          </w:tcPr>
          <w:p w:rsidR="00EF203E" w:rsidRPr="008F6D61" w:rsidRDefault="00EF203E" w:rsidP="008433FC">
            <w:pPr>
              <w:pStyle w:val="TAL"/>
              <w:tabs>
                <w:tab w:val="clear" w:pos="284"/>
                <w:tab w:val="clear" w:pos="567"/>
              </w:tabs>
              <w:rPr>
                <w:sz w:val="16"/>
              </w:rPr>
            </w:pPr>
            <w:r w:rsidRPr="008F6D61">
              <w:rPr>
                <w:sz w:val="16"/>
              </w:rPr>
              <w:t>ZTE</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171095</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P-CR Update to interworking architecture</w:t>
            </w:r>
          </w:p>
        </w:tc>
        <w:tc>
          <w:tcPr>
            <w:tcW w:w="0" w:type="auto"/>
          </w:tcPr>
          <w:p w:rsidR="00EF203E" w:rsidRPr="008F6D61" w:rsidRDefault="00EF203E" w:rsidP="008433FC">
            <w:pPr>
              <w:pStyle w:val="TAL"/>
              <w:tabs>
                <w:tab w:val="clear" w:pos="284"/>
                <w:tab w:val="clear" w:pos="567"/>
              </w:tabs>
              <w:rPr>
                <w:sz w:val="16"/>
              </w:rPr>
            </w:pPr>
            <w:r w:rsidRPr="008F6D61">
              <w:rPr>
                <w:sz w:val="16"/>
              </w:rPr>
              <w:t>ZTE</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171096</w:t>
            </w:r>
          </w:p>
        </w:tc>
        <w:tc>
          <w:tcPr>
            <w:tcW w:w="1239" w:type="dxa"/>
          </w:tcPr>
          <w:p w:rsidR="00EF203E" w:rsidRPr="008F6D61" w:rsidRDefault="00EF203E" w:rsidP="008433FC">
            <w:pPr>
              <w:pStyle w:val="TAL"/>
              <w:tabs>
                <w:tab w:val="clear" w:pos="284"/>
                <w:tab w:val="clear" w:pos="567"/>
              </w:tabs>
              <w:rPr>
                <w:sz w:val="16"/>
              </w:rPr>
            </w:pPr>
            <w:r w:rsidRPr="008F6D61">
              <w:rPr>
                <w:sz w:val="16"/>
              </w:rPr>
              <w:t>DISCUSSION</w:t>
            </w:r>
          </w:p>
        </w:tc>
        <w:tc>
          <w:tcPr>
            <w:tcW w:w="0" w:type="auto"/>
          </w:tcPr>
          <w:p w:rsidR="00EF203E" w:rsidRPr="008F6D61" w:rsidRDefault="00EF203E" w:rsidP="008433FC">
            <w:pPr>
              <w:pStyle w:val="TAL"/>
              <w:tabs>
                <w:tab w:val="clear" w:pos="284"/>
                <w:tab w:val="clear" w:pos="567"/>
              </w:tabs>
              <w:rPr>
                <w:sz w:val="16"/>
              </w:rPr>
            </w:pPr>
            <w:r w:rsidRPr="008F6D61">
              <w:rPr>
                <w:sz w:val="16"/>
              </w:rPr>
              <w:t>Discussion on the interworking architecture and solution</w:t>
            </w:r>
          </w:p>
        </w:tc>
        <w:tc>
          <w:tcPr>
            <w:tcW w:w="0" w:type="auto"/>
          </w:tcPr>
          <w:p w:rsidR="00EF203E" w:rsidRPr="008F6D61" w:rsidRDefault="00EF203E" w:rsidP="008433FC">
            <w:pPr>
              <w:pStyle w:val="TAL"/>
              <w:tabs>
                <w:tab w:val="clear" w:pos="284"/>
                <w:tab w:val="clear" w:pos="567"/>
              </w:tabs>
              <w:rPr>
                <w:sz w:val="16"/>
              </w:rPr>
            </w:pPr>
            <w:r w:rsidRPr="008F6D61">
              <w:rPr>
                <w:sz w:val="16"/>
              </w:rPr>
              <w:t>ZTE</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171097</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IMS transcoding solution in the call establishment</w:t>
            </w:r>
          </w:p>
        </w:tc>
        <w:tc>
          <w:tcPr>
            <w:tcW w:w="0" w:type="auto"/>
          </w:tcPr>
          <w:p w:rsidR="00EF203E" w:rsidRPr="008F6D61" w:rsidRDefault="00EF203E" w:rsidP="008433FC">
            <w:pPr>
              <w:pStyle w:val="TAL"/>
              <w:tabs>
                <w:tab w:val="clear" w:pos="284"/>
                <w:tab w:val="clear" w:pos="567"/>
              </w:tabs>
              <w:rPr>
                <w:sz w:val="16"/>
              </w:rPr>
            </w:pPr>
            <w:r w:rsidRPr="008F6D61">
              <w:rPr>
                <w:sz w:val="16"/>
              </w:rPr>
              <w:t>ZTE</w:t>
            </w:r>
          </w:p>
        </w:tc>
        <w:tc>
          <w:tcPr>
            <w:tcW w:w="0" w:type="auto"/>
          </w:tcPr>
          <w:p w:rsidR="00EF203E" w:rsidRPr="008F6D61" w:rsidRDefault="00EF203E" w:rsidP="008433FC">
            <w:pPr>
              <w:pStyle w:val="TAL"/>
              <w:tabs>
                <w:tab w:val="clear" w:pos="284"/>
                <w:tab w:val="clear" w:pos="567"/>
              </w:tabs>
              <w:rPr>
                <w:sz w:val="16"/>
              </w:rPr>
            </w:pPr>
            <w:r w:rsidRPr="008F6D61">
              <w:rPr>
                <w:sz w:val="16"/>
              </w:rPr>
              <w:t>23.759</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FS_eVoLP</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171101</w:t>
            </w:r>
          </w:p>
        </w:tc>
        <w:tc>
          <w:tcPr>
            <w:tcW w:w="1239" w:type="dxa"/>
          </w:tcPr>
          <w:p w:rsidR="00EF203E" w:rsidRPr="008F6D61" w:rsidRDefault="00EF203E" w:rsidP="008433FC">
            <w:pPr>
              <w:pStyle w:val="TAL"/>
              <w:tabs>
                <w:tab w:val="clear" w:pos="284"/>
                <w:tab w:val="clear" w:pos="567"/>
              </w:tabs>
              <w:rPr>
                <w:sz w:val="16"/>
              </w:rPr>
            </w:pPr>
            <w:r w:rsidRPr="008F6D61">
              <w:rPr>
                <w:sz w:val="16"/>
              </w:rPr>
              <w:t>DISCUSSION</w:t>
            </w:r>
          </w:p>
        </w:tc>
        <w:tc>
          <w:tcPr>
            <w:tcW w:w="0" w:type="auto"/>
          </w:tcPr>
          <w:p w:rsidR="00EF203E" w:rsidRPr="008F6D61" w:rsidRDefault="00EF203E" w:rsidP="008433FC">
            <w:pPr>
              <w:pStyle w:val="TAL"/>
              <w:tabs>
                <w:tab w:val="clear" w:pos="284"/>
                <w:tab w:val="clear" w:pos="567"/>
              </w:tabs>
              <w:rPr>
                <w:sz w:val="16"/>
              </w:rPr>
            </w:pPr>
            <w:r w:rsidRPr="008F6D61">
              <w:rPr>
                <w:sz w:val="16"/>
              </w:rPr>
              <w:t>Discussion on N2 and N3 reference points for 5G system</w:t>
            </w:r>
          </w:p>
        </w:tc>
        <w:tc>
          <w:tcPr>
            <w:tcW w:w="0" w:type="auto"/>
          </w:tcPr>
          <w:p w:rsidR="00EF203E" w:rsidRPr="008F6D61" w:rsidRDefault="00EF203E" w:rsidP="008433FC">
            <w:pPr>
              <w:pStyle w:val="TAL"/>
              <w:tabs>
                <w:tab w:val="clear" w:pos="284"/>
                <w:tab w:val="clear" w:pos="567"/>
              </w:tabs>
              <w:rPr>
                <w:sz w:val="16"/>
              </w:rPr>
            </w:pPr>
            <w:r w:rsidRPr="008F6D61">
              <w:rPr>
                <w:sz w:val="16"/>
              </w:rPr>
              <w:t>Nokia, Alcatel-Lucent Shanghai Bell</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Corrupt file replaced on FTP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171114</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Support for Existing PCC Functionality</w:t>
            </w:r>
          </w:p>
        </w:tc>
        <w:tc>
          <w:tcPr>
            <w:tcW w:w="0" w:type="auto"/>
          </w:tcPr>
          <w:p w:rsidR="00EF203E" w:rsidRPr="008F6D61" w:rsidRDefault="00EF203E" w:rsidP="008433FC">
            <w:pPr>
              <w:pStyle w:val="TAL"/>
              <w:tabs>
                <w:tab w:val="clear" w:pos="284"/>
                <w:tab w:val="clear" w:pos="567"/>
              </w:tabs>
              <w:rPr>
                <w:sz w:val="16"/>
              </w:rPr>
            </w:pPr>
            <w:r w:rsidRPr="008F6D61">
              <w:rPr>
                <w:sz w:val="16"/>
              </w:rPr>
              <w:t>Openet</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171118</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SMF selection</w:t>
            </w:r>
          </w:p>
        </w:tc>
        <w:tc>
          <w:tcPr>
            <w:tcW w:w="0" w:type="auto"/>
          </w:tcPr>
          <w:p w:rsidR="00EF203E" w:rsidRPr="008F6D61" w:rsidRDefault="00EF203E" w:rsidP="008433FC">
            <w:pPr>
              <w:pStyle w:val="TAL"/>
              <w:tabs>
                <w:tab w:val="clear" w:pos="284"/>
                <w:tab w:val="clear" w:pos="567"/>
              </w:tabs>
              <w:rPr>
                <w:sz w:val="16"/>
              </w:rPr>
            </w:pPr>
            <w:r w:rsidRPr="008F6D61">
              <w:rPr>
                <w:sz w:val="16"/>
              </w:rPr>
              <w:t>ZTE</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Postponed to meeting #120</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171127</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Unlicensed spectrum identification handling for IMS</w:t>
            </w:r>
          </w:p>
        </w:tc>
        <w:tc>
          <w:tcPr>
            <w:tcW w:w="0" w:type="auto"/>
          </w:tcPr>
          <w:p w:rsidR="00EF203E" w:rsidRPr="008F6D61" w:rsidRDefault="00EF203E" w:rsidP="008433FC">
            <w:pPr>
              <w:pStyle w:val="TAL"/>
              <w:tabs>
                <w:tab w:val="clear" w:pos="284"/>
                <w:tab w:val="clear" w:pos="567"/>
              </w:tabs>
              <w:rPr>
                <w:sz w:val="16"/>
              </w:rPr>
            </w:pPr>
            <w:r w:rsidRPr="008F6D61">
              <w:rPr>
                <w:sz w:val="16"/>
              </w:rPr>
              <w:t>NEC</w:t>
            </w:r>
          </w:p>
        </w:tc>
        <w:tc>
          <w:tcPr>
            <w:tcW w:w="0" w:type="auto"/>
          </w:tcPr>
          <w:p w:rsidR="00EF203E" w:rsidRPr="008F6D61" w:rsidRDefault="00EF203E" w:rsidP="008433FC">
            <w:pPr>
              <w:pStyle w:val="TAL"/>
              <w:tabs>
                <w:tab w:val="clear" w:pos="284"/>
                <w:tab w:val="clear" w:pos="567"/>
              </w:tabs>
              <w:rPr>
                <w:sz w:val="16"/>
              </w:rPr>
            </w:pPr>
            <w:r w:rsidRPr="008F6D61">
              <w:rPr>
                <w:sz w:val="16"/>
              </w:rPr>
              <w:t>23.729</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FS_USOS</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171132</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Baseline description for AMF selection</w:t>
            </w:r>
          </w:p>
        </w:tc>
        <w:tc>
          <w:tcPr>
            <w:tcW w:w="0" w:type="auto"/>
          </w:tcPr>
          <w:p w:rsidR="00EF203E" w:rsidRPr="008F6D61" w:rsidRDefault="00EF203E" w:rsidP="008433FC">
            <w:pPr>
              <w:pStyle w:val="TAL"/>
              <w:tabs>
                <w:tab w:val="clear" w:pos="284"/>
                <w:tab w:val="clear" w:pos="567"/>
              </w:tabs>
              <w:rPr>
                <w:sz w:val="16"/>
              </w:rPr>
            </w:pPr>
            <w:r w:rsidRPr="008F6D61">
              <w:rPr>
                <w:sz w:val="16"/>
              </w:rPr>
              <w:t>Samsung</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171133</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SMF selection in roaming scenario</w:t>
            </w:r>
          </w:p>
        </w:tc>
        <w:tc>
          <w:tcPr>
            <w:tcW w:w="0" w:type="auto"/>
          </w:tcPr>
          <w:p w:rsidR="00EF203E" w:rsidRPr="008F6D61" w:rsidRDefault="00EF203E" w:rsidP="008433FC">
            <w:pPr>
              <w:pStyle w:val="TAL"/>
              <w:tabs>
                <w:tab w:val="clear" w:pos="284"/>
                <w:tab w:val="clear" w:pos="567"/>
              </w:tabs>
              <w:rPr>
                <w:sz w:val="16"/>
              </w:rPr>
            </w:pPr>
            <w:r w:rsidRPr="008F6D61">
              <w:rPr>
                <w:sz w:val="16"/>
              </w:rPr>
              <w:t>Samsung</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Postponed to meeting #120</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171150</w:t>
            </w:r>
          </w:p>
        </w:tc>
        <w:tc>
          <w:tcPr>
            <w:tcW w:w="1239" w:type="dxa"/>
          </w:tcPr>
          <w:p w:rsidR="00EF203E" w:rsidRPr="008F6D61" w:rsidRDefault="00EF203E" w:rsidP="008433FC">
            <w:pPr>
              <w:pStyle w:val="TAL"/>
              <w:tabs>
                <w:tab w:val="clear" w:pos="284"/>
                <w:tab w:val="clear" w:pos="567"/>
              </w:tabs>
              <w:rPr>
                <w:sz w:val="16"/>
              </w:rPr>
            </w:pPr>
            <w:r w:rsidRPr="008F6D61">
              <w:rPr>
                <w:sz w:val="16"/>
              </w:rPr>
              <w:t>CR</w:t>
            </w:r>
          </w:p>
        </w:tc>
        <w:tc>
          <w:tcPr>
            <w:tcW w:w="0" w:type="auto"/>
          </w:tcPr>
          <w:p w:rsidR="00EF203E" w:rsidRPr="008F6D61" w:rsidRDefault="00EF203E" w:rsidP="008433FC">
            <w:pPr>
              <w:pStyle w:val="TAL"/>
              <w:tabs>
                <w:tab w:val="clear" w:pos="284"/>
                <w:tab w:val="clear" w:pos="567"/>
              </w:tabs>
              <w:rPr>
                <w:sz w:val="16"/>
              </w:rPr>
            </w:pPr>
            <w:r w:rsidRPr="008F6D61">
              <w:rPr>
                <w:sz w:val="16"/>
              </w:rPr>
              <w:t>23.401 CR3208 (Rel-14, 'A'): Restriction to establish PDN connection</w:t>
            </w:r>
          </w:p>
        </w:tc>
        <w:tc>
          <w:tcPr>
            <w:tcW w:w="0" w:type="auto"/>
          </w:tcPr>
          <w:p w:rsidR="00EF203E" w:rsidRPr="008F6D61" w:rsidRDefault="00EF203E" w:rsidP="008433FC">
            <w:pPr>
              <w:pStyle w:val="TAL"/>
              <w:tabs>
                <w:tab w:val="clear" w:pos="284"/>
                <w:tab w:val="clear" w:pos="567"/>
              </w:tabs>
              <w:rPr>
                <w:sz w:val="16"/>
              </w:rPr>
            </w:pPr>
            <w:r w:rsidRPr="008F6D61">
              <w:rPr>
                <w:sz w:val="16"/>
              </w:rPr>
              <w:t>Qualcomm Incorporated</w:t>
            </w:r>
          </w:p>
        </w:tc>
        <w:tc>
          <w:tcPr>
            <w:tcW w:w="0" w:type="auto"/>
          </w:tcPr>
          <w:p w:rsidR="00EF203E" w:rsidRPr="008F6D61" w:rsidRDefault="00EF203E" w:rsidP="008433FC">
            <w:pPr>
              <w:pStyle w:val="TAL"/>
              <w:tabs>
                <w:tab w:val="clear" w:pos="284"/>
                <w:tab w:val="clear" w:pos="567"/>
              </w:tabs>
              <w:rPr>
                <w:sz w:val="16"/>
              </w:rPr>
            </w:pPr>
            <w:r w:rsidRPr="008F6D61">
              <w:rPr>
                <w:sz w:val="16"/>
              </w:rPr>
              <w:t>23.401</w:t>
            </w:r>
          </w:p>
        </w:tc>
        <w:tc>
          <w:tcPr>
            <w:tcW w:w="0" w:type="auto"/>
          </w:tcPr>
          <w:p w:rsidR="00EF203E" w:rsidRPr="008F6D61" w:rsidRDefault="00EF203E" w:rsidP="008433FC">
            <w:pPr>
              <w:pStyle w:val="TAL"/>
              <w:tabs>
                <w:tab w:val="clear" w:pos="284"/>
                <w:tab w:val="clear" w:pos="567"/>
              </w:tabs>
              <w:rPr>
                <w:sz w:val="16"/>
              </w:rPr>
            </w:pPr>
            <w:r w:rsidRPr="008F6D61">
              <w:rPr>
                <w:sz w:val="16"/>
              </w:rPr>
              <w:t>3208</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Rel-14</w:t>
            </w:r>
          </w:p>
        </w:tc>
        <w:tc>
          <w:tcPr>
            <w:tcW w:w="0" w:type="auto"/>
          </w:tcPr>
          <w:p w:rsidR="00EF203E" w:rsidRPr="008F6D61" w:rsidRDefault="00EF203E" w:rsidP="008433FC">
            <w:pPr>
              <w:pStyle w:val="TAL"/>
              <w:tabs>
                <w:tab w:val="clear" w:pos="284"/>
                <w:tab w:val="clear" w:pos="567"/>
              </w:tabs>
              <w:rPr>
                <w:sz w:val="16"/>
              </w:rPr>
            </w:pPr>
            <w:r w:rsidRPr="008F6D61">
              <w:rPr>
                <w:sz w:val="16"/>
              </w:rPr>
              <w:t>CIoT</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171152</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 xml:space="preserve">Registration procedure update </w:t>
            </w:r>
            <w:r w:rsidRPr="008F6D61">
              <w:rPr>
                <w:sz w:val="16"/>
              </w:rPr>
              <w:lastRenderedPageBreak/>
              <w:t>considering network slicing</w:t>
            </w:r>
          </w:p>
        </w:tc>
        <w:tc>
          <w:tcPr>
            <w:tcW w:w="0" w:type="auto"/>
          </w:tcPr>
          <w:p w:rsidR="00EF203E" w:rsidRPr="008F6D61" w:rsidRDefault="00EF203E" w:rsidP="008433FC">
            <w:pPr>
              <w:pStyle w:val="TAL"/>
              <w:tabs>
                <w:tab w:val="clear" w:pos="284"/>
                <w:tab w:val="clear" w:pos="567"/>
              </w:tabs>
              <w:rPr>
                <w:sz w:val="16"/>
              </w:rPr>
            </w:pPr>
            <w:r w:rsidRPr="008F6D61">
              <w:rPr>
                <w:sz w:val="16"/>
              </w:rPr>
              <w:lastRenderedPageBreak/>
              <w:t>Samsung</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Postponed to meeting #120.</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lastRenderedPageBreak/>
              <w:t>S2</w:t>
            </w:r>
            <w:r w:rsidRPr="008F6D61">
              <w:rPr>
                <w:sz w:val="16"/>
              </w:rPr>
              <w:noBreakHyphen/>
              <w:t>171154</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UDM User Profile management procedures</w:t>
            </w:r>
          </w:p>
        </w:tc>
        <w:tc>
          <w:tcPr>
            <w:tcW w:w="0" w:type="auto"/>
          </w:tcPr>
          <w:p w:rsidR="00EF203E" w:rsidRPr="008F6D61" w:rsidRDefault="00EF203E" w:rsidP="008433FC">
            <w:pPr>
              <w:pStyle w:val="TAL"/>
              <w:tabs>
                <w:tab w:val="clear" w:pos="284"/>
                <w:tab w:val="clear" w:pos="567"/>
              </w:tabs>
              <w:rPr>
                <w:sz w:val="16"/>
              </w:rPr>
            </w:pPr>
            <w:r w:rsidRPr="008F6D61">
              <w:rPr>
                <w:sz w:val="16"/>
              </w:rPr>
              <w:t>CATT</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171155</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SMF and UPF interactions</w:t>
            </w:r>
          </w:p>
        </w:tc>
        <w:tc>
          <w:tcPr>
            <w:tcW w:w="0" w:type="auto"/>
          </w:tcPr>
          <w:p w:rsidR="00EF203E" w:rsidRPr="008F6D61" w:rsidRDefault="00EF203E" w:rsidP="008433FC">
            <w:pPr>
              <w:pStyle w:val="TAL"/>
              <w:tabs>
                <w:tab w:val="clear" w:pos="284"/>
                <w:tab w:val="clear" w:pos="567"/>
              </w:tabs>
              <w:rPr>
                <w:sz w:val="16"/>
              </w:rPr>
            </w:pPr>
            <w:r w:rsidRPr="008F6D61">
              <w:rPr>
                <w:sz w:val="16"/>
              </w:rPr>
              <w:t>CATT</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171159</w:t>
            </w:r>
          </w:p>
        </w:tc>
        <w:tc>
          <w:tcPr>
            <w:tcW w:w="1239" w:type="dxa"/>
          </w:tcPr>
          <w:p w:rsidR="00EF203E" w:rsidRPr="008F6D61" w:rsidRDefault="00EF203E" w:rsidP="008433FC">
            <w:pPr>
              <w:pStyle w:val="TAL"/>
              <w:tabs>
                <w:tab w:val="clear" w:pos="284"/>
                <w:tab w:val="clear" w:pos="567"/>
              </w:tabs>
              <w:rPr>
                <w:sz w:val="16"/>
              </w:rPr>
            </w:pPr>
            <w:r w:rsidRPr="008F6D61">
              <w:rPr>
                <w:sz w:val="16"/>
              </w:rPr>
              <w:t>DISCUSSION</w:t>
            </w:r>
          </w:p>
        </w:tc>
        <w:tc>
          <w:tcPr>
            <w:tcW w:w="0" w:type="auto"/>
          </w:tcPr>
          <w:p w:rsidR="00EF203E" w:rsidRPr="008F6D61" w:rsidRDefault="00EF203E" w:rsidP="008433FC">
            <w:pPr>
              <w:pStyle w:val="TAL"/>
              <w:tabs>
                <w:tab w:val="clear" w:pos="284"/>
                <w:tab w:val="clear" w:pos="567"/>
              </w:tabs>
              <w:rPr>
                <w:sz w:val="16"/>
              </w:rPr>
            </w:pPr>
            <w:r w:rsidRPr="008F6D61">
              <w:rPr>
                <w:sz w:val="16"/>
              </w:rPr>
              <w:t>Justification for PDN connection restriction flag</w:t>
            </w:r>
          </w:p>
        </w:tc>
        <w:tc>
          <w:tcPr>
            <w:tcW w:w="0" w:type="auto"/>
          </w:tcPr>
          <w:p w:rsidR="00EF203E" w:rsidRPr="008F6D61" w:rsidRDefault="00EF203E" w:rsidP="008433FC">
            <w:pPr>
              <w:pStyle w:val="TAL"/>
              <w:tabs>
                <w:tab w:val="clear" w:pos="284"/>
                <w:tab w:val="clear" w:pos="567"/>
              </w:tabs>
              <w:rPr>
                <w:sz w:val="16"/>
              </w:rPr>
            </w:pPr>
            <w:r w:rsidRPr="008F6D61">
              <w:rPr>
                <w:sz w:val="16"/>
              </w:rPr>
              <w:t>Nokia, Alcatel-Lucent Shanghai Bell, Huawei, HiSilicon, Verizon</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Rel-13</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171165</w:t>
            </w:r>
          </w:p>
        </w:tc>
        <w:tc>
          <w:tcPr>
            <w:tcW w:w="1239" w:type="dxa"/>
          </w:tcPr>
          <w:p w:rsidR="00EF203E" w:rsidRPr="008F6D61" w:rsidRDefault="00EF203E" w:rsidP="008433FC">
            <w:pPr>
              <w:pStyle w:val="TAL"/>
              <w:tabs>
                <w:tab w:val="clear" w:pos="284"/>
                <w:tab w:val="clear" w:pos="567"/>
              </w:tabs>
              <w:rPr>
                <w:sz w:val="16"/>
              </w:rPr>
            </w:pPr>
            <w:r w:rsidRPr="008F6D61">
              <w:rPr>
                <w:sz w:val="16"/>
              </w:rPr>
              <w:t>DISCUSSION</w:t>
            </w:r>
          </w:p>
        </w:tc>
        <w:tc>
          <w:tcPr>
            <w:tcW w:w="0" w:type="auto"/>
          </w:tcPr>
          <w:p w:rsidR="00EF203E" w:rsidRPr="008F6D61" w:rsidRDefault="00EF203E" w:rsidP="008433FC">
            <w:pPr>
              <w:pStyle w:val="TAL"/>
              <w:tabs>
                <w:tab w:val="clear" w:pos="284"/>
                <w:tab w:val="clear" w:pos="567"/>
              </w:tabs>
              <w:rPr>
                <w:sz w:val="16"/>
              </w:rPr>
            </w:pPr>
            <w:r w:rsidRPr="008F6D61">
              <w:rPr>
                <w:sz w:val="16"/>
              </w:rPr>
              <w:t>Unified Access Control for 5GS</w:t>
            </w:r>
          </w:p>
        </w:tc>
        <w:tc>
          <w:tcPr>
            <w:tcW w:w="0" w:type="auto"/>
          </w:tcPr>
          <w:p w:rsidR="00EF203E" w:rsidRPr="008F6D61" w:rsidRDefault="00EF203E" w:rsidP="008433FC">
            <w:pPr>
              <w:pStyle w:val="TAL"/>
              <w:tabs>
                <w:tab w:val="clear" w:pos="284"/>
                <w:tab w:val="clear" w:pos="567"/>
              </w:tabs>
              <w:rPr>
                <w:sz w:val="16"/>
              </w:rPr>
            </w:pPr>
            <w:r w:rsidRPr="008F6D61">
              <w:rPr>
                <w:sz w:val="16"/>
              </w:rPr>
              <w:t>MediaTek Inc.</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Rel-15</w:t>
            </w: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171169</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Position of NSSF in overall architecture</w:t>
            </w:r>
          </w:p>
        </w:tc>
        <w:tc>
          <w:tcPr>
            <w:tcW w:w="0" w:type="auto"/>
          </w:tcPr>
          <w:p w:rsidR="00EF203E" w:rsidRPr="008F6D61" w:rsidRDefault="00EF203E" w:rsidP="008433FC">
            <w:pPr>
              <w:pStyle w:val="TAL"/>
              <w:tabs>
                <w:tab w:val="clear" w:pos="284"/>
                <w:tab w:val="clear" w:pos="567"/>
              </w:tabs>
              <w:rPr>
                <w:sz w:val="16"/>
              </w:rPr>
            </w:pPr>
            <w:r w:rsidRPr="008F6D61">
              <w:rPr>
                <w:sz w:val="16"/>
              </w:rPr>
              <w:t>NTT DOCOMO, Ericsson, LG Electronics</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171179</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23.501 § 8.2: Control plane protocol stack between the UE and the AMF</w:t>
            </w:r>
          </w:p>
        </w:tc>
        <w:tc>
          <w:tcPr>
            <w:tcW w:w="0" w:type="auto"/>
          </w:tcPr>
          <w:p w:rsidR="00EF203E" w:rsidRPr="008F6D61" w:rsidRDefault="00EF203E" w:rsidP="008433FC">
            <w:pPr>
              <w:pStyle w:val="TAL"/>
              <w:tabs>
                <w:tab w:val="clear" w:pos="284"/>
                <w:tab w:val="clear" w:pos="567"/>
              </w:tabs>
              <w:rPr>
                <w:sz w:val="16"/>
              </w:rPr>
            </w:pPr>
            <w:r w:rsidRPr="008F6D61">
              <w:rPr>
                <w:sz w:val="16"/>
              </w:rPr>
              <w:t>Nokia, Alcatel-Lucent Shanghai Bell</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171183</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Update to description of mobility pattern</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171184</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Update to the general registration procedure</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171186</w:t>
            </w:r>
          </w:p>
        </w:tc>
        <w:tc>
          <w:tcPr>
            <w:tcW w:w="1239" w:type="dxa"/>
          </w:tcPr>
          <w:p w:rsidR="00EF203E" w:rsidRPr="008F6D61" w:rsidRDefault="00EF203E" w:rsidP="008433FC">
            <w:pPr>
              <w:pStyle w:val="TAL"/>
              <w:tabs>
                <w:tab w:val="clear" w:pos="284"/>
                <w:tab w:val="clear" w:pos="567"/>
              </w:tabs>
              <w:rPr>
                <w:sz w:val="16"/>
              </w:rPr>
            </w:pPr>
            <w:r w:rsidRPr="008F6D61">
              <w:rPr>
                <w:sz w:val="16"/>
              </w:rPr>
              <w:t>LS OUT</w:t>
            </w:r>
          </w:p>
        </w:tc>
        <w:tc>
          <w:tcPr>
            <w:tcW w:w="0" w:type="auto"/>
          </w:tcPr>
          <w:p w:rsidR="00EF203E" w:rsidRPr="008F6D61" w:rsidRDefault="00EF203E" w:rsidP="008433FC">
            <w:pPr>
              <w:pStyle w:val="TAL"/>
              <w:tabs>
                <w:tab w:val="clear" w:pos="284"/>
                <w:tab w:val="clear" w:pos="567"/>
              </w:tabs>
              <w:rPr>
                <w:sz w:val="16"/>
              </w:rPr>
            </w:pPr>
            <w:r w:rsidRPr="008F6D61">
              <w:rPr>
                <w:sz w:val="16"/>
              </w:rPr>
              <w:t>[DRAFT] Response LS on applicability of WLAN emergency numbers on 3GPP access</w:t>
            </w:r>
          </w:p>
        </w:tc>
        <w:tc>
          <w:tcPr>
            <w:tcW w:w="0" w:type="auto"/>
          </w:tcPr>
          <w:p w:rsidR="00EF203E" w:rsidRPr="008F6D61" w:rsidRDefault="00EF203E" w:rsidP="008433FC">
            <w:pPr>
              <w:pStyle w:val="TAL"/>
              <w:tabs>
                <w:tab w:val="clear" w:pos="284"/>
                <w:tab w:val="clear" w:pos="567"/>
              </w:tabs>
              <w:rPr>
                <w:sz w:val="16"/>
              </w:rPr>
            </w:pPr>
            <w:r w:rsidRPr="008F6D61">
              <w:rPr>
                <w:sz w:val="16"/>
              </w:rPr>
              <w:t>Nokia</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Rel-14</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Response to S2-170730. Postponed to meeting #120.</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171187</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UE Policy Provisioning</w:t>
            </w:r>
          </w:p>
        </w:tc>
        <w:tc>
          <w:tcPr>
            <w:tcW w:w="0" w:type="auto"/>
          </w:tcPr>
          <w:p w:rsidR="00EF203E" w:rsidRPr="008F6D61" w:rsidRDefault="00EF203E" w:rsidP="008433FC">
            <w:pPr>
              <w:pStyle w:val="TAL"/>
              <w:tabs>
                <w:tab w:val="clear" w:pos="284"/>
                <w:tab w:val="clear" w:pos="567"/>
              </w:tabs>
              <w:rPr>
                <w:sz w:val="16"/>
              </w:rPr>
            </w:pPr>
            <w:r w:rsidRPr="008F6D61">
              <w:rPr>
                <w:sz w:val="16"/>
              </w:rPr>
              <w:t>InterDigital</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171194</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Deactivation of Reflective QoS</w:t>
            </w:r>
          </w:p>
        </w:tc>
        <w:tc>
          <w:tcPr>
            <w:tcW w:w="0" w:type="auto"/>
          </w:tcPr>
          <w:p w:rsidR="00EF203E" w:rsidRPr="008F6D61" w:rsidRDefault="00EF203E" w:rsidP="008433FC">
            <w:pPr>
              <w:pStyle w:val="TAL"/>
              <w:tabs>
                <w:tab w:val="clear" w:pos="284"/>
                <w:tab w:val="clear" w:pos="567"/>
              </w:tabs>
              <w:rPr>
                <w:sz w:val="16"/>
              </w:rPr>
            </w:pPr>
            <w:r w:rsidRPr="008F6D61">
              <w:rPr>
                <w:sz w:val="16"/>
              </w:rPr>
              <w:t>InterDigital</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171196</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Interaction between AMF and NRF for handling of NSSAI</w:t>
            </w:r>
          </w:p>
        </w:tc>
        <w:tc>
          <w:tcPr>
            <w:tcW w:w="0" w:type="auto"/>
          </w:tcPr>
          <w:p w:rsidR="00EF203E" w:rsidRPr="008F6D61" w:rsidRDefault="00EF203E" w:rsidP="008433FC">
            <w:pPr>
              <w:pStyle w:val="TAL"/>
              <w:tabs>
                <w:tab w:val="clear" w:pos="284"/>
                <w:tab w:val="clear" w:pos="567"/>
              </w:tabs>
              <w:rPr>
                <w:sz w:val="16"/>
              </w:rPr>
            </w:pPr>
            <w:r w:rsidRPr="008F6D61">
              <w:rPr>
                <w:sz w:val="16"/>
              </w:rPr>
              <w:t>ITRI</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171197</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Update to Sec. 4.2.2.2.3 Registration with AMF relocation</w:t>
            </w:r>
          </w:p>
        </w:tc>
        <w:tc>
          <w:tcPr>
            <w:tcW w:w="0" w:type="auto"/>
          </w:tcPr>
          <w:p w:rsidR="00EF203E" w:rsidRPr="008F6D61" w:rsidRDefault="00EF203E" w:rsidP="008433FC">
            <w:pPr>
              <w:pStyle w:val="TAL"/>
              <w:tabs>
                <w:tab w:val="clear" w:pos="284"/>
                <w:tab w:val="clear" w:pos="567"/>
              </w:tabs>
              <w:rPr>
                <w:sz w:val="16"/>
              </w:rPr>
            </w:pPr>
            <w:r w:rsidRPr="008F6D61">
              <w:rPr>
                <w:sz w:val="16"/>
              </w:rPr>
              <w:t>ITRI</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171198</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Proposal of Network Discovery and Selection Function</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171203</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Discussion on UPF architecture and interconnection to PCF, SMF</w:t>
            </w:r>
          </w:p>
        </w:tc>
        <w:tc>
          <w:tcPr>
            <w:tcW w:w="0" w:type="auto"/>
          </w:tcPr>
          <w:p w:rsidR="00EF203E" w:rsidRPr="008F6D61" w:rsidRDefault="00EF203E" w:rsidP="008433FC">
            <w:pPr>
              <w:pStyle w:val="TAL"/>
              <w:tabs>
                <w:tab w:val="clear" w:pos="284"/>
                <w:tab w:val="clear" w:pos="567"/>
              </w:tabs>
              <w:rPr>
                <w:sz w:val="16"/>
              </w:rPr>
            </w:pPr>
            <w:r w:rsidRPr="008F6D61">
              <w:rPr>
                <w:sz w:val="16"/>
              </w:rPr>
              <w:t>Sandvine Inc.</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LATE REQ: LATE DOC: Rx: 08/02 14:50 Not Handled</w:t>
            </w:r>
          </w:p>
        </w:tc>
        <w:tc>
          <w:tcPr>
            <w:tcW w:w="0" w:type="auto"/>
          </w:tcPr>
          <w:p w:rsidR="00EF203E" w:rsidRPr="008F6D61" w:rsidRDefault="00EF203E" w:rsidP="008433FC">
            <w:pPr>
              <w:pStyle w:val="TAL"/>
              <w:tabs>
                <w:tab w:val="clear" w:pos="284"/>
                <w:tab w:val="clear" w:pos="567"/>
              </w:tabs>
              <w:rPr>
                <w:sz w:val="16"/>
              </w:rPr>
            </w:pPr>
            <w:r w:rsidRPr="008F6D61">
              <w:rPr>
                <w:sz w:val="16"/>
              </w:rPr>
              <w:t>Not Handled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171210</w:t>
            </w:r>
          </w:p>
        </w:tc>
        <w:tc>
          <w:tcPr>
            <w:tcW w:w="1239" w:type="dxa"/>
          </w:tcPr>
          <w:p w:rsidR="00EF203E" w:rsidRPr="008F6D61" w:rsidRDefault="00EF203E" w:rsidP="008433FC">
            <w:pPr>
              <w:pStyle w:val="TAL"/>
              <w:tabs>
                <w:tab w:val="clear" w:pos="284"/>
                <w:tab w:val="clear" w:pos="567"/>
              </w:tabs>
              <w:rPr>
                <w:sz w:val="16"/>
              </w:rPr>
            </w:pPr>
            <w:r w:rsidRPr="008F6D61">
              <w:rPr>
                <w:sz w:val="16"/>
              </w:rPr>
              <w:t>LS In</w:t>
            </w:r>
          </w:p>
        </w:tc>
        <w:tc>
          <w:tcPr>
            <w:tcW w:w="0" w:type="auto"/>
          </w:tcPr>
          <w:p w:rsidR="00EF203E" w:rsidRPr="008F6D61" w:rsidRDefault="00EF203E" w:rsidP="008433FC">
            <w:pPr>
              <w:pStyle w:val="TAL"/>
              <w:tabs>
                <w:tab w:val="clear" w:pos="284"/>
                <w:tab w:val="clear" w:pos="567"/>
              </w:tabs>
              <w:rPr>
                <w:sz w:val="16"/>
              </w:rPr>
            </w:pPr>
            <w:r w:rsidRPr="008F6D61">
              <w:rPr>
                <w:sz w:val="16"/>
              </w:rPr>
              <w:t>LS from GSMA: GSMA Mobile IoT response to 'Northbound SCEF API standardisation requested by oneM2M'</w:t>
            </w:r>
          </w:p>
        </w:tc>
        <w:tc>
          <w:tcPr>
            <w:tcW w:w="0" w:type="auto"/>
          </w:tcPr>
          <w:p w:rsidR="00EF203E" w:rsidRPr="008F6D61" w:rsidRDefault="00EF203E" w:rsidP="008433FC">
            <w:pPr>
              <w:pStyle w:val="TAL"/>
              <w:tabs>
                <w:tab w:val="clear" w:pos="284"/>
                <w:tab w:val="clear" w:pos="567"/>
              </w:tabs>
              <w:rPr>
                <w:sz w:val="16"/>
              </w:rPr>
            </w:pPr>
            <w:r w:rsidRPr="008F6D61">
              <w:rPr>
                <w:sz w:val="16"/>
              </w:rPr>
              <w:t>GSMA</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Also copied to oneM2M, OMA-ARC. Postponed to meeting #120.</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171231</w:t>
            </w:r>
          </w:p>
        </w:tc>
        <w:tc>
          <w:tcPr>
            <w:tcW w:w="1239" w:type="dxa"/>
          </w:tcPr>
          <w:p w:rsidR="00EF203E" w:rsidRPr="008F6D61" w:rsidRDefault="00EF203E" w:rsidP="008433FC">
            <w:pPr>
              <w:pStyle w:val="TAL"/>
              <w:tabs>
                <w:tab w:val="clear" w:pos="284"/>
                <w:tab w:val="clear" w:pos="567"/>
              </w:tabs>
              <w:rPr>
                <w:sz w:val="16"/>
              </w:rPr>
            </w:pPr>
            <w:r w:rsidRPr="008F6D61">
              <w:rPr>
                <w:sz w:val="16"/>
              </w:rPr>
              <w:t>SID NEW</w:t>
            </w:r>
          </w:p>
        </w:tc>
        <w:tc>
          <w:tcPr>
            <w:tcW w:w="0" w:type="auto"/>
          </w:tcPr>
          <w:p w:rsidR="00EF203E" w:rsidRPr="008F6D61" w:rsidRDefault="00EF203E" w:rsidP="008433FC">
            <w:pPr>
              <w:pStyle w:val="TAL"/>
              <w:tabs>
                <w:tab w:val="clear" w:pos="284"/>
                <w:tab w:val="clear" w:pos="567"/>
              </w:tabs>
              <w:rPr>
                <w:sz w:val="16"/>
              </w:rPr>
            </w:pPr>
            <w:r w:rsidRPr="008F6D61">
              <w:rPr>
                <w:sz w:val="16"/>
              </w:rPr>
              <w:t>New SID on architecture enhancements for 3GPP support of advanced V2X services (FS_eV2XARC)</w:t>
            </w:r>
          </w:p>
        </w:tc>
        <w:tc>
          <w:tcPr>
            <w:tcW w:w="0" w:type="auto"/>
          </w:tcPr>
          <w:p w:rsidR="00EF203E" w:rsidRPr="008F6D61" w:rsidRDefault="00EF203E" w:rsidP="008433FC">
            <w:pPr>
              <w:pStyle w:val="TAL"/>
              <w:tabs>
                <w:tab w:val="clear" w:pos="284"/>
                <w:tab w:val="clear" w:pos="567"/>
              </w:tabs>
              <w:rPr>
                <w:sz w:val="16"/>
              </w:rPr>
            </w:pPr>
            <w:r w:rsidRPr="008F6D61">
              <w:rPr>
                <w:sz w:val="16"/>
              </w:rPr>
              <w:t>LG Electronics</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Rel-15</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Revision of S2-171130. This was postponed.</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171317</w:t>
            </w:r>
          </w:p>
        </w:tc>
        <w:tc>
          <w:tcPr>
            <w:tcW w:w="1239" w:type="dxa"/>
          </w:tcPr>
          <w:p w:rsidR="00EF203E" w:rsidRPr="008F6D61" w:rsidRDefault="00EF203E" w:rsidP="008433FC">
            <w:pPr>
              <w:pStyle w:val="TAL"/>
              <w:tabs>
                <w:tab w:val="clear" w:pos="284"/>
                <w:tab w:val="clear" w:pos="567"/>
              </w:tabs>
              <w:rPr>
                <w:sz w:val="16"/>
              </w:rPr>
            </w:pPr>
            <w:r w:rsidRPr="008F6D61">
              <w:rPr>
                <w:sz w:val="16"/>
              </w:rPr>
              <w:t>LS OUT</w:t>
            </w:r>
          </w:p>
        </w:tc>
        <w:tc>
          <w:tcPr>
            <w:tcW w:w="0" w:type="auto"/>
          </w:tcPr>
          <w:p w:rsidR="00EF203E" w:rsidRPr="008F6D61" w:rsidRDefault="00EF203E" w:rsidP="008433FC">
            <w:pPr>
              <w:pStyle w:val="TAL"/>
              <w:tabs>
                <w:tab w:val="clear" w:pos="284"/>
                <w:tab w:val="clear" w:pos="567"/>
              </w:tabs>
              <w:rPr>
                <w:sz w:val="16"/>
              </w:rPr>
            </w:pPr>
            <w:r w:rsidRPr="008F6D61">
              <w:rPr>
                <w:sz w:val="16"/>
              </w:rPr>
              <w:t>LS to GSMA on Roaming Interface</w:t>
            </w:r>
          </w:p>
        </w:tc>
        <w:tc>
          <w:tcPr>
            <w:tcW w:w="0" w:type="auto"/>
          </w:tcPr>
          <w:p w:rsidR="00EF203E" w:rsidRPr="008F6D61" w:rsidRDefault="00EF203E" w:rsidP="008433FC">
            <w:pPr>
              <w:pStyle w:val="TAL"/>
              <w:tabs>
                <w:tab w:val="clear" w:pos="284"/>
                <w:tab w:val="clear" w:pos="567"/>
              </w:tabs>
              <w:rPr>
                <w:sz w:val="16"/>
              </w:rPr>
            </w:pPr>
            <w:r w:rsidRPr="008F6D61">
              <w:rPr>
                <w:sz w:val="16"/>
              </w:rPr>
              <w:t>SA WG2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Revision of S2-171289. This was postponed.</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171336</w:t>
            </w:r>
          </w:p>
        </w:tc>
        <w:tc>
          <w:tcPr>
            <w:tcW w:w="1239" w:type="dxa"/>
          </w:tcPr>
          <w:p w:rsidR="00EF203E" w:rsidRPr="008F6D61" w:rsidRDefault="00EF203E" w:rsidP="008433FC">
            <w:pPr>
              <w:pStyle w:val="TAL"/>
              <w:tabs>
                <w:tab w:val="clear" w:pos="284"/>
                <w:tab w:val="clear" w:pos="567"/>
              </w:tabs>
              <w:rPr>
                <w:sz w:val="16"/>
              </w:rPr>
            </w:pPr>
            <w:r w:rsidRPr="008F6D61">
              <w:rPr>
                <w:sz w:val="16"/>
              </w:rPr>
              <w:t>LS In</w:t>
            </w:r>
          </w:p>
        </w:tc>
        <w:tc>
          <w:tcPr>
            <w:tcW w:w="0" w:type="auto"/>
          </w:tcPr>
          <w:p w:rsidR="00EF203E" w:rsidRPr="008F6D61" w:rsidRDefault="00EF203E" w:rsidP="008433FC">
            <w:pPr>
              <w:pStyle w:val="TAL"/>
              <w:tabs>
                <w:tab w:val="clear" w:pos="284"/>
                <w:tab w:val="clear" w:pos="567"/>
              </w:tabs>
              <w:rPr>
                <w:sz w:val="16"/>
              </w:rPr>
            </w:pPr>
            <w:r w:rsidRPr="008F6D61">
              <w:rPr>
                <w:sz w:val="16"/>
              </w:rPr>
              <w:t xml:space="preserve">LS from SA WG3: Reply LS to SA WG2 on standardization of </w:t>
            </w:r>
            <w:r w:rsidRPr="008F6D61">
              <w:rPr>
                <w:sz w:val="16"/>
              </w:rPr>
              <w:lastRenderedPageBreak/>
              <w:t>Northbound SCEF API</w:t>
            </w:r>
          </w:p>
        </w:tc>
        <w:tc>
          <w:tcPr>
            <w:tcW w:w="0" w:type="auto"/>
          </w:tcPr>
          <w:p w:rsidR="00EF203E" w:rsidRPr="008F6D61" w:rsidRDefault="00EF203E" w:rsidP="008433FC">
            <w:pPr>
              <w:pStyle w:val="TAL"/>
              <w:tabs>
                <w:tab w:val="clear" w:pos="284"/>
                <w:tab w:val="clear" w:pos="567"/>
              </w:tabs>
              <w:rPr>
                <w:sz w:val="16"/>
              </w:rPr>
            </w:pPr>
            <w:r w:rsidRPr="008F6D61">
              <w:rPr>
                <w:sz w:val="16"/>
              </w:rPr>
              <w:lastRenderedPageBreak/>
              <w:t>SA WG3</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Postponed to meeting #120.</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lastRenderedPageBreak/>
              <w:t>S2</w:t>
            </w:r>
            <w:r w:rsidRPr="008F6D61">
              <w:rPr>
                <w:sz w:val="16"/>
              </w:rPr>
              <w:noBreakHyphen/>
              <w:t>171337</w:t>
            </w:r>
          </w:p>
        </w:tc>
        <w:tc>
          <w:tcPr>
            <w:tcW w:w="1239" w:type="dxa"/>
          </w:tcPr>
          <w:p w:rsidR="00EF203E" w:rsidRPr="008F6D61" w:rsidRDefault="00EF203E" w:rsidP="008433FC">
            <w:pPr>
              <w:pStyle w:val="TAL"/>
              <w:tabs>
                <w:tab w:val="clear" w:pos="284"/>
                <w:tab w:val="clear" w:pos="567"/>
              </w:tabs>
              <w:rPr>
                <w:sz w:val="16"/>
              </w:rPr>
            </w:pPr>
            <w:r w:rsidRPr="008F6D61">
              <w:rPr>
                <w:sz w:val="16"/>
              </w:rPr>
              <w:t>LS In</w:t>
            </w:r>
          </w:p>
        </w:tc>
        <w:tc>
          <w:tcPr>
            <w:tcW w:w="0" w:type="auto"/>
          </w:tcPr>
          <w:p w:rsidR="00EF203E" w:rsidRPr="008F6D61" w:rsidRDefault="00EF203E" w:rsidP="008433FC">
            <w:pPr>
              <w:pStyle w:val="TAL"/>
              <w:tabs>
                <w:tab w:val="clear" w:pos="284"/>
                <w:tab w:val="clear" w:pos="567"/>
              </w:tabs>
              <w:rPr>
                <w:sz w:val="16"/>
              </w:rPr>
            </w:pPr>
            <w:r w:rsidRPr="008F6D61">
              <w:rPr>
                <w:sz w:val="16"/>
              </w:rPr>
              <w:t>LS from SA WG3: Response LS to S3-170084 (C1-170512) LS on security of information provided via ANQP or DNS</w:t>
            </w:r>
          </w:p>
        </w:tc>
        <w:tc>
          <w:tcPr>
            <w:tcW w:w="0" w:type="auto"/>
          </w:tcPr>
          <w:p w:rsidR="00EF203E" w:rsidRPr="008F6D61" w:rsidRDefault="00EF203E" w:rsidP="008433FC">
            <w:pPr>
              <w:pStyle w:val="TAL"/>
              <w:tabs>
                <w:tab w:val="clear" w:pos="284"/>
                <w:tab w:val="clear" w:pos="567"/>
              </w:tabs>
              <w:rPr>
                <w:sz w:val="16"/>
              </w:rPr>
            </w:pPr>
            <w:r w:rsidRPr="008F6D61">
              <w:rPr>
                <w:sz w:val="16"/>
              </w:rPr>
              <w:t>SA WG3</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Rel-14</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Postponed to meeting #120</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171338</w:t>
            </w:r>
          </w:p>
        </w:tc>
        <w:tc>
          <w:tcPr>
            <w:tcW w:w="1239" w:type="dxa"/>
          </w:tcPr>
          <w:p w:rsidR="00EF203E" w:rsidRPr="008F6D61" w:rsidRDefault="00EF203E" w:rsidP="008433FC">
            <w:pPr>
              <w:pStyle w:val="TAL"/>
              <w:tabs>
                <w:tab w:val="clear" w:pos="284"/>
                <w:tab w:val="clear" w:pos="567"/>
              </w:tabs>
              <w:rPr>
                <w:sz w:val="16"/>
              </w:rPr>
            </w:pPr>
            <w:r w:rsidRPr="008F6D61">
              <w:rPr>
                <w:sz w:val="16"/>
              </w:rPr>
              <w:t>LS In</w:t>
            </w:r>
          </w:p>
        </w:tc>
        <w:tc>
          <w:tcPr>
            <w:tcW w:w="0" w:type="auto"/>
          </w:tcPr>
          <w:p w:rsidR="00EF203E" w:rsidRPr="008F6D61" w:rsidRDefault="00EF203E" w:rsidP="008433FC">
            <w:pPr>
              <w:pStyle w:val="TAL"/>
              <w:tabs>
                <w:tab w:val="clear" w:pos="284"/>
                <w:tab w:val="clear" w:pos="567"/>
              </w:tabs>
              <w:rPr>
                <w:sz w:val="16"/>
              </w:rPr>
            </w:pPr>
            <w:r w:rsidRPr="008F6D61">
              <w:rPr>
                <w:sz w:val="16"/>
              </w:rPr>
              <w:t>LS from SA WG3: LS on user plane security termination</w:t>
            </w:r>
          </w:p>
        </w:tc>
        <w:tc>
          <w:tcPr>
            <w:tcW w:w="0" w:type="auto"/>
          </w:tcPr>
          <w:p w:rsidR="00EF203E" w:rsidRPr="008F6D61" w:rsidRDefault="00EF203E" w:rsidP="008433FC">
            <w:pPr>
              <w:pStyle w:val="TAL"/>
              <w:tabs>
                <w:tab w:val="clear" w:pos="284"/>
                <w:tab w:val="clear" w:pos="567"/>
              </w:tabs>
              <w:rPr>
                <w:sz w:val="16"/>
              </w:rPr>
            </w:pPr>
            <w:r w:rsidRPr="008F6D61">
              <w:rPr>
                <w:sz w:val="16"/>
              </w:rPr>
              <w:t>SA WG3</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Rel-15</w:t>
            </w:r>
          </w:p>
        </w:tc>
        <w:tc>
          <w:tcPr>
            <w:tcW w:w="0" w:type="auto"/>
          </w:tcPr>
          <w:p w:rsidR="00EF203E" w:rsidRPr="008F6D61" w:rsidRDefault="00EF203E" w:rsidP="008433FC">
            <w:pPr>
              <w:pStyle w:val="TAL"/>
              <w:tabs>
                <w:tab w:val="clear" w:pos="284"/>
                <w:tab w:val="clear" w:pos="567"/>
              </w:tabs>
              <w:rPr>
                <w:sz w:val="16"/>
              </w:rPr>
            </w:pPr>
            <w:r w:rsidRPr="008F6D61">
              <w:rPr>
                <w:sz w:val="16"/>
              </w:rPr>
              <w:t>NSA, FS_NR_newRAT</w:t>
            </w:r>
          </w:p>
        </w:tc>
        <w:tc>
          <w:tcPr>
            <w:tcW w:w="0" w:type="auto"/>
          </w:tcPr>
          <w:p w:rsidR="00EF203E" w:rsidRPr="008F6D61" w:rsidRDefault="00EF203E" w:rsidP="008433FC">
            <w:pPr>
              <w:pStyle w:val="TAL"/>
              <w:tabs>
                <w:tab w:val="clear" w:pos="284"/>
                <w:tab w:val="clear" w:pos="567"/>
              </w:tabs>
              <w:rPr>
                <w:sz w:val="16"/>
              </w:rPr>
            </w:pPr>
            <w:r w:rsidRPr="008F6D61">
              <w:rPr>
                <w:sz w:val="16"/>
              </w:rPr>
              <w:t>Postponed to meeting #120.</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171339</w:t>
            </w:r>
          </w:p>
        </w:tc>
        <w:tc>
          <w:tcPr>
            <w:tcW w:w="1239" w:type="dxa"/>
          </w:tcPr>
          <w:p w:rsidR="00EF203E" w:rsidRPr="008F6D61" w:rsidRDefault="00EF203E" w:rsidP="008433FC">
            <w:pPr>
              <w:pStyle w:val="TAL"/>
              <w:tabs>
                <w:tab w:val="clear" w:pos="284"/>
                <w:tab w:val="clear" w:pos="567"/>
              </w:tabs>
              <w:rPr>
                <w:sz w:val="16"/>
              </w:rPr>
            </w:pPr>
            <w:r w:rsidRPr="008F6D61">
              <w:rPr>
                <w:sz w:val="16"/>
              </w:rPr>
              <w:t>LS In</w:t>
            </w:r>
          </w:p>
        </w:tc>
        <w:tc>
          <w:tcPr>
            <w:tcW w:w="0" w:type="auto"/>
          </w:tcPr>
          <w:p w:rsidR="00EF203E" w:rsidRPr="008F6D61" w:rsidRDefault="00EF203E" w:rsidP="008433FC">
            <w:pPr>
              <w:pStyle w:val="TAL"/>
              <w:tabs>
                <w:tab w:val="clear" w:pos="284"/>
                <w:tab w:val="clear" w:pos="567"/>
              </w:tabs>
              <w:rPr>
                <w:sz w:val="16"/>
              </w:rPr>
            </w:pPr>
            <w:r w:rsidRPr="008F6D61">
              <w:rPr>
                <w:sz w:val="16"/>
              </w:rPr>
              <w:t>LS from SA WG3: LS on IPSec use for non-3GPP access</w:t>
            </w:r>
          </w:p>
        </w:tc>
        <w:tc>
          <w:tcPr>
            <w:tcW w:w="0" w:type="auto"/>
          </w:tcPr>
          <w:p w:rsidR="00EF203E" w:rsidRPr="008F6D61" w:rsidRDefault="00EF203E" w:rsidP="008433FC">
            <w:pPr>
              <w:pStyle w:val="TAL"/>
              <w:tabs>
                <w:tab w:val="clear" w:pos="284"/>
                <w:tab w:val="clear" w:pos="567"/>
              </w:tabs>
              <w:rPr>
                <w:sz w:val="16"/>
              </w:rPr>
            </w:pPr>
            <w:r w:rsidRPr="008F6D61">
              <w:rPr>
                <w:sz w:val="16"/>
              </w:rPr>
              <w:t>SA WG3</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Rel-15</w:t>
            </w:r>
          </w:p>
        </w:tc>
        <w:tc>
          <w:tcPr>
            <w:tcW w:w="0" w:type="auto"/>
          </w:tcPr>
          <w:p w:rsidR="00EF203E" w:rsidRPr="008F6D61" w:rsidRDefault="00EF203E" w:rsidP="008433FC">
            <w:pPr>
              <w:pStyle w:val="TAL"/>
              <w:tabs>
                <w:tab w:val="clear" w:pos="284"/>
                <w:tab w:val="clear" w:pos="567"/>
              </w:tabs>
              <w:rPr>
                <w:sz w:val="16"/>
              </w:rPr>
            </w:pPr>
            <w:r w:rsidRPr="008F6D61">
              <w:rPr>
                <w:sz w:val="16"/>
              </w:rPr>
              <w:t>NSA, 5G_Ph1</w:t>
            </w:r>
          </w:p>
        </w:tc>
        <w:tc>
          <w:tcPr>
            <w:tcW w:w="0" w:type="auto"/>
          </w:tcPr>
          <w:p w:rsidR="00EF203E" w:rsidRPr="008F6D61" w:rsidRDefault="00EF203E" w:rsidP="008433FC">
            <w:pPr>
              <w:pStyle w:val="TAL"/>
              <w:tabs>
                <w:tab w:val="clear" w:pos="284"/>
                <w:tab w:val="clear" w:pos="567"/>
              </w:tabs>
              <w:rPr>
                <w:sz w:val="16"/>
              </w:rPr>
            </w:pPr>
            <w:r w:rsidRPr="008F6D61">
              <w:rPr>
                <w:sz w:val="16"/>
              </w:rPr>
              <w:t>Postponed to meeting #120</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171340</w:t>
            </w:r>
          </w:p>
        </w:tc>
        <w:tc>
          <w:tcPr>
            <w:tcW w:w="1239" w:type="dxa"/>
          </w:tcPr>
          <w:p w:rsidR="00EF203E" w:rsidRPr="008F6D61" w:rsidRDefault="00EF203E" w:rsidP="008433FC">
            <w:pPr>
              <w:pStyle w:val="TAL"/>
              <w:tabs>
                <w:tab w:val="clear" w:pos="284"/>
                <w:tab w:val="clear" w:pos="567"/>
              </w:tabs>
              <w:rPr>
                <w:sz w:val="16"/>
              </w:rPr>
            </w:pPr>
            <w:r w:rsidRPr="008F6D61">
              <w:rPr>
                <w:sz w:val="16"/>
              </w:rPr>
              <w:t>LS In</w:t>
            </w:r>
          </w:p>
        </w:tc>
        <w:tc>
          <w:tcPr>
            <w:tcW w:w="0" w:type="auto"/>
          </w:tcPr>
          <w:p w:rsidR="00EF203E" w:rsidRPr="008F6D61" w:rsidRDefault="00EF203E" w:rsidP="008433FC">
            <w:pPr>
              <w:pStyle w:val="TAL"/>
              <w:tabs>
                <w:tab w:val="clear" w:pos="284"/>
                <w:tab w:val="clear" w:pos="567"/>
              </w:tabs>
              <w:rPr>
                <w:sz w:val="16"/>
              </w:rPr>
            </w:pPr>
            <w:r w:rsidRPr="008F6D61">
              <w:rPr>
                <w:sz w:val="16"/>
              </w:rPr>
              <w:t>LS from SA WG3: Reply-LS on unauthenticated emergency session over Trusted WLAN</w:t>
            </w:r>
          </w:p>
        </w:tc>
        <w:tc>
          <w:tcPr>
            <w:tcW w:w="0" w:type="auto"/>
          </w:tcPr>
          <w:p w:rsidR="00EF203E" w:rsidRPr="008F6D61" w:rsidRDefault="00EF203E" w:rsidP="008433FC">
            <w:pPr>
              <w:pStyle w:val="TAL"/>
              <w:tabs>
                <w:tab w:val="clear" w:pos="284"/>
                <w:tab w:val="clear" w:pos="567"/>
              </w:tabs>
              <w:rPr>
                <w:sz w:val="16"/>
              </w:rPr>
            </w:pPr>
            <w:r w:rsidRPr="008F6D61">
              <w:rPr>
                <w:sz w:val="16"/>
              </w:rPr>
              <w:t>SA WG3</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Rel-14</w:t>
            </w:r>
          </w:p>
        </w:tc>
        <w:tc>
          <w:tcPr>
            <w:tcW w:w="0" w:type="auto"/>
          </w:tcPr>
          <w:p w:rsidR="00EF203E" w:rsidRPr="008F6D61" w:rsidRDefault="00EF203E" w:rsidP="008433FC">
            <w:pPr>
              <w:pStyle w:val="TAL"/>
              <w:tabs>
                <w:tab w:val="clear" w:pos="284"/>
                <w:tab w:val="clear" w:pos="567"/>
              </w:tabs>
              <w:rPr>
                <w:sz w:val="16"/>
              </w:rPr>
            </w:pPr>
            <w:r w:rsidRPr="008F6D61">
              <w:rPr>
                <w:sz w:val="16"/>
              </w:rPr>
              <w:t>SEW2-CT</w:t>
            </w:r>
          </w:p>
        </w:tc>
        <w:tc>
          <w:tcPr>
            <w:tcW w:w="0" w:type="auto"/>
          </w:tcPr>
          <w:p w:rsidR="00EF203E" w:rsidRPr="008F6D61" w:rsidRDefault="00EF203E" w:rsidP="008433FC">
            <w:pPr>
              <w:pStyle w:val="TAL"/>
              <w:tabs>
                <w:tab w:val="clear" w:pos="284"/>
                <w:tab w:val="clear" w:pos="567"/>
              </w:tabs>
              <w:rPr>
                <w:sz w:val="16"/>
              </w:rPr>
            </w:pPr>
            <w:r w:rsidRPr="008F6D61">
              <w:rPr>
                <w:sz w:val="16"/>
              </w:rPr>
              <w:t>Postponed to meeting #120</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171341</w:t>
            </w:r>
          </w:p>
        </w:tc>
        <w:tc>
          <w:tcPr>
            <w:tcW w:w="1239" w:type="dxa"/>
          </w:tcPr>
          <w:p w:rsidR="00EF203E" w:rsidRPr="008F6D61" w:rsidRDefault="00EF203E" w:rsidP="008433FC">
            <w:pPr>
              <w:pStyle w:val="TAL"/>
              <w:tabs>
                <w:tab w:val="clear" w:pos="284"/>
                <w:tab w:val="clear" w:pos="567"/>
              </w:tabs>
              <w:rPr>
                <w:sz w:val="16"/>
              </w:rPr>
            </w:pPr>
            <w:r w:rsidRPr="008F6D61">
              <w:rPr>
                <w:sz w:val="16"/>
              </w:rPr>
              <w:t>LS In</w:t>
            </w:r>
          </w:p>
        </w:tc>
        <w:tc>
          <w:tcPr>
            <w:tcW w:w="0" w:type="auto"/>
          </w:tcPr>
          <w:p w:rsidR="00EF203E" w:rsidRPr="008F6D61" w:rsidRDefault="00EF203E" w:rsidP="008433FC">
            <w:pPr>
              <w:pStyle w:val="TAL"/>
              <w:tabs>
                <w:tab w:val="clear" w:pos="284"/>
                <w:tab w:val="clear" w:pos="567"/>
              </w:tabs>
              <w:rPr>
                <w:sz w:val="16"/>
              </w:rPr>
            </w:pPr>
            <w:r w:rsidRPr="008F6D61">
              <w:rPr>
                <w:sz w:val="16"/>
              </w:rPr>
              <w:t>LS from SA WG3: LS response on security issues in S3-170013/R2-169115</w:t>
            </w:r>
          </w:p>
        </w:tc>
        <w:tc>
          <w:tcPr>
            <w:tcW w:w="0" w:type="auto"/>
          </w:tcPr>
          <w:p w:rsidR="00EF203E" w:rsidRPr="008F6D61" w:rsidRDefault="00EF203E" w:rsidP="008433FC">
            <w:pPr>
              <w:pStyle w:val="TAL"/>
              <w:tabs>
                <w:tab w:val="clear" w:pos="284"/>
                <w:tab w:val="clear" w:pos="567"/>
              </w:tabs>
              <w:rPr>
                <w:sz w:val="16"/>
              </w:rPr>
            </w:pPr>
            <w:r w:rsidRPr="008F6D61">
              <w:rPr>
                <w:sz w:val="16"/>
              </w:rPr>
              <w:t>SA WG3</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Rel-14</w:t>
            </w:r>
          </w:p>
        </w:tc>
        <w:tc>
          <w:tcPr>
            <w:tcW w:w="0" w:type="auto"/>
          </w:tcPr>
          <w:p w:rsidR="00EF203E" w:rsidRPr="008F6D61" w:rsidRDefault="00EF203E" w:rsidP="008433FC">
            <w:pPr>
              <w:pStyle w:val="TAL"/>
              <w:tabs>
                <w:tab w:val="clear" w:pos="284"/>
                <w:tab w:val="clear" w:pos="567"/>
              </w:tabs>
              <w:rPr>
                <w:sz w:val="16"/>
              </w:rPr>
            </w:pPr>
            <w:r w:rsidRPr="008F6D61">
              <w:rPr>
                <w:sz w:val="16"/>
              </w:rPr>
              <w:t>NB_IOTenh-Core</w:t>
            </w:r>
          </w:p>
        </w:tc>
        <w:tc>
          <w:tcPr>
            <w:tcW w:w="0" w:type="auto"/>
          </w:tcPr>
          <w:p w:rsidR="00EF203E" w:rsidRPr="008F6D61" w:rsidRDefault="00EF203E" w:rsidP="008433FC">
            <w:pPr>
              <w:pStyle w:val="TAL"/>
              <w:tabs>
                <w:tab w:val="clear" w:pos="284"/>
                <w:tab w:val="clear" w:pos="567"/>
              </w:tabs>
              <w:rPr>
                <w:sz w:val="16"/>
              </w:rPr>
            </w:pPr>
            <w:r w:rsidRPr="008F6D61">
              <w:rPr>
                <w:sz w:val="16"/>
              </w:rPr>
              <w:t>Postponed to meeting #120.</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171450</w:t>
            </w:r>
          </w:p>
        </w:tc>
        <w:tc>
          <w:tcPr>
            <w:tcW w:w="1239" w:type="dxa"/>
          </w:tcPr>
          <w:p w:rsidR="00EF203E" w:rsidRPr="008F6D61" w:rsidRDefault="00EF203E" w:rsidP="008433FC">
            <w:pPr>
              <w:pStyle w:val="TAL"/>
              <w:tabs>
                <w:tab w:val="clear" w:pos="284"/>
                <w:tab w:val="clear" w:pos="567"/>
              </w:tabs>
              <w:rPr>
                <w:sz w:val="16"/>
              </w:rPr>
            </w:pPr>
            <w:r w:rsidRPr="008F6D61">
              <w:rPr>
                <w:sz w:val="16"/>
              </w:rPr>
              <w:t>LS In</w:t>
            </w:r>
          </w:p>
        </w:tc>
        <w:tc>
          <w:tcPr>
            <w:tcW w:w="0" w:type="auto"/>
          </w:tcPr>
          <w:p w:rsidR="00EF203E" w:rsidRPr="008F6D61" w:rsidRDefault="00EF203E" w:rsidP="008433FC">
            <w:pPr>
              <w:pStyle w:val="TAL"/>
              <w:tabs>
                <w:tab w:val="clear" w:pos="284"/>
                <w:tab w:val="clear" w:pos="567"/>
              </w:tabs>
              <w:rPr>
                <w:sz w:val="16"/>
              </w:rPr>
            </w:pPr>
            <w:r w:rsidRPr="008F6D61">
              <w:rPr>
                <w:sz w:val="16"/>
              </w:rPr>
              <w:t>LS from OMA ARC: Reply LS to GSMA regarding Mobile IoT Device Management and Service Enablement</w:t>
            </w:r>
          </w:p>
        </w:tc>
        <w:tc>
          <w:tcPr>
            <w:tcW w:w="0" w:type="auto"/>
          </w:tcPr>
          <w:p w:rsidR="00EF203E" w:rsidRPr="008F6D61" w:rsidRDefault="00EF203E" w:rsidP="008433FC">
            <w:pPr>
              <w:pStyle w:val="TAL"/>
              <w:tabs>
                <w:tab w:val="clear" w:pos="284"/>
                <w:tab w:val="clear" w:pos="567"/>
              </w:tabs>
              <w:rPr>
                <w:sz w:val="16"/>
              </w:rPr>
            </w:pPr>
            <w:r w:rsidRPr="008F6D61">
              <w:rPr>
                <w:sz w:val="16"/>
              </w:rPr>
              <w:t>OMA ARC</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Also copied to oneM2M, OMA-ARC. Postponed to meeting #120.</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171457</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update of clause 5.6.3 Roaming - fallback from LBO to home-routed</w:t>
            </w:r>
          </w:p>
        </w:tc>
        <w:tc>
          <w:tcPr>
            <w:tcW w:w="0" w:type="auto"/>
          </w:tcPr>
          <w:p w:rsidR="00EF203E" w:rsidRPr="008F6D61" w:rsidRDefault="00EF203E" w:rsidP="008433FC">
            <w:pPr>
              <w:pStyle w:val="TAL"/>
              <w:tabs>
                <w:tab w:val="clear" w:pos="284"/>
                <w:tab w:val="clear" w:pos="567"/>
              </w:tabs>
              <w:rPr>
                <w:sz w:val="16"/>
              </w:rPr>
            </w:pPr>
            <w:r w:rsidRPr="008F6D61">
              <w:rPr>
                <w:sz w:val="16"/>
              </w:rPr>
              <w:t>LG Electronics</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Revision of S2-170844. This was postponed.</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171458</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23.502: Update of session establishment procedure for LBO - including fallback from LBO to home-routed</w:t>
            </w:r>
          </w:p>
        </w:tc>
        <w:tc>
          <w:tcPr>
            <w:tcW w:w="0" w:type="auto"/>
          </w:tcPr>
          <w:p w:rsidR="00EF203E" w:rsidRPr="008F6D61" w:rsidRDefault="00EF203E" w:rsidP="008433FC">
            <w:pPr>
              <w:pStyle w:val="TAL"/>
              <w:tabs>
                <w:tab w:val="clear" w:pos="284"/>
                <w:tab w:val="clear" w:pos="567"/>
              </w:tabs>
              <w:rPr>
                <w:sz w:val="16"/>
              </w:rPr>
            </w:pPr>
            <w:r w:rsidRPr="008F6D61">
              <w:rPr>
                <w:sz w:val="16"/>
              </w:rPr>
              <w:t>LG Electronics</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Revision of S2-170845. This was postponed.</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171462</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23.501: SSC mode 2 and UPF service area</w:t>
            </w:r>
          </w:p>
        </w:tc>
        <w:tc>
          <w:tcPr>
            <w:tcW w:w="0" w:type="auto"/>
          </w:tcPr>
          <w:p w:rsidR="00EF203E" w:rsidRPr="008F6D61" w:rsidRDefault="00EF203E" w:rsidP="008433FC">
            <w:pPr>
              <w:pStyle w:val="TAL"/>
              <w:tabs>
                <w:tab w:val="clear" w:pos="284"/>
                <w:tab w:val="clear" w:pos="567"/>
              </w:tabs>
              <w:rPr>
                <w:sz w:val="16"/>
              </w:rPr>
            </w:pPr>
            <w:r w:rsidRPr="008F6D61">
              <w:rPr>
                <w:sz w:val="16"/>
              </w:rPr>
              <w:t>LG Electronics, SK Telecom</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Revision of S2-171001. Postponed</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171463</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Update of Network Slicing definitions for TS 23.501</w:t>
            </w:r>
          </w:p>
        </w:tc>
        <w:tc>
          <w:tcPr>
            <w:tcW w:w="0" w:type="auto"/>
          </w:tcPr>
          <w:p w:rsidR="00EF203E" w:rsidRPr="008F6D61" w:rsidRDefault="00EF203E" w:rsidP="008433FC">
            <w:pPr>
              <w:pStyle w:val="TAL"/>
              <w:tabs>
                <w:tab w:val="clear" w:pos="284"/>
                <w:tab w:val="clear" w:pos="567"/>
              </w:tabs>
              <w:rPr>
                <w:sz w:val="16"/>
              </w:rPr>
            </w:pPr>
            <w:r w:rsidRPr="008F6D61">
              <w:rPr>
                <w:sz w:val="16"/>
              </w:rPr>
              <w:t>NTT DOCOMO</w:t>
            </w:r>
          </w:p>
        </w:tc>
        <w:tc>
          <w:tcPr>
            <w:tcW w:w="0" w:type="auto"/>
          </w:tcPr>
          <w:p w:rsidR="00EF203E" w:rsidRPr="008F6D61" w:rsidRDefault="00EF203E" w:rsidP="008433FC">
            <w:pPr>
              <w:pStyle w:val="TAL"/>
              <w:tabs>
                <w:tab w:val="clear" w:pos="284"/>
                <w:tab w:val="clear" w:pos="567"/>
              </w:tabs>
              <w:rPr>
                <w:sz w:val="16"/>
              </w:rPr>
            </w:pPr>
            <w:r w:rsidRPr="008F6D61">
              <w:rPr>
                <w:sz w:val="16"/>
              </w:rPr>
              <w:t>23.501</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Revision of S2-170882. This was postponed.</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171466</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TS 23.502: Application-influenced SSC and UP path management</w:t>
            </w:r>
          </w:p>
        </w:tc>
        <w:tc>
          <w:tcPr>
            <w:tcW w:w="0" w:type="auto"/>
          </w:tcPr>
          <w:p w:rsidR="00EF203E" w:rsidRPr="008F6D61" w:rsidRDefault="00EF203E" w:rsidP="008433FC">
            <w:pPr>
              <w:pStyle w:val="TAL"/>
              <w:tabs>
                <w:tab w:val="clear" w:pos="284"/>
                <w:tab w:val="clear" w:pos="567"/>
              </w:tabs>
              <w:rPr>
                <w:sz w:val="16"/>
              </w:rPr>
            </w:pPr>
            <w:r w:rsidRPr="008F6D61">
              <w:rPr>
                <w:sz w:val="16"/>
              </w:rPr>
              <w:t>Huawei, HiSilicon</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Revision of S2-171066. This was postponed.</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171479</w:t>
            </w:r>
          </w:p>
        </w:tc>
        <w:tc>
          <w:tcPr>
            <w:tcW w:w="1239" w:type="dxa"/>
          </w:tcPr>
          <w:p w:rsidR="00EF203E" w:rsidRPr="008F6D61" w:rsidRDefault="00EF203E" w:rsidP="008433FC">
            <w:pPr>
              <w:pStyle w:val="TAL"/>
              <w:tabs>
                <w:tab w:val="clear" w:pos="284"/>
                <w:tab w:val="clear" w:pos="567"/>
              </w:tabs>
              <w:rPr>
                <w:sz w:val="16"/>
              </w:rPr>
            </w:pPr>
            <w:r w:rsidRPr="008F6D61">
              <w:rPr>
                <w:sz w:val="16"/>
              </w:rPr>
              <w:t>P-CR</w:t>
            </w:r>
          </w:p>
        </w:tc>
        <w:tc>
          <w:tcPr>
            <w:tcW w:w="0" w:type="auto"/>
          </w:tcPr>
          <w:p w:rsidR="00EF203E" w:rsidRPr="008F6D61" w:rsidRDefault="00EF203E" w:rsidP="008433FC">
            <w:pPr>
              <w:pStyle w:val="TAL"/>
              <w:tabs>
                <w:tab w:val="clear" w:pos="284"/>
                <w:tab w:val="clear" w:pos="567"/>
              </w:tabs>
              <w:rPr>
                <w:sz w:val="16"/>
              </w:rPr>
            </w:pPr>
            <w:r w:rsidRPr="008F6D61">
              <w:rPr>
                <w:sz w:val="16"/>
              </w:rPr>
              <w:t>Mobility Restriction Update Procedure</w:t>
            </w:r>
          </w:p>
        </w:tc>
        <w:tc>
          <w:tcPr>
            <w:tcW w:w="0" w:type="auto"/>
          </w:tcPr>
          <w:p w:rsidR="00EF203E" w:rsidRPr="008F6D61" w:rsidRDefault="00EF203E" w:rsidP="008433FC">
            <w:pPr>
              <w:pStyle w:val="TAL"/>
              <w:tabs>
                <w:tab w:val="clear" w:pos="284"/>
                <w:tab w:val="clear" w:pos="567"/>
              </w:tabs>
              <w:rPr>
                <w:sz w:val="16"/>
              </w:rPr>
            </w:pPr>
            <w:r w:rsidRPr="008F6D61">
              <w:rPr>
                <w:sz w:val="16"/>
              </w:rPr>
              <w:t>Samsung, Huawei</w:t>
            </w:r>
          </w:p>
        </w:tc>
        <w:tc>
          <w:tcPr>
            <w:tcW w:w="0" w:type="auto"/>
          </w:tcPr>
          <w:p w:rsidR="00EF203E" w:rsidRPr="008F6D61" w:rsidRDefault="00EF203E" w:rsidP="008433FC">
            <w:pPr>
              <w:pStyle w:val="TAL"/>
              <w:tabs>
                <w:tab w:val="clear" w:pos="284"/>
                <w:tab w:val="clear" w:pos="567"/>
              </w:tabs>
              <w:rPr>
                <w:sz w:val="16"/>
              </w:rPr>
            </w:pPr>
            <w:r w:rsidRPr="008F6D61">
              <w:rPr>
                <w:sz w:val="16"/>
              </w:rPr>
              <w:t>23.502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5GS_Ph1</w:t>
            </w:r>
          </w:p>
        </w:tc>
        <w:tc>
          <w:tcPr>
            <w:tcW w:w="0" w:type="auto"/>
          </w:tcPr>
          <w:p w:rsidR="00EF203E" w:rsidRPr="008F6D61" w:rsidRDefault="00EF203E" w:rsidP="008433FC">
            <w:pPr>
              <w:pStyle w:val="TAL"/>
              <w:tabs>
                <w:tab w:val="clear" w:pos="284"/>
                <w:tab w:val="clear" w:pos="567"/>
              </w:tabs>
              <w:rPr>
                <w:sz w:val="16"/>
              </w:rPr>
            </w:pPr>
            <w:r w:rsidRPr="008F6D61">
              <w:rPr>
                <w:sz w:val="16"/>
              </w:rPr>
              <w:t>Revision of S2-171190, merging S2-170980. This was postponed.</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171480</w:t>
            </w:r>
          </w:p>
        </w:tc>
        <w:tc>
          <w:tcPr>
            <w:tcW w:w="1239" w:type="dxa"/>
          </w:tcPr>
          <w:p w:rsidR="00EF203E" w:rsidRPr="008F6D61" w:rsidRDefault="00EF203E" w:rsidP="008433FC">
            <w:pPr>
              <w:pStyle w:val="TAL"/>
              <w:tabs>
                <w:tab w:val="clear" w:pos="284"/>
                <w:tab w:val="clear" w:pos="567"/>
              </w:tabs>
              <w:rPr>
                <w:sz w:val="16"/>
              </w:rPr>
            </w:pPr>
            <w:r w:rsidRPr="008F6D61">
              <w:rPr>
                <w:sz w:val="16"/>
              </w:rPr>
              <w:t>LS In</w:t>
            </w:r>
          </w:p>
        </w:tc>
        <w:tc>
          <w:tcPr>
            <w:tcW w:w="0" w:type="auto"/>
          </w:tcPr>
          <w:p w:rsidR="00EF203E" w:rsidRPr="008F6D61" w:rsidRDefault="00EF203E" w:rsidP="008433FC">
            <w:pPr>
              <w:pStyle w:val="TAL"/>
              <w:tabs>
                <w:tab w:val="clear" w:pos="284"/>
                <w:tab w:val="clear" w:pos="567"/>
              </w:tabs>
              <w:rPr>
                <w:sz w:val="16"/>
              </w:rPr>
            </w:pPr>
            <w:r w:rsidRPr="008F6D61">
              <w:rPr>
                <w:sz w:val="16"/>
              </w:rPr>
              <w:t>LS from RAN WG2: LS Response to LS on SA WG2 involvement for the light connection</w:t>
            </w:r>
          </w:p>
        </w:tc>
        <w:tc>
          <w:tcPr>
            <w:tcW w:w="0" w:type="auto"/>
          </w:tcPr>
          <w:p w:rsidR="00EF203E" w:rsidRPr="008F6D61" w:rsidRDefault="00EF203E" w:rsidP="008433FC">
            <w:pPr>
              <w:pStyle w:val="TAL"/>
              <w:tabs>
                <w:tab w:val="clear" w:pos="284"/>
                <w:tab w:val="clear" w:pos="567"/>
              </w:tabs>
              <w:rPr>
                <w:sz w:val="16"/>
              </w:rPr>
            </w:pPr>
            <w:r w:rsidRPr="008F6D61">
              <w:rPr>
                <w:sz w:val="16"/>
              </w:rPr>
              <w:t>RAN WG2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Rel-14</w:t>
            </w:r>
          </w:p>
        </w:tc>
        <w:tc>
          <w:tcPr>
            <w:tcW w:w="0" w:type="auto"/>
          </w:tcPr>
          <w:p w:rsidR="00EF203E" w:rsidRPr="008F6D61" w:rsidRDefault="00EF203E" w:rsidP="008433FC">
            <w:pPr>
              <w:pStyle w:val="TAL"/>
              <w:tabs>
                <w:tab w:val="clear" w:pos="284"/>
                <w:tab w:val="clear" w:pos="567"/>
              </w:tabs>
              <w:rPr>
                <w:sz w:val="16"/>
              </w:rPr>
            </w:pPr>
            <w:r w:rsidRPr="008F6D61">
              <w:rPr>
                <w:sz w:val="16"/>
              </w:rPr>
              <w:t>LTE_LIGHT_CON-Core</w:t>
            </w:r>
          </w:p>
        </w:tc>
        <w:tc>
          <w:tcPr>
            <w:tcW w:w="0" w:type="auto"/>
          </w:tcPr>
          <w:p w:rsidR="00EF203E" w:rsidRPr="008F6D61" w:rsidRDefault="00EF203E" w:rsidP="008433FC">
            <w:pPr>
              <w:pStyle w:val="TAL"/>
              <w:tabs>
                <w:tab w:val="clear" w:pos="284"/>
                <w:tab w:val="clear" w:pos="567"/>
              </w:tabs>
              <w:rPr>
                <w:sz w:val="16"/>
              </w:rPr>
            </w:pPr>
            <w:r w:rsidRPr="008F6D61">
              <w:rPr>
                <w:sz w:val="16"/>
              </w:rPr>
              <w:t>Postponed to meeting #120</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171481</w:t>
            </w:r>
          </w:p>
        </w:tc>
        <w:tc>
          <w:tcPr>
            <w:tcW w:w="1239" w:type="dxa"/>
          </w:tcPr>
          <w:p w:rsidR="00EF203E" w:rsidRPr="008F6D61" w:rsidRDefault="00EF203E" w:rsidP="008433FC">
            <w:pPr>
              <w:pStyle w:val="TAL"/>
              <w:tabs>
                <w:tab w:val="clear" w:pos="284"/>
                <w:tab w:val="clear" w:pos="567"/>
              </w:tabs>
              <w:rPr>
                <w:sz w:val="16"/>
              </w:rPr>
            </w:pPr>
            <w:r w:rsidRPr="008F6D61">
              <w:rPr>
                <w:sz w:val="16"/>
              </w:rPr>
              <w:t>LS In</w:t>
            </w:r>
          </w:p>
        </w:tc>
        <w:tc>
          <w:tcPr>
            <w:tcW w:w="0" w:type="auto"/>
          </w:tcPr>
          <w:p w:rsidR="00EF203E" w:rsidRPr="008F6D61" w:rsidRDefault="00EF203E" w:rsidP="008433FC">
            <w:pPr>
              <w:pStyle w:val="TAL"/>
              <w:tabs>
                <w:tab w:val="clear" w:pos="284"/>
                <w:tab w:val="clear" w:pos="567"/>
              </w:tabs>
              <w:rPr>
                <w:sz w:val="16"/>
              </w:rPr>
            </w:pPr>
            <w:r w:rsidRPr="008F6D61">
              <w:rPr>
                <w:sz w:val="16"/>
              </w:rPr>
              <w:t>LS from RAN WG2: LS response to CT WG1 work on LTE Light Connection</w:t>
            </w:r>
          </w:p>
        </w:tc>
        <w:tc>
          <w:tcPr>
            <w:tcW w:w="0" w:type="auto"/>
          </w:tcPr>
          <w:p w:rsidR="00EF203E" w:rsidRPr="008F6D61" w:rsidRDefault="00EF203E" w:rsidP="008433FC">
            <w:pPr>
              <w:pStyle w:val="TAL"/>
              <w:tabs>
                <w:tab w:val="clear" w:pos="284"/>
                <w:tab w:val="clear" w:pos="567"/>
              </w:tabs>
              <w:rPr>
                <w:sz w:val="16"/>
              </w:rPr>
            </w:pPr>
            <w:r w:rsidRPr="008F6D61">
              <w:rPr>
                <w:sz w:val="16"/>
              </w:rPr>
              <w:t>RAN WG2</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Rel-14</w:t>
            </w:r>
          </w:p>
        </w:tc>
        <w:tc>
          <w:tcPr>
            <w:tcW w:w="0" w:type="auto"/>
          </w:tcPr>
          <w:p w:rsidR="00EF203E" w:rsidRPr="008F6D61" w:rsidRDefault="00EF203E" w:rsidP="008433FC">
            <w:pPr>
              <w:pStyle w:val="TAL"/>
              <w:tabs>
                <w:tab w:val="clear" w:pos="284"/>
                <w:tab w:val="clear" w:pos="567"/>
              </w:tabs>
              <w:rPr>
                <w:sz w:val="16"/>
              </w:rPr>
            </w:pPr>
            <w:r w:rsidRPr="008F6D61">
              <w:rPr>
                <w:sz w:val="16"/>
              </w:rPr>
              <w:t>LTE_LIGHT_CON-Core</w:t>
            </w:r>
          </w:p>
        </w:tc>
        <w:tc>
          <w:tcPr>
            <w:tcW w:w="0" w:type="auto"/>
          </w:tcPr>
          <w:p w:rsidR="00EF203E" w:rsidRPr="008F6D61" w:rsidRDefault="00EF203E" w:rsidP="008433FC">
            <w:pPr>
              <w:pStyle w:val="TAL"/>
              <w:tabs>
                <w:tab w:val="clear" w:pos="284"/>
                <w:tab w:val="clear" w:pos="567"/>
              </w:tabs>
              <w:rPr>
                <w:sz w:val="16"/>
              </w:rPr>
            </w:pPr>
            <w:r w:rsidRPr="008F6D61">
              <w:rPr>
                <w:sz w:val="16"/>
              </w:rPr>
              <w:t>Postponed to meeting #120</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171485</w:t>
            </w:r>
          </w:p>
        </w:tc>
        <w:tc>
          <w:tcPr>
            <w:tcW w:w="1239" w:type="dxa"/>
          </w:tcPr>
          <w:p w:rsidR="00EF203E" w:rsidRPr="008F6D61" w:rsidRDefault="00EF203E" w:rsidP="008433FC">
            <w:pPr>
              <w:pStyle w:val="TAL"/>
              <w:tabs>
                <w:tab w:val="clear" w:pos="284"/>
                <w:tab w:val="clear" w:pos="567"/>
              </w:tabs>
              <w:rPr>
                <w:sz w:val="16"/>
              </w:rPr>
            </w:pPr>
            <w:r w:rsidRPr="008F6D61">
              <w:rPr>
                <w:sz w:val="16"/>
              </w:rPr>
              <w:t>DISCUSSION</w:t>
            </w:r>
          </w:p>
        </w:tc>
        <w:tc>
          <w:tcPr>
            <w:tcW w:w="0" w:type="auto"/>
          </w:tcPr>
          <w:p w:rsidR="00EF203E" w:rsidRPr="008F6D61" w:rsidRDefault="00EF203E" w:rsidP="008433FC">
            <w:pPr>
              <w:pStyle w:val="TAL"/>
              <w:tabs>
                <w:tab w:val="clear" w:pos="284"/>
                <w:tab w:val="clear" w:pos="567"/>
              </w:tabs>
              <w:rPr>
                <w:sz w:val="16"/>
              </w:rPr>
            </w:pPr>
            <w:r w:rsidRPr="008F6D61">
              <w:rPr>
                <w:sz w:val="16"/>
              </w:rPr>
              <w:t>Way forward for change of AMF / Control of N2 persistence</w:t>
            </w:r>
          </w:p>
        </w:tc>
        <w:tc>
          <w:tcPr>
            <w:tcW w:w="0" w:type="auto"/>
          </w:tcPr>
          <w:p w:rsidR="00EF203E" w:rsidRPr="008F6D61" w:rsidRDefault="00EF203E" w:rsidP="008433FC">
            <w:pPr>
              <w:pStyle w:val="TAL"/>
              <w:tabs>
                <w:tab w:val="clear" w:pos="284"/>
                <w:tab w:val="clear" w:pos="567"/>
              </w:tabs>
              <w:rPr>
                <w:sz w:val="16"/>
              </w:rPr>
            </w:pPr>
            <w:r w:rsidRPr="008F6D61">
              <w:rPr>
                <w:sz w:val="16"/>
              </w:rPr>
              <w:t>Nokia, Cisco Systems, Inc.</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Rel-15</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Revision of S2-171017, merging S2-170927. No agreement on the way forward could be reached, this was postponed.</w:t>
            </w:r>
          </w:p>
        </w:tc>
        <w:tc>
          <w:tcPr>
            <w:tcW w:w="0" w:type="auto"/>
          </w:tcPr>
          <w:p w:rsidR="00EF203E" w:rsidRPr="008F6D61" w:rsidRDefault="00EF203E" w:rsidP="008433FC">
            <w:pPr>
              <w:pStyle w:val="TAL"/>
              <w:tabs>
                <w:tab w:val="clear" w:pos="284"/>
                <w:tab w:val="clear" w:pos="567"/>
              </w:tabs>
              <w:rPr>
                <w:sz w:val="16"/>
              </w:rPr>
            </w:pPr>
            <w:r w:rsidRPr="008F6D61">
              <w:rPr>
                <w:sz w:val="16"/>
              </w:rPr>
              <w:t>Postponed</w:t>
            </w:r>
          </w:p>
        </w:tc>
      </w:tr>
      <w:tr w:rsidR="00EF203E" w:rsidRPr="00C53118" w:rsidTr="00B6030D">
        <w:tc>
          <w:tcPr>
            <w:tcW w:w="1101" w:type="dxa"/>
          </w:tcPr>
          <w:p w:rsidR="00EF203E" w:rsidRPr="008F6D61" w:rsidRDefault="00EF203E" w:rsidP="008433FC">
            <w:pPr>
              <w:pStyle w:val="TAL"/>
              <w:tabs>
                <w:tab w:val="clear" w:pos="284"/>
                <w:tab w:val="clear" w:pos="567"/>
              </w:tabs>
              <w:rPr>
                <w:sz w:val="16"/>
              </w:rPr>
            </w:pPr>
            <w:r w:rsidRPr="008F6D61">
              <w:rPr>
                <w:sz w:val="16"/>
              </w:rPr>
              <w:t>S2</w:t>
            </w:r>
            <w:r w:rsidRPr="008F6D61">
              <w:rPr>
                <w:sz w:val="16"/>
              </w:rPr>
              <w:noBreakHyphen/>
              <w:t>171545</w:t>
            </w:r>
          </w:p>
        </w:tc>
        <w:tc>
          <w:tcPr>
            <w:tcW w:w="1239" w:type="dxa"/>
          </w:tcPr>
          <w:p w:rsidR="00EF203E" w:rsidRPr="008F6D61" w:rsidRDefault="00EF203E" w:rsidP="008433FC">
            <w:pPr>
              <w:pStyle w:val="TAL"/>
              <w:tabs>
                <w:tab w:val="clear" w:pos="284"/>
                <w:tab w:val="clear" w:pos="567"/>
              </w:tabs>
              <w:rPr>
                <w:sz w:val="16"/>
              </w:rPr>
            </w:pPr>
            <w:r w:rsidRPr="008F6D61">
              <w:rPr>
                <w:sz w:val="16"/>
              </w:rPr>
              <w:t>LS OUT</w:t>
            </w:r>
          </w:p>
        </w:tc>
        <w:tc>
          <w:tcPr>
            <w:tcW w:w="0" w:type="auto"/>
          </w:tcPr>
          <w:p w:rsidR="00EF203E" w:rsidRPr="008F6D61" w:rsidRDefault="00EF203E" w:rsidP="008433FC">
            <w:pPr>
              <w:pStyle w:val="TAL"/>
              <w:tabs>
                <w:tab w:val="clear" w:pos="284"/>
                <w:tab w:val="clear" w:pos="567"/>
              </w:tabs>
              <w:rPr>
                <w:sz w:val="16"/>
              </w:rPr>
            </w:pPr>
            <w:r w:rsidRPr="008F6D61">
              <w:rPr>
                <w:sz w:val="16"/>
              </w:rPr>
              <w:t xml:space="preserve">[DRAFT] LS on Light-Weight RRC connection support in </w:t>
            </w:r>
            <w:r w:rsidRPr="008F6D61">
              <w:rPr>
                <w:sz w:val="16"/>
              </w:rPr>
              <w:lastRenderedPageBreak/>
              <w:t>EPS</w:t>
            </w:r>
          </w:p>
        </w:tc>
        <w:tc>
          <w:tcPr>
            <w:tcW w:w="0" w:type="auto"/>
          </w:tcPr>
          <w:p w:rsidR="00EF203E" w:rsidRPr="008F6D61" w:rsidRDefault="00EF203E" w:rsidP="008433FC">
            <w:pPr>
              <w:pStyle w:val="TAL"/>
              <w:tabs>
                <w:tab w:val="clear" w:pos="284"/>
                <w:tab w:val="clear" w:pos="567"/>
              </w:tabs>
              <w:rPr>
                <w:sz w:val="16"/>
              </w:rPr>
            </w:pPr>
            <w:r w:rsidRPr="008F6D61">
              <w:rPr>
                <w:sz w:val="16"/>
              </w:rPr>
              <w:lastRenderedPageBreak/>
              <w:t>Nokia</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r w:rsidRPr="008F6D61">
              <w:rPr>
                <w:sz w:val="16"/>
              </w:rPr>
              <w:t>-</w:t>
            </w: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p>
        </w:tc>
        <w:tc>
          <w:tcPr>
            <w:tcW w:w="0" w:type="auto"/>
          </w:tcPr>
          <w:p w:rsidR="00EF203E" w:rsidRPr="008F6D61" w:rsidRDefault="00EF203E" w:rsidP="008433FC">
            <w:pPr>
              <w:pStyle w:val="TAL"/>
              <w:tabs>
                <w:tab w:val="clear" w:pos="284"/>
                <w:tab w:val="clear" w:pos="567"/>
              </w:tabs>
              <w:rPr>
                <w:sz w:val="16"/>
              </w:rPr>
            </w:pPr>
            <w:r w:rsidRPr="008F6D61">
              <w:rPr>
                <w:sz w:val="16"/>
              </w:rPr>
              <w:t xml:space="preserve">Created off-line at meeting. LATE DOC: Rx 16/02, 18:00 </w:t>
            </w:r>
            <w:r w:rsidRPr="008F6D61">
              <w:rPr>
                <w:sz w:val="16"/>
              </w:rPr>
              <w:lastRenderedPageBreak/>
              <w:t>Not Handled</w:t>
            </w:r>
          </w:p>
        </w:tc>
        <w:tc>
          <w:tcPr>
            <w:tcW w:w="0" w:type="auto"/>
          </w:tcPr>
          <w:p w:rsidR="00EF203E" w:rsidRPr="008F6D61" w:rsidRDefault="00EF203E" w:rsidP="008433FC">
            <w:pPr>
              <w:pStyle w:val="TAL"/>
              <w:tabs>
                <w:tab w:val="clear" w:pos="284"/>
                <w:tab w:val="clear" w:pos="567"/>
              </w:tabs>
              <w:rPr>
                <w:sz w:val="16"/>
              </w:rPr>
            </w:pPr>
            <w:r w:rsidRPr="008F6D61">
              <w:rPr>
                <w:sz w:val="16"/>
              </w:rPr>
              <w:lastRenderedPageBreak/>
              <w:t>Not Handled</w:t>
            </w:r>
          </w:p>
        </w:tc>
      </w:tr>
    </w:tbl>
    <w:p w:rsidR="00C171C5" w:rsidRDefault="00C171C5" w:rsidP="00C171C5">
      <w:pPr>
        <w:rPr>
          <w:color w:val="0000FF"/>
        </w:rPr>
      </w:pPr>
      <w:r>
        <w:rPr>
          <w:color w:val="0000FF"/>
        </w:rPr>
        <w:lastRenderedPageBreak/>
        <w:t>173 Entries.</w:t>
      </w:r>
    </w:p>
    <w:p w:rsidR="00C171C5" w:rsidRDefault="00C171C5">
      <w:pPr>
        <w:tabs>
          <w:tab w:val="clear" w:pos="567"/>
          <w:tab w:val="clear" w:pos="851"/>
          <w:tab w:val="clear" w:pos="1134"/>
          <w:tab w:val="clear" w:pos="1418"/>
          <w:tab w:val="clear" w:pos="1701"/>
        </w:tabs>
        <w:spacing w:after="0"/>
        <w:rPr>
          <w:lang w:eastAsia="en-US"/>
        </w:rPr>
      </w:pPr>
      <w:r>
        <w:rPr>
          <w:lang w:eastAsia="en-US"/>
        </w:rPr>
        <w:br w:type="page"/>
      </w:r>
    </w:p>
    <w:p w:rsidR="00C171C5" w:rsidRDefault="00C171C5" w:rsidP="00C171C5">
      <w:pPr>
        <w:pStyle w:val="Heading9"/>
      </w:pPr>
      <w:bookmarkStart w:id="56" w:name="_Toc477526606"/>
      <w:r>
        <w:lastRenderedPageBreak/>
        <w:t>Annex H</w:t>
      </w:r>
      <w:r>
        <w:tab/>
        <w:t>List of meeting participants and voting list</w:t>
      </w:r>
      <w:bookmarkEnd w:id="56"/>
    </w:p>
    <w:p w:rsidR="00C171C5" w:rsidRDefault="00C171C5" w:rsidP="00C171C5">
      <w:pPr>
        <w:pStyle w:val="Heading1"/>
      </w:pPr>
      <w:bookmarkStart w:id="57" w:name="_Toc477526607"/>
      <w:r>
        <w:t>H.1</w:t>
      </w:r>
      <w:r>
        <w:tab/>
        <w:t>List of attendees</w:t>
      </w:r>
      <w:bookmarkEnd w:id="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76"/>
        <w:gridCol w:w="3828"/>
        <w:gridCol w:w="2126"/>
        <w:gridCol w:w="1984"/>
        <w:gridCol w:w="2268"/>
        <w:gridCol w:w="1134"/>
      </w:tblGrid>
      <w:tr w:rsidR="00C171C5" w:rsidTr="00B6030D">
        <w:trPr>
          <w:cantSplit/>
          <w:tblHeader/>
        </w:trPr>
        <w:tc>
          <w:tcPr>
            <w:tcW w:w="2376" w:type="dxa"/>
            <w:shd w:val="clear" w:color="auto" w:fill="F3F3F3"/>
          </w:tcPr>
          <w:p w:rsidR="00C171C5" w:rsidRPr="0029177E" w:rsidRDefault="00C171C5" w:rsidP="00B6030D">
            <w:pPr>
              <w:pStyle w:val="TAH"/>
              <w:rPr>
                <w:noProof/>
                <w:sz w:val="16"/>
              </w:rPr>
            </w:pPr>
            <w:r w:rsidRPr="0029177E">
              <w:rPr>
                <w:noProof/>
                <w:sz w:val="16"/>
              </w:rPr>
              <w:t>Name</w:t>
            </w:r>
          </w:p>
        </w:tc>
        <w:tc>
          <w:tcPr>
            <w:tcW w:w="3828" w:type="dxa"/>
            <w:shd w:val="clear" w:color="auto" w:fill="F3F3F3"/>
          </w:tcPr>
          <w:p w:rsidR="00C171C5" w:rsidRPr="0029177E" w:rsidRDefault="00C171C5" w:rsidP="00B6030D">
            <w:pPr>
              <w:pStyle w:val="TAH"/>
              <w:rPr>
                <w:noProof/>
                <w:sz w:val="16"/>
              </w:rPr>
            </w:pPr>
            <w:r w:rsidRPr="0029177E">
              <w:rPr>
                <w:noProof/>
                <w:sz w:val="16"/>
              </w:rPr>
              <w:t>Represented Company</w:t>
            </w:r>
          </w:p>
        </w:tc>
        <w:tc>
          <w:tcPr>
            <w:tcW w:w="2126" w:type="dxa"/>
            <w:shd w:val="clear" w:color="auto" w:fill="F3F3F3"/>
          </w:tcPr>
          <w:p w:rsidR="00C171C5" w:rsidRPr="0029177E" w:rsidRDefault="00C171C5" w:rsidP="00B6030D">
            <w:pPr>
              <w:pStyle w:val="TAH"/>
              <w:rPr>
                <w:noProof/>
                <w:sz w:val="16"/>
              </w:rPr>
            </w:pPr>
            <w:r w:rsidRPr="0029177E">
              <w:rPr>
                <w:noProof/>
                <w:sz w:val="16"/>
              </w:rPr>
              <w:t>Moibile</w:t>
            </w:r>
          </w:p>
        </w:tc>
        <w:tc>
          <w:tcPr>
            <w:tcW w:w="1984" w:type="dxa"/>
            <w:shd w:val="clear" w:color="auto" w:fill="F3F3F3"/>
          </w:tcPr>
          <w:p w:rsidR="00C171C5" w:rsidRPr="0029177E" w:rsidRDefault="00C171C5" w:rsidP="00B6030D">
            <w:pPr>
              <w:pStyle w:val="TAH"/>
              <w:rPr>
                <w:noProof/>
                <w:sz w:val="16"/>
              </w:rPr>
            </w:pPr>
            <w:r w:rsidRPr="0029177E">
              <w:rPr>
                <w:noProof/>
                <w:sz w:val="16"/>
              </w:rPr>
              <w:t>Fixed Tel</w:t>
            </w:r>
          </w:p>
        </w:tc>
        <w:tc>
          <w:tcPr>
            <w:tcW w:w="2268" w:type="dxa"/>
            <w:shd w:val="clear" w:color="auto" w:fill="F3F3F3"/>
          </w:tcPr>
          <w:p w:rsidR="00C171C5" w:rsidRPr="0029177E" w:rsidRDefault="00C171C5" w:rsidP="00B6030D">
            <w:pPr>
              <w:pStyle w:val="TAH"/>
              <w:rPr>
                <w:noProof/>
                <w:sz w:val="16"/>
              </w:rPr>
            </w:pPr>
            <w:r w:rsidRPr="0029177E">
              <w:rPr>
                <w:noProof/>
                <w:sz w:val="16"/>
              </w:rPr>
              <w:t>3GPP Status</w:t>
            </w:r>
          </w:p>
        </w:tc>
        <w:tc>
          <w:tcPr>
            <w:tcW w:w="1134" w:type="dxa"/>
            <w:shd w:val="clear" w:color="auto" w:fill="F3F3F3"/>
          </w:tcPr>
          <w:p w:rsidR="00C171C5" w:rsidRPr="0029177E" w:rsidRDefault="00C171C5" w:rsidP="00B6030D">
            <w:pPr>
              <w:pStyle w:val="TAH"/>
              <w:rPr>
                <w:noProof/>
                <w:sz w:val="16"/>
              </w:rPr>
            </w:pPr>
            <w:r w:rsidRPr="0029177E">
              <w:rPr>
                <w:noProof/>
                <w:sz w:val="16"/>
              </w:rPr>
              <w:t>Country</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Santosh Abraham</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QUALCOMM CDMA TECHNOLOGIES</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+858 651 6107</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Saad Ahmad</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INTERDIGITAL COMMUNICATIONS</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+15149044588</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US</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Ming Ai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GOHIGH DATA NETWORKS TECH.</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 10 62305566-2180</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Irfan Ali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NTT DOCOMO INC.</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+905333986619</w:t>
            </w:r>
          </w:p>
        </w:tc>
        <w:tc>
          <w:tcPr>
            <w:tcW w:w="1984" w:type="dxa"/>
          </w:tcPr>
          <w:p w:rsidR="00C171C5" w:rsidRPr="00C171C5" w:rsidRDefault="00C171C5" w:rsidP="00C76356">
            <w:pPr>
              <w:pStyle w:val="TAL"/>
              <w:tabs>
                <w:tab w:val="clear" w:pos="284"/>
                <w:tab w:val="clear" w:pos="567"/>
              </w:tabs>
              <w:rPr>
                <w:sz w:val="16"/>
                <w:szCs w:val="16"/>
                <w:lang w:eastAsia="en-US"/>
              </w:rPr>
            </w:pP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TTC</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JP</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Andrew Allen</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BLACKBERRY UK LIMITED</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+18478098636</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GB</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Svante Alnås</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SONY CORPORATION</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+46702131392</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ARIB</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JP</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Christophe Alter</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ORANGE</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+33 296073131</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FR</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Xueli An</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HUAWEI TECH. GMBH</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+491721616740</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Masafumi Aramoto</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SHARP CORPORATION</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+81-43-299-8532</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ARIB</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JP</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Max Bacik</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OPENET TELECOM</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+35316204600</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IE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Youngkyo Baek</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SAMSUNG ELECTRONICS NORDIC AB</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+81-2-6147-3271</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SE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Uri Baniel</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ORACLE CORPORATION</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+18477077340</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+18477077340</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US</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Farooq Bari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AT&amp;T</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+1 425 580 5526</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ATIS</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US</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Andy Bennett</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SAMSUNG ELECTRONICS GMBH</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+44 1784 428 600</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Rajesh Bhalla</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ZTE CORPORATION</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 (630) 452 1420</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Miss Jayshree Bharatia</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SAMSUNG RESEARCH AMERICA</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+19727617618</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ATIS</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US</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Randy Bloomfield</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U.S. DEPARTMENT OF COMMERCE</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+17202011921</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+13034975489</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ATIS</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US</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Michael Brown</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AFFIRMED NETWORKS INC.</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(469) 461-3106</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3GPPGUEST - OTHER</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US</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Adrian Buckley</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BLACKBERRY JAPAN LIMITED</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+1 510 305 0880</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ARIB</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JP</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Alessio Casati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NOKIA SOLUTIONS &amp; NETWORKS (I)</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+44 7881 811223</w:t>
            </w:r>
          </w:p>
        </w:tc>
        <w:tc>
          <w:tcPr>
            <w:tcW w:w="1984" w:type="dxa"/>
          </w:tcPr>
          <w:p w:rsidR="00C171C5" w:rsidRPr="00C171C5" w:rsidRDefault="00C171C5" w:rsidP="00C76356">
            <w:pPr>
              <w:pStyle w:val="TAL"/>
              <w:tabs>
                <w:tab w:val="clear" w:pos="284"/>
                <w:tab w:val="clear" w:pos="567"/>
              </w:tabs>
              <w:rPr>
                <w:sz w:val="16"/>
                <w:szCs w:val="16"/>
                <w:lang w:eastAsia="en-US"/>
              </w:rPr>
            </w:pP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TSDSI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IN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Amer Catovic</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QUALCOMM TECH. NETHERLANDS B.V</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+1-858-651-1663</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NL</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Ms. Devaki Chandramouli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NOKIA</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+14692360416</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ATIS</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US</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Ying-yu Chen</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ITRI</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+886928168666</w:t>
            </w:r>
          </w:p>
        </w:tc>
        <w:tc>
          <w:tcPr>
            <w:tcW w:w="1984" w:type="dxa"/>
          </w:tcPr>
          <w:p w:rsidR="00C171C5" w:rsidRPr="00C171C5" w:rsidRDefault="00C171C5" w:rsidP="00C76356">
            <w:pPr>
              <w:pStyle w:val="TAL"/>
              <w:tabs>
                <w:tab w:val="clear" w:pos="284"/>
                <w:tab w:val="clear" w:pos="567"/>
              </w:tabs>
              <w:rPr>
                <w:sz w:val="16"/>
                <w:szCs w:val="16"/>
                <w:lang w:eastAsia="en-US"/>
              </w:rPr>
            </w:pP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TW</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Hong Cheng</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QUALCOMM TECH. NETHERLANDS B.V</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+1-9084438050</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NL</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Chen-ho Chin</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INTEL DEUTSCHLAND GMBH</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+32477413371</w:t>
            </w:r>
          </w:p>
        </w:tc>
        <w:tc>
          <w:tcPr>
            <w:tcW w:w="1984" w:type="dxa"/>
          </w:tcPr>
          <w:p w:rsidR="00C171C5" w:rsidRPr="00C171C5" w:rsidRDefault="00C171C5" w:rsidP="00C76356">
            <w:pPr>
              <w:pStyle w:val="TAL"/>
              <w:tabs>
                <w:tab w:val="clear" w:pos="284"/>
                <w:tab w:val="clear" w:pos="567"/>
              </w:tabs>
              <w:rPr>
                <w:sz w:val="16"/>
                <w:szCs w:val="16"/>
                <w:lang w:eastAsia="en-US"/>
              </w:rPr>
            </w:pP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Weng Chooi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BT GROUP PLC</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+447399516927</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+447399516927</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GB</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Gregory Dalle</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JUNIPER NETWORKS</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US</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Qiang Deng</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NEUL LIMITED</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GB</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Toni Dimitrovski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TNO</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NL</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Nicolas Drevon</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NOKIA FRANCE</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+33 6 08452649</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+33 1 40600916</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FR</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George Foti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ERICSSON FRANCE S.A.S</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+15144978056</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FR</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Robert Fredericks</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MOTOROLA SOLUTIONS GERMANY</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+18475761789</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Dieter Gludovacz</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TELEKOM DEUTSCHLAND GMBH</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+4367682005728</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+43 795 85 5728</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Jeffrey Gray</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OTD</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+15403612471</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US</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Ms. Yali Guo</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CATT</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+8613681117192</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Vivek Gupta</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INTEL FINLAND OY</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+1 408 513 5716</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FI</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Roland Gustafsson</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ERICSSON LM</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+46107120592</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SE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Erik Guttman</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SAMSUNG ELECTRONICS GMBH</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+49 157 8458 9355</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+49 7263 911 484</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Baruh Hason</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MOTOROLA SOLUTIONS DANMARK A/S</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+972537728105</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+972537728105</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DK</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Patrice Hédé</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HUAWEI TECH.(UK) CO., LTD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+33 6 63 60 29 85</w:t>
            </w:r>
          </w:p>
        </w:tc>
        <w:tc>
          <w:tcPr>
            <w:tcW w:w="1984" w:type="dxa"/>
          </w:tcPr>
          <w:p w:rsidR="00C171C5" w:rsidRPr="00C171C5" w:rsidRDefault="00C171C5" w:rsidP="00C76356">
            <w:pPr>
              <w:pStyle w:val="TAL"/>
              <w:tabs>
                <w:tab w:val="clear" w:pos="284"/>
                <w:tab w:val="clear" w:pos="567"/>
              </w:tabs>
              <w:rPr>
                <w:sz w:val="16"/>
                <w:szCs w:val="16"/>
                <w:lang w:eastAsia="en-US"/>
              </w:rPr>
            </w:pP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GB</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Peter Hedman</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ERICSSON JAPAN K.K.</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+46 10 7154339</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ARIB</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JP</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Hannu Hietalahti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NOKIA CORPORATION</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+358 40 5021 724</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+358 40 5021 724</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FI</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Miss Yunjing Hou</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DATANG TELECOM INTERNATIONAL</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+86-10-62305566-2183</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lastRenderedPageBreak/>
              <w:t>Mr. Huadong Hu</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HUAWEI TECH.(UK) CO., LTD</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+8618618141030</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GB</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James Hu</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AT&amp;T GNS BELGIUM SPRL</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+14252836185</w:t>
            </w:r>
          </w:p>
        </w:tc>
        <w:tc>
          <w:tcPr>
            <w:tcW w:w="1984" w:type="dxa"/>
          </w:tcPr>
          <w:p w:rsidR="00C171C5" w:rsidRPr="00C171C5" w:rsidRDefault="00C171C5" w:rsidP="00C76356">
            <w:pPr>
              <w:pStyle w:val="TAL"/>
              <w:tabs>
                <w:tab w:val="clear" w:pos="284"/>
                <w:tab w:val="clear" w:pos="567"/>
              </w:tabs>
              <w:rPr>
                <w:sz w:val="16"/>
                <w:szCs w:val="16"/>
                <w:lang w:eastAsia="en-US"/>
              </w:rPr>
            </w:pP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BE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Zhenning Huang</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CHINA MOBILE (HANGZHOU) INF.</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+8613488795219</w:t>
            </w:r>
          </w:p>
        </w:tc>
        <w:tc>
          <w:tcPr>
            <w:tcW w:w="1984" w:type="dxa"/>
          </w:tcPr>
          <w:p w:rsidR="00C171C5" w:rsidRPr="00C171C5" w:rsidRDefault="00C171C5" w:rsidP="00C76356">
            <w:pPr>
              <w:pStyle w:val="TAL"/>
              <w:tabs>
                <w:tab w:val="clear" w:pos="284"/>
                <w:tab w:val="clear" w:pos="567"/>
              </w:tabs>
              <w:rPr>
                <w:sz w:val="16"/>
                <w:szCs w:val="16"/>
                <w:lang w:eastAsia="en-US"/>
              </w:rPr>
            </w:pP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David Huo</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ZTE CORPORATION</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+1-973-896-2116</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+1-973-997-5143</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Iskren Ianev</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NEC CORPORATION</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+447917070850</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+442088362388</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JP</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Puneet Jain</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INTEL</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+1-503-712-6214</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ATIS</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US</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Vivek Jha</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CISCO SYSTEMS FRANCE</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+917406998209</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+1978 658 8227</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FR</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Yi Jiang</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CHINA MOBILE INTERNATIONAL LTD</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+861066006688-5456</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Paul Jolivet</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LG ELECTRONICS FRANCE</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+33 1 4989 8864</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FR</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Christopher Joul</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T-MOBILE USA INC.</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+1-425-444-1159</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ATIS</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US</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Ms. Yanchao Kang</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CATT</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+86-10-62305566-2176</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Ms. Yooah Kang</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ETRI</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TTA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KR</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Dimitrios Karampatsis</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LENOVO MOBILE COM. TECHNOLOGY</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Dongmyoung Kim</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ETRI</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+821062490227</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TTA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KR</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Dongsoo Kim</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LG ELECTRONICS MOBILE RESEARCH</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+821077479244</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+821077479244</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ATIS</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US</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Hyunsook Kim</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LG ELECTRONICS FRANCE</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+82-2-6912-6578</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FR</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Jaehyun Kim</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LG ELECTRONICS UK</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+82-10-8241-1322</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+82-10-8241-1322</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GB</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Ki Young Kim</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LG ELECTRONICS POLSKA</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+82 10 5600 5663</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PL</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Laeyoung Kim</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LG ELECTRONICS INC.</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+821048100298</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TTA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KR</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Sunghoon Kim</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SAMSUNG ELECTRONICS POLSKA</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+82-10-5126-5358</w:t>
            </w:r>
          </w:p>
        </w:tc>
        <w:tc>
          <w:tcPr>
            <w:tcW w:w="1984" w:type="dxa"/>
          </w:tcPr>
          <w:p w:rsidR="00C171C5" w:rsidRPr="00C171C5" w:rsidRDefault="00C171C5" w:rsidP="00C76356">
            <w:pPr>
              <w:pStyle w:val="TAL"/>
              <w:tabs>
                <w:tab w:val="clear" w:pos="284"/>
                <w:tab w:val="clear" w:pos="567"/>
              </w:tabs>
              <w:rPr>
                <w:sz w:val="16"/>
                <w:szCs w:val="16"/>
                <w:lang w:eastAsia="en-US"/>
              </w:rPr>
            </w:pP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PL</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Krisztian Kiss</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APPLE (UK) LIMITED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+16503915969</w:t>
            </w:r>
          </w:p>
        </w:tc>
        <w:tc>
          <w:tcPr>
            <w:tcW w:w="1984" w:type="dxa"/>
          </w:tcPr>
          <w:p w:rsidR="00C171C5" w:rsidRPr="00C171C5" w:rsidRDefault="00C171C5" w:rsidP="00C76356">
            <w:pPr>
              <w:pStyle w:val="TAL"/>
              <w:tabs>
                <w:tab w:val="clear" w:pos="284"/>
                <w:tab w:val="clear" w:pos="567"/>
              </w:tabs>
              <w:rPr>
                <w:sz w:val="16"/>
                <w:szCs w:val="16"/>
                <w:lang w:eastAsia="en-US"/>
              </w:rPr>
            </w:pP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GB</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Håkon eyde Kjuus</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TELENOR ASA</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+4793652456</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NO</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Ms. Yoshiko Koizumi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FUJITSU LABORATORIES OF EUROPE</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+81-44-874-2214</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GB</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Prakash Kolan</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SAMSUNG RESEARCH AMERICA</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+19728769503</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+19728769503</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ATIS</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US</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Frank Korinek</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MOTOROLA SOLUTIONS UK LTD.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+1 847 877-7179</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+44 1256 790 790</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GB</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Andreas Kunz</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NEC CORPORATION</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+49/(0) 6221/9051141</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ARIB</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JP</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Kisuk Kweon</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SAMSUNG ELECTRONICS CO., LTD.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+821043311797</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ARIB</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JP</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Chia-lin Lai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ITRI</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+886-3-5914172</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TW</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Reinhard Lauster</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DEUTSCHE TELEKOM AG</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+43 676 8200 7173</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+43 1 79585 7173</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Ms. Hoyeon Lee</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SAMSUNG R&amp;D INSTITUTE UK</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+821071565250</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GB</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Hyungho Lee</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SAMSUNG R&amp;D INSTITUTE INDIA</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TSDSI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IN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Jicheol Lee</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TIANJIN SAMSUNG TELECOM</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+82 31 279 3605</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Jinsung Lee</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SAMSUNG ELECTRONICS GMBH</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Seungik Lee</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ETRI</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+82428601483</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TTA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KR</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Soo Hwan Lee</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ETRI</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TTA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KR</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Filipe Leitao</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NEC EUROPE LTD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+491629192175</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+4962214342116</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GB</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Xu Li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HUAWEI TECHNOLOGIES CO. LTD.</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Gerardo Libunao</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VERIZON UK LTD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+19085815824</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+19085597561</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GB</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Fei Lu</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NUBIA TECHNOLOGY CO.,LTD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+86-18651682123</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+86-25-88014634</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Mrs. Yan LU</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ZTE MICROELECTRONICS TECH. CO.</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Donald Lukacs</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APPLIED COMMUNICATION SCIENCES</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+17328988293</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ATIS</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US</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Mario Madella</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TELECOM ITALIA S.P.A.</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+39 335 766 9764</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+390112285493</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IT</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Frank Mademann</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HUAWEI TECHNOLOGIES CO., LTD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+49 172 6381644</w:t>
            </w:r>
          </w:p>
        </w:tc>
        <w:tc>
          <w:tcPr>
            <w:tcW w:w="1984" w:type="dxa"/>
          </w:tcPr>
          <w:p w:rsidR="00C171C5" w:rsidRPr="00C171C5" w:rsidRDefault="00C171C5" w:rsidP="00C76356">
            <w:pPr>
              <w:pStyle w:val="TAL"/>
              <w:tabs>
                <w:tab w:val="clear" w:pos="284"/>
                <w:tab w:val="clear" w:pos="567"/>
              </w:tabs>
              <w:rPr>
                <w:sz w:val="16"/>
                <w:szCs w:val="16"/>
                <w:lang w:eastAsia="en-US"/>
              </w:rPr>
            </w:pP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Serge Manning</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SPRINT CORPORATION</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+1-325-603-0560</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US</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Jonas Martinsson</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PROCERA NETWORKS AB</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SE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Georg Mayer</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HUAWEI TECHNOLOGIES CO., LTD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+43 699 1900 5758</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+4369919005758</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Sang-jun Moon</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BEIJING SAMSUNG TELECOM R&amp;D</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+82-31-279-3617</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Antoine Mouquet</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ORANGE SPAIN</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+33678009242</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+33157395252</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ES</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lastRenderedPageBreak/>
              <w:t>Mr. Homare Murakami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NICT</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+81 46 847 5067</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ARIB</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JP</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Leopold Murhammer</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T-MOBILE AUSTRIA GMBH</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+4367682005493</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+43179585-5493</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AT</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Andrew Murphy</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BBC</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+44 7809 598359</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GB</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mehdi nadah</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ORANGE ROMANIA</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+33680382799</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+0680382799</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RO</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Karl-Heinz Nenner</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DEUTSCHE TELEKOM AG</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+49 171 54 28 270</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+49 228 181 18037</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Hui Ni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HUAWEI TECH.(UK) CO., LTD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+86 15910660719</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+86 10 82882691</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GB</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Aki Noda</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FUJITSU LIMITED</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+81 44 874 2214</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JP</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Lars Nord</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SONY EUROPE LIMITED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+46725379950</w:t>
            </w:r>
          </w:p>
        </w:tc>
        <w:tc>
          <w:tcPr>
            <w:tcW w:w="1984" w:type="dxa"/>
          </w:tcPr>
          <w:p w:rsidR="00C171C5" w:rsidRPr="00C171C5" w:rsidRDefault="00C171C5" w:rsidP="00C76356">
            <w:pPr>
              <w:pStyle w:val="TAL"/>
              <w:tabs>
                <w:tab w:val="clear" w:pos="284"/>
                <w:tab w:val="clear" w:pos="567"/>
              </w:tabs>
              <w:rPr>
                <w:sz w:val="16"/>
                <w:szCs w:val="16"/>
                <w:lang w:eastAsia="en-US"/>
              </w:rPr>
            </w:pP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GB</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Muneaki Ogawa</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NTT CORPORATION</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+81422596593</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JP</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Magnus Olsson</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ERICSSON LIMITED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+447880174007</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+447880174007</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GB</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Ulises Olvera</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INTERDIGITAL ASIA LLC</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+447710974514</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+442077499144</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TTA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KR</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Guowei Ouyang</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HUAWEI DEVICE CO., LTD</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+13811368996</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Jungshin Park</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SAMSUNG ELECTRONICS CO., LTD.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+821095303658</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ARIB</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JP</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Sang Min Park</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LG ELECTRONICS FINLAND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+821033794970</w:t>
            </w:r>
          </w:p>
        </w:tc>
        <w:tc>
          <w:tcPr>
            <w:tcW w:w="1984" w:type="dxa"/>
          </w:tcPr>
          <w:p w:rsidR="00C171C5" w:rsidRPr="00C171C5" w:rsidRDefault="00C171C5" w:rsidP="00C76356">
            <w:pPr>
              <w:pStyle w:val="TAL"/>
              <w:tabs>
                <w:tab w:val="clear" w:pos="284"/>
                <w:tab w:val="clear" w:pos="567"/>
              </w:tabs>
              <w:rPr>
                <w:sz w:val="16"/>
                <w:szCs w:val="16"/>
                <w:lang w:eastAsia="en-US"/>
              </w:rPr>
            </w:pP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FI</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Sudhakar Patil</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VERIZON UK LTD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+14692710238</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+18176936920</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GB</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Manuel Paul</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DEUTSCHE TELEKOM AG</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+4930835374207</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Maurice Pope</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ETSI</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+33 (0)6 07 59 08 49</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+33 4 92 94 42 59</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3GPPORG_REP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FR</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Chris Pudney</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VODAFONE TELEKOMÜNIKASYON A.S.</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+44 7748 111 999</w:t>
            </w:r>
          </w:p>
        </w:tc>
        <w:tc>
          <w:tcPr>
            <w:tcW w:w="1984" w:type="dxa"/>
          </w:tcPr>
          <w:p w:rsidR="00C171C5" w:rsidRPr="00C171C5" w:rsidRDefault="00C171C5" w:rsidP="00C76356">
            <w:pPr>
              <w:pStyle w:val="TAL"/>
              <w:tabs>
                <w:tab w:val="clear" w:pos="284"/>
                <w:tab w:val="clear" w:pos="567"/>
              </w:tabs>
              <w:rPr>
                <w:sz w:val="16"/>
                <w:szCs w:val="16"/>
                <w:lang w:eastAsia="en-US"/>
              </w:rPr>
            </w:pP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TR</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Manuel Rebellon</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SANDVINE INCORPORATED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+1 226 929 6346</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+1 226 929 6346</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CA</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Selvam Rengasami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OTD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+1 908 930 5212</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+1 732 512 0969</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US</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Mrs. Anna Riondet</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ETSI</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+ 33 6 07 59 08 46</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+33 4 92 94 42 89</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3GPPORG_REP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FR</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Stefan Rommer</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ERICSSON-LG CO., LTD</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+46 10 7120729</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TTA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KR</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Hans Ronneke</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NANJING ERICSSON PANDA COM LTD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+46 706 764381</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+46 10 712 0293</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Ms. Jinsook Ryu</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LG ELECTRONICS DEUTSCHLAND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+821083389664</w:t>
            </w:r>
          </w:p>
        </w:tc>
        <w:tc>
          <w:tcPr>
            <w:tcW w:w="1984" w:type="dxa"/>
          </w:tcPr>
          <w:p w:rsidR="00C171C5" w:rsidRPr="00C171C5" w:rsidRDefault="00C171C5" w:rsidP="00C76356">
            <w:pPr>
              <w:pStyle w:val="TAL"/>
              <w:tabs>
                <w:tab w:val="clear" w:pos="284"/>
                <w:tab w:val="clear" w:pos="567"/>
              </w:tabs>
              <w:rPr>
                <w:sz w:val="16"/>
                <w:szCs w:val="16"/>
                <w:lang w:eastAsia="en-US"/>
              </w:rPr>
            </w:pP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Miss Susana Sabater</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VODAFONE ESPAÑA SA</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+34 610515386</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+34 610515386</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ES</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Takuro Sakai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KDDI CORPORATION</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+818090488411</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TTC</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JP</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Apostolis Salkintzis</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MOTOROLA MOBILITY FRANCE S.A.S</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+30 6946 656423</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+30 210 6561137</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FR</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Nirav Salot</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ALTIOSTAR</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+919326737733</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+919326737733</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GB</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Malla Reddy Sama</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DOCOMO COMMUNICATIONS LAB.</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+49-89-56824-246</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Mirko Schramm</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HUAWEI TECHNOLOGIES SWEDEN AB</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+49 1622998437</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+49 30 92355216</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SE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Guillaume Sebire</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MEDIATEK INC.</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+358 5048 37388</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+358 5048 37388</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TW</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Changhong Shan</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INTEL CHINA LTD.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+86 18916758880</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+44 1926 314811</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Ms. Yang Shen</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ALCATEL-LUCENT SHANGHAI BELL</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+8613910583662</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+8613910583662</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Mrs. Shufeng Shi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HUAWEI TECHNOLOGIES CO., LTD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+8613571984613</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+862981775094</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Xiaoyan Shi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INTERDIGITAL COMMUNICATIONS</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+1 5148141029</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+1 5149046292</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ATIS</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US</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Zhenning Shi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CHENGDU TD TECH LTD.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+8613911679348</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+8613911679348</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Takuya Shimojo</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NTT DOCOMO INC.</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+819086853442</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ARIB</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JP</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Brian Smith</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BELL MOBILITY</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+1 416 802 1998</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+1 905 282 3241 ext</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CA</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Ms. Tricci So</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ZTE WISTRON TELECOM AB</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+18582286333</w:t>
            </w:r>
          </w:p>
        </w:tc>
        <w:tc>
          <w:tcPr>
            <w:tcW w:w="1984" w:type="dxa"/>
          </w:tcPr>
          <w:p w:rsidR="00C171C5" w:rsidRPr="00C171C5" w:rsidRDefault="00C171C5" w:rsidP="00C76356">
            <w:pPr>
              <w:pStyle w:val="TAL"/>
              <w:tabs>
                <w:tab w:val="clear" w:pos="284"/>
                <w:tab w:val="clear" w:pos="567"/>
              </w:tabs>
              <w:rPr>
                <w:sz w:val="16"/>
                <w:szCs w:val="16"/>
                <w:lang w:eastAsia="en-US"/>
              </w:rPr>
            </w:pP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SE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Jungje Son</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SAMSUNG ELECTRONICS CO., LTD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+821045056309</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+82312795098</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TTA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KR</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Yue Song</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CHINA MOBILE GROUP DEVICE CO.</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Sebastian Speicher</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CISCO SYSTEMS BELGIUM</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+41799618726</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+41448789855</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BE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Marco Spini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HUAWEI TECHNOLOGIES FRANCE</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+33687359128</w:t>
            </w:r>
          </w:p>
        </w:tc>
        <w:tc>
          <w:tcPr>
            <w:tcW w:w="1984" w:type="dxa"/>
          </w:tcPr>
          <w:p w:rsidR="00C171C5" w:rsidRPr="00C171C5" w:rsidRDefault="00C171C5" w:rsidP="00C76356">
            <w:pPr>
              <w:pStyle w:val="TAL"/>
              <w:tabs>
                <w:tab w:val="clear" w:pos="284"/>
                <w:tab w:val="clear" w:pos="567"/>
              </w:tabs>
              <w:rPr>
                <w:sz w:val="16"/>
                <w:szCs w:val="16"/>
                <w:lang w:eastAsia="en-US"/>
              </w:rPr>
            </w:pP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FR</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Michael Starsinic</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CONVIDA WIRELESS LLC</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+011-610-878-5655</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US</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Faccin Stefano</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QUALCOMM EUROPE INC.(ITALY)</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+15105082185</w:t>
            </w:r>
          </w:p>
        </w:tc>
        <w:tc>
          <w:tcPr>
            <w:tcW w:w="1984" w:type="dxa"/>
          </w:tcPr>
          <w:p w:rsidR="00C171C5" w:rsidRPr="00C171C5" w:rsidRDefault="00C171C5" w:rsidP="00C76356">
            <w:pPr>
              <w:pStyle w:val="TAL"/>
              <w:tabs>
                <w:tab w:val="clear" w:pos="284"/>
                <w:tab w:val="clear" w:pos="567"/>
              </w:tabs>
              <w:rPr>
                <w:sz w:val="16"/>
                <w:szCs w:val="16"/>
                <w:lang w:eastAsia="en-US"/>
              </w:rPr>
            </w:pP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IT</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Saso Stojanovski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INTEL MOBILE FRANCE</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+ 33 6 62 66 19 98</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FR</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Miss Shabnam Sultana</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ERICSSON INC.</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+15143457900</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ATIS</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US</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Tao Sun</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CHINA MOBILE (SUZHOU) SOFTWARE</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+8615801696688-5549</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lastRenderedPageBreak/>
              <w:t>Mr. Naoaki Suzuki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NEC TELECOM MODUS LTD.</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+81-4-7185-6722</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GB</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Husain Syed</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DOCOMO COMMUNICATIONS LAB.</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+819054458942</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+16304009302</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Toshiyuki Tamura</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NEC CORPORATION</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+81 44 455 8496</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TTC</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JP</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Laurent Thiebaut</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NOKIA GERMANY</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+33626317156</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+33626317156</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Kundan Tiwari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HTC CORPORATION</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+0930579745</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Goran Todorovic</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BOUYGUES TELECOM</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+33761875221</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+33139267338</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FR</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Dario Serafino Tonesi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HUAWEI TECH. GMBH</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+4917610151560</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Miss Thouraya Toukabri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ORANGE UK</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+33157399131</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GB</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Yuichiro Toyama</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KDDI CORPORATION</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+81-3-6678-3469</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ARIB</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JP</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Riccardo Trivisonno</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HUAWEI TECH.(UK) CO., LTD</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+491734636043</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GB</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Satoshi Tsukamoto</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ATR</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+81774951534</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ARIB</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JP</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Hiroyuki Uenohara</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KDDI CORPORATION</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+81-80-59909809</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TTC</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JP</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Dr. Takeshi Usui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KDDI CORPORATION</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+81-080-5026-4246</w:t>
            </w:r>
          </w:p>
        </w:tc>
        <w:tc>
          <w:tcPr>
            <w:tcW w:w="1984" w:type="dxa"/>
          </w:tcPr>
          <w:p w:rsidR="00C171C5" w:rsidRPr="00C171C5" w:rsidRDefault="00C171C5" w:rsidP="00C76356">
            <w:pPr>
              <w:pStyle w:val="TAL"/>
              <w:tabs>
                <w:tab w:val="clear" w:pos="284"/>
                <w:tab w:val="clear" w:pos="567"/>
              </w:tabs>
              <w:rPr>
                <w:sz w:val="16"/>
                <w:szCs w:val="16"/>
                <w:lang w:eastAsia="en-US"/>
              </w:rPr>
            </w:pP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ARIB</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JP</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Maulik Vaidya</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HUAWEI TECHNOLOGIES CO. LTD.</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+1 972 543 5862</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Jan Van Geel</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PROXIMUS PLC</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+32 475639030</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+32 2 202 10 35</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BE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Christophe Volnay</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ETSI</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+ 33 6 87 74 60 02</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+33 4 92 94 42 51</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3GPPORG_REP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FR</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Ms. Sophie Vrzic</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HUAWEI TECH.(UK) CO., LTD</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+1-613-595-1900</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GB</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Miss Dan Wang</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CHINA MOBILE E-COMMERCE CO.</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+8518811460890</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Hucheng Wang</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DATANG LINKTESTER TECHNOLOGY</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+8610623055662181</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Steven Wenham</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NEUL LIMITED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+44 7771 336 569</w:t>
            </w:r>
          </w:p>
        </w:tc>
        <w:tc>
          <w:tcPr>
            <w:tcW w:w="1984" w:type="dxa"/>
          </w:tcPr>
          <w:p w:rsidR="00C171C5" w:rsidRPr="00C171C5" w:rsidRDefault="00C171C5" w:rsidP="00C76356">
            <w:pPr>
              <w:pStyle w:val="TAL"/>
              <w:tabs>
                <w:tab w:val="clear" w:pos="284"/>
                <w:tab w:val="clear" w:pos="567"/>
              </w:tabs>
              <w:rPr>
                <w:sz w:val="16"/>
                <w:szCs w:val="16"/>
                <w:lang w:eastAsia="en-US"/>
              </w:rPr>
            </w:pP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GB</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Curt Wong</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NOKIA KOREA</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+1 469 269 4162</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+1 469 269 4162</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TTA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KR</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Xiaobo Wu</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HUAWEI TECHNOLOGIES FRANCE</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+8621-68644808-50610</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FR</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Chunshan Xiong</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HUAWEI TECHNOLOGIES SWEDEN AB</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+86-13911370752</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+86-10-82836926</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SE</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Miss Wanling Ye</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HUAWEI TELECOMMUNICATION INDIA</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+8613725559404</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TSDSI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IN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Jiang Yong</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DATANG MOBILE COM. EQUIPMENT</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Michele Zarri</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GSM ASSOCIATION</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+447932002114</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+447932002114</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3GPPMARK_REP - OTHER</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GB</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Miss Juan Zhang</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DATANG SEMICONDUCTOR CO., LTD</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+86 10 62305566 2178</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Wanqiang Zhang</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HUAWEI TECHNOLOGIES JAPAN K.K.</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+861060613232</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ARIB</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JP</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Ms. Zhuoyun Zhang</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LENOVO (BEIJING) LTD</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Li Zhendong</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ZTE TRUNKING TECHNOLOGY CORP.</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+86 755 5739300</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Runze Zhou</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HISILICON TECHNOLOGIES CO. LTD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+8613601812159</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+8602138902953</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Xiaoyun Zhou</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ZTE TRUNKING TECHNOLOGY CORP.</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+8613813823840</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Fenqin Zhu</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HUAWEI TECHNOLOGIES CO. LTD.</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+86-755-28788328</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ETSI</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Jinguo Zhu</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ZTE CORPORATION</w:t>
            </w:r>
          </w:p>
        </w:tc>
        <w:tc>
          <w:tcPr>
            <w:tcW w:w="2126" w:type="dxa"/>
          </w:tcPr>
          <w:p w:rsidR="00C171C5" w:rsidRPr="00C171C5" w:rsidRDefault="00C171C5" w:rsidP="00C76356">
            <w:pPr>
              <w:pStyle w:val="TAL"/>
              <w:tabs>
                <w:tab w:val="clear" w:pos="284"/>
                <w:tab w:val="clear" w:pos="567"/>
              </w:tabs>
              <w:rPr>
                <w:sz w:val="16"/>
                <w:szCs w:val="16"/>
                <w:lang w:eastAsia="en-US"/>
              </w:rPr>
            </w:pP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+86 13912985460</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Mrs. Wenruo Zhu</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HUAWEI TECHNOLOGIES CO., LTD</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+86 13916666788</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+86 21 38902812</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CN</w:t>
            </w:r>
          </w:p>
        </w:tc>
      </w:tr>
      <w:tr w:rsidR="00C171C5" w:rsidRPr="00C73FF1" w:rsidTr="00B6030D">
        <w:trPr>
          <w:cantSplit/>
        </w:trPr>
        <w:tc>
          <w:tcPr>
            <w:tcW w:w="237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Mr. Haris Zisimopoulos</w:t>
            </w:r>
          </w:p>
        </w:tc>
        <w:tc>
          <w:tcPr>
            <w:tcW w:w="382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QUALCOMM JAPAN INC</w:t>
            </w:r>
          </w:p>
        </w:tc>
        <w:tc>
          <w:tcPr>
            <w:tcW w:w="2126"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+447919994709</w:t>
            </w:r>
          </w:p>
        </w:tc>
        <w:tc>
          <w:tcPr>
            <w:tcW w:w="198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+441252363134</w:t>
            </w:r>
          </w:p>
        </w:tc>
        <w:tc>
          <w:tcPr>
            <w:tcW w:w="2268"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3GPPMEMBER - ARIB</w:t>
            </w:r>
          </w:p>
        </w:tc>
        <w:tc>
          <w:tcPr>
            <w:tcW w:w="1134" w:type="dxa"/>
          </w:tcPr>
          <w:p w:rsidR="00C171C5" w:rsidRPr="00C171C5" w:rsidRDefault="00C171C5" w:rsidP="00C76356">
            <w:pPr>
              <w:pStyle w:val="TAL"/>
              <w:tabs>
                <w:tab w:val="clear" w:pos="284"/>
                <w:tab w:val="clear" w:pos="567"/>
              </w:tabs>
              <w:rPr>
                <w:sz w:val="16"/>
                <w:szCs w:val="16"/>
                <w:lang w:eastAsia="en-US"/>
              </w:rPr>
            </w:pPr>
            <w:r w:rsidRPr="00C171C5">
              <w:rPr>
                <w:sz w:val="16"/>
                <w:szCs w:val="16"/>
                <w:lang w:eastAsia="en-US"/>
              </w:rPr>
              <w:t>JP</w:t>
            </w:r>
          </w:p>
        </w:tc>
      </w:tr>
    </w:tbl>
    <w:p w:rsidR="00C171C5" w:rsidRPr="0091084C" w:rsidRDefault="00C171C5" w:rsidP="00C171C5">
      <w:pPr>
        <w:rPr>
          <w:lang w:eastAsia="en-US"/>
        </w:rPr>
      </w:pPr>
      <w:r>
        <w:rPr>
          <w:color w:val="0000FF"/>
        </w:rPr>
        <w:t>175 Attendees.</w:t>
      </w:r>
    </w:p>
    <w:p w:rsidR="00C171C5" w:rsidRDefault="00C171C5" w:rsidP="00C171C5">
      <w:pPr>
        <w:pStyle w:val="Heading1"/>
      </w:pPr>
      <w:bookmarkStart w:id="58" w:name="_Toc477526608"/>
      <w:r>
        <w:lastRenderedPageBreak/>
        <w:t>H.2</w:t>
      </w:r>
      <w:r>
        <w:tab/>
        <w:t>Next meeting Voting list</w:t>
      </w:r>
      <w:bookmarkEnd w:id="58"/>
    </w:p>
    <w:p w:rsidR="00C171C5" w:rsidRDefault="00C171C5" w:rsidP="00C171C5">
      <w:pPr>
        <w:pStyle w:val="TAL"/>
        <w:rPr>
          <w:color w:val="FF0000"/>
        </w:rPr>
      </w:pPr>
      <w:r>
        <w:rPr>
          <w:color w:val="FF0000"/>
        </w:rPr>
        <w:t>The attached list is dependent upon the information in H.1 and Individual Member companies who are recorded as attending SA WG2 Meetings #118 or #118BIS (representation of an Individual Member at any of SA WG2 Meetings #118, #118BIS or #119).</w:t>
      </w:r>
    </w:p>
    <w:p w:rsidR="00C171C5" w:rsidRDefault="00C171C5" w:rsidP="00C171C5">
      <w:pPr>
        <w:pStyle w:val="TAL"/>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C171C5" w:rsidTr="00B6030D">
        <w:trPr>
          <w:cantSplit/>
        </w:trPr>
        <w:tc>
          <w:tcPr>
            <w:tcW w:w="9747" w:type="dxa"/>
          </w:tcPr>
          <w:p w:rsidR="00C171C5" w:rsidRDefault="00C171C5" w:rsidP="00B6030D">
            <w:pPr>
              <w:pStyle w:val="TH"/>
              <w:spacing w:after="0"/>
              <w:rPr>
                <w:rFonts w:cs="Arial"/>
                <w:noProof/>
                <w:snapToGrid w:val="0"/>
                <w:color w:val="0000FF"/>
              </w:rPr>
            </w:pPr>
            <w:r>
              <w:rPr>
                <w:rFonts w:cs="Arial"/>
                <w:noProof/>
                <w:snapToGrid w:val="0"/>
                <w:color w:val="0000FF"/>
              </w:rPr>
              <w:t>Voting list for 3GPP TSG SA WG2</w:t>
            </w:r>
            <w:r>
              <w:rPr>
                <w:rFonts w:cs="Arial"/>
                <w:noProof/>
                <w:snapToGrid w:val="0"/>
                <w:color w:val="0000FF"/>
              </w:rPr>
              <w:br/>
              <w:t>(Technical Specification Group - Services and System Aspects - Architecture)</w:t>
            </w:r>
          </w:p>
          <w:p w:rsidR="00C171C5" w:rsidRDefault="00C171C5" w:rsidP="00C171C5">
            <w:pPr>
              <w:pStyle w:val="TAL"/>
              <w:rPr>
                <w:rFonts w:cs="Arial"/>
                <w:noProof/>
                <w:snapToGrid w:val="0"/>
                <w:color w:val="0000FF"/>
                <w:sz w:val="16"/>
                <w:szCs w:val="16"/>
              </w:rPr>
            </w:pPr>
            <w:r>
              <w:rPr>
                <w:rFonts w:cs="Arial"/>
                <w:noProof/>
                <w:snapToGrid w:val="0"/>
                <w:color w:val="0000FF"/>
                <w:sz w:val="16"/>
                <w:szCs w:val="16"/>
              </w:rPr>
              <w:t>List Created on:</w:t>
            </w:r>
            <w:r>
              <w:rPr>
                <w:rFonts w:cs="Arial"/>
                <w:noProof/>
                <w:snapToGrid w:val="0"/>
                <w:color w:val="0000FF"/>
                <w:sz w:val="16"/>
                <w:szCs w:val="16"/>
              </w:rPr>
              <w:tab/>
              <w:t>19 February 2017</w:t>
            </w:r>
          </w:p>
        </w:tc>
      </w:tr>
      <w:tr w:rsidR="00C171C5" w:rsidTr="00B6030D">
        <w:trPr>
          <w:cantSplit/>
        </w:trPr>
        <w:tc>
          <w:tcPr>
            <w:tcW w:w="9747" w:type="dxa"/>
          </w:tcPr>
          <w:p w:rsidR="00C171C5" w:rsidRDefault="00C171C5" w:rsidP="00B6030D">
            <w:pPr>
              <w:pStyle w:val="TAL"/>
              <w:rPr>
                <w:b/>
                <w:noProof/>
                <w:snapToGrid w:val="0"/>
                <w:sz w:val="16"/>
                <w:szCs w:val="16"/>
              </w:rPr>
            </w:pPr>
            <w:r>
              <w:rPr>
                <w:noProof/>
                <w:snapToGrid w:val="0"/>
                <w:sz w:val="16"/>
                <w:szCs w:val="16"/>
              </w:rPr>
              <w:br/>
              <w:t>This report shows the 3GPP Member Companies on the Voting List after</w:t>
            </w:r>
            <w:r>
              <w:rPr>
                <w:rFonts w:ascii="MS Sans Serif" w:hAnsi="MS Sans Serif"/>
                <w:noProof/>
                <w:snapToGrid w:val="0"/>
                <w:sz w:val="16"/>
                <w:szCs w:val="16"/>
              </w:rPr>
              <w:t xml:space="preserve"> </w:t>
            </w:r>
            <w:r>
              <w:rPr>
                <w:b/>
                <w:noProof/>
                <w:snapToGrid w:val="0"/>
                <w:sz w:val="16"/>
                <w:szCs w:val="16"/>
              </w:rPr>
              <w:t xml:space="preserve">SA WG2 Meeting </w:t>
            </w:r>
            <w:r>
              <w:rPr>
                <w:b/>
                <w:noProof/>
                <w:snapToGrid w:val="0"/>
                <w:sz w:val="16"/>
                <w:szCs w:val="16"/>
                <w:lang w:val="en-US"/>
              </w:rPr>
              <w:t>#</w:t>
            </w:r>
            <w:r>
              <w:rPr>
                <w:b/>
                <w:noProof/>
                <w:snapToGrid w:val="0"/>
                <w:sz w:val="16"/>
                <w:szCs w:val="16"/>
              </w:rPr>
              <w:t>119</w:t>
            </w:r>
          </w:p>
          <w:p w:rsidR="00C171C5" w:rsidRDefault="00C171C5" w:rsidP="00B6030D">
            <w:pPr>
              <w:pStyle w:val="TAL"/>
              <w:rPr>
                <w:b/>
                <w:noProof/>
                <w:snapToGrid w:val="0"/>
                <w:sz w:val="16"/>
                <w:szCs w:val="16"/>
              </w:rPr>
            </w:pPr>
            <w:r>
              <w:rPr>
                <w:noProof/>
                <w:snapToGrid w:val="0"/>
                <w:sz w:val="16"/>
                <w:szCs w:val="16"/>
              </w:rPr>
              <w:t>Inclusion on the list is obtained by attending a meeting of</w:t>
            </w:r>
            <w:r>
              <w:rPr>
                <w:rFonts w:ascii="MS Sans Serif" w:hAnsi="MS Sans Serif"/>
                <w:noProof/>
                <w:snapToGrid w:val="0"/>
                <w:sz w:val="16"/>
                <w:szCs w:val="16"/>
              </w:rPr>
              <w:t xml:space="preserve"> </w:t>
            </w:r>
            <w:r>
              <w:rPr>
                <w:b/>
                <w:noProof/>
                <w:snapToGrid w:val="0"/>
                <w:sz w:val="16"/>
                <w:szCs w:val="16"/>
              </w:rPr>
              <w:t>SA WG2</w:t>
            </w:r>
          </w:p>
          <w:p w:rsidR="00C171C5" w:rsidRDefault="00C171C5" w:rsidP="00B6030D">
            <w:pPr>
              <w:pStyle w:val="TAL"/>
              <w:rPr>
                <w:noProof/>
                <w:snapToGrid w:val="0"/>
                <w:sz w:val="16"/>
                <w:szCs w:val="16"/>
              </w:rPr>
            </w:pPr>
            <w:r>
              <w:rPr>
                <w:noProof/>
                <w:snapToGrid w:val="0"/>
                <w:sz w:val="16"/>
                <w:szCs w:val="16"/>
              </w:rPr>
              <w:t>A company is removed from this list if it is not represented at any of the 3 previous meetings of this group.</w:t>
            </w:r>
          </w:p>
          <w:p w:rsidR="00C171C5" w:rsidRDefault="00C171C5" w:rsidP="00B6030D">
            <w:pPr>
              <w:pStyle w:val="TAL"/>
              <w:rPr>
                <w:noProof/>
                <w:snapToGrid w:val="0"/>
                <w:sz w:val="16"/>
                <w:szCs w:val="16"/>
              </w:rPr>
            </w:pPr>
            <w:r>
              <w:rPr>
                <w:noProof/>
                <w:snapToGrid w:val="0"/>
                <w:color w:val="FF0000"/>
                <w:sz w:val="16"/>
                <w:szCs w:val="16"/>
              </w:rPr>
              <w:t>If you believe your company should be included in this list, please provide supporting information to MCC, the 3GPP</w:t>
            </w:r>
            <w:r>
              <w:rPr>
                <w:noProof/>
                <w:snapToGrid w:val="0"/>
                <w:sz w:val="16"/>
                <w:szCs w:val="16"/>
              </w:rPr>
              <w:t xml:space="preserve"> </w:t>
            </w:r>
            <w:r>
              <w:rPr>
                <w:noProof/>
                <w:snapToGrid w:val="0"/>
                <w:color w:val="FF0000"/>
                <w:sz w:val="16"/>
                <w:szCs w:val="16"/>
              </w:rPr>
              <w:t>Support Team at</w:t>
            </w:r>
            <w:r>
              <w:rPr>
                <w:noProof/>
                <w:snapToGrid w:val="0"/>
                <w:sz w:val="16"/>
                <w:szCs w:val="16"/>
              </w:rPr>
              <w:t>:</w:t>
            </w:r>
            <w:r>
              <w:rPr>
                <w:rFonts w:ascii="MS Sans Serif" w:hAnsi="MS Sans Serif"/>
                <w:noProof/>
                <w:snapToGrid w:val="0"/>
                <w:sz w:val="16"/>
                <w:szCs w:val="16"/>
              </w:rPr>
              <w:tab/>
            </w:r>
            <w:hyperlink r:id="rId11" w:history="1">
              <w:r>
                <w:rPr>
                  <w:rStyle w:val="Hyperlink"/>
                  <w:noProof/>
                  <w:sz w:val="16"/>
                  <w:szCs w:val="16"/>
                </w:rPr>
                <w:t>3gppcontact@etsi.org</w:t>
              </w:r>
            </w:hyperlink>
          </w:p>
        </w:tc>
      </w:tr>
    </w:tbl>
    <w:p w:rsidR="00C171C5" w:rsidRDefault="00C171C5" w:rsidP="00C171C5">
      <w:pPr>
        <w:pStyle w:val="TAL"/>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5"/>
        <w:gridCol w:w="3118"/>
        <w:gridCol w:w="1134"/>
      </w:tblGrid>
      <w:tr w:rsidR="00C171C5" w:rsidTr="00B6030D">
        <w:trPr>
          <w:tblHeader/>
        </w:trPr>
        <w:tc>
          <w:tcPr>
            <w:tcW w:w="5495" w:type="dxa"/>
            <w:shd w:val="clear" w:color="auto" w:fill="F3F3F3"/>
          </w:tcPr>
          <w:p w:rsidR="00C171C5" w:rsidRPr="0029177E" w:rsidRDefault="00C171C5" w:rsidP="00B6030D">
            <w:pPr>
              <w:pStyle w:val="TAH"/>
              <w:rPr>
                <w:noProof/>
              </w:rPr>
            </w:pPr>
            <w:r w:rsidRPr="0029177E">
              <w:rPr>
                <w:noProof/>
              </w:rPr>
              <w:t>Company</w:t>
            </w:r>
          </w:p>
        </w:tc>
        <w:tc>
          <w:tcPr>
            <w:tcW w:w="3118" w:type="dxa"/>
            <w:shd w:val="clear" w:color="auto" w:fill="F3F3F3"/>
          </w:tcPr>
          <w:p w:rsidR="00C171C5" w:rsidRPr="0029177E" w:rsidRDefault="00C171C5" w:rsidP="00B6030D">
            <w:pPr>
              <w:pStyle w:val="TAH"/>
              <w:rPr>
                <w:noProof/>
              </w:rPr>
            </w:pPr>
            <w:r w:rsidRPr="0029177E">
              <w:rPr>
                <w:noProof/>
              </w:rPr>
              <w:t>3GPP Status</w:t>
            </w:r>
          </w:p>
        </w:tc>
        <w:tc>
          <w:tcPr>
            <w:tcW w:w="1134" w:type="dxa"/>
            <w:shd w:val="clear" w:color="auto" w:fill="F3F3F3"/>
          </w:tcPr>
          <w:p w:rsidR="00C171C5" w:rsidRPr="0029177E" w:rsidRDefault="00C171C5" w:rsidP="00B6030D">
            <w:pPr>
              <w:pStyle w:val="TAH"/>
              <w:rPr>
                <w:noProof/>
              </w:rPr>
            </w:pPr>
            <w:r w:rsidRPr="0029177E">
              <w:rPr>
                <w:noProof/>
              </w:rPr>
              <w:t>Country</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Advanced Telecommunications Research Institute International</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ARIB</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Alcatel-Lucent Bell NV</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BE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Alcatel-Lucent Bell NV</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BE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Alcatel-Lucent International</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FR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Alcatel-Lucent Shanghai Bell Co.,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Alcatel-Lucent Telecom Limited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Altiostar Networks UK Limited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Amdocs Software Systems Limited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Apple (UK) Limited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Apple Computer Trading (Shanghai) Co.,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Apple Europe Limited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Apple France</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FR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Apple GmbH</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DE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Apple Italia S.R.L.</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IT</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Apple Portugal</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PT</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Apple Switzerland AG</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CH</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Applied Communication Sciences</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ATIS</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Asia Pacific Telecom co.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TW</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AT&amp;T</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ATIS</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AT&amp;T Global Network Services Belgium SPRL</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BE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lastRenderedPageBreak/>
              <w:t>BEIJING SAMSUNG TELECOM R&amp;D CENTER</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Bell Mobility</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CA</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BlackBerry Japan Limited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ARIB</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BlackBerry UK Limited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BOUYGUES Telecom</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FR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BRITISH BROADCASTING CORPORATION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BROADCOM CORPORATION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Brocade Communications Systems, Inc</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BT Group Plc</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CATR</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Centre of Excellence in Wireless Technology (CEWiT)</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TSDSI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CHENGDU TD TECH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China Academy of Telecommunication Technology</w:t>
            </w:r>
            <w:r>
              <w:rPr>
                <w:sz w:val="16"/>
                <w:szCs w:val="16"/>
                <w:lang w:eastAsia="en-US"/>
              </w:rPr>
              <w:t xml:space="preserve"> </w:t>
            </w:r>
            <w:r w:rsidRPr="00C171C5">
              <w:rPr>
                <w:sz w:val="16"/>
                <w:szCs w:val="16"/>
                <w:lang w:eastAsia="en-US"/>
              </w:rPr>
              <w:t>(Datang Telecom Technology and Industry Group)</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China Academy of Telecommunications Technology (CATT)</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China Mobile (Hangzhou) Information Technology Co.,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China Mobile (Suzhou) Software Technology Co.,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China Mobile Communications Corporation (CMCC)</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China Mobile E-Commerce Co.</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China Mobile Group Design Institute Co.,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China Mobile Group Device Co.,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China Mobile International Limited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China Mobile M2M Company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China Telecom Corporation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China Telecommunications Corporation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Cisco Systems</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ATIS</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Cisco Systems Belgium</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BE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Cisco Systems France</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FR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Comtech Telecommunications Corp</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ATIS</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Convida Wireless LLC</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lastRenderedPageBreak/>
              <w:t>Datang Linktester Technology Co.,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Datang Mobile Communications Equipment Co.,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DATANG SEMICONDUCTOR CO.,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DATANG TELECOM INTERNATIONAL TECHNOLOGY CO.,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Deutsche Telekom AG</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DE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DOCOMO Communications Laboratories Europe GmbH</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DE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EBU - European Broadcasting Union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CH</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Ericsson France S.A.S</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FR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Ericsson GmbH, Eurolab - Unternehmensbereich Forschung und Entwicklung</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DE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Ericsson Incorporated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ATIS</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Ericsson India Private Limited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TSDSI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Ericsson Japan K.K.</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ARIB</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Ericsson Limited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Ericsson Telefonaktiebolaget LM</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SE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Ericsson-LG Co.,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TTA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KR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ETRI</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TTA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KR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Finmeccanica SpA</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IT</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France Telecom España S.A.U.</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ES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Fraunhofer Institut für Integrierte Schaltungen IIS</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DE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FUJITSU Laboratories of Europe Limited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Fujitsu Limited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ARIB</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Fujitsu Limited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Fujitsu Limited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TTC</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Gemalto N.V.</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NL</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General Dynamics UK Limited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GOHIGH DATA NETWORKS TECHNOLOGY CO.,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Hansung University</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TTA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KR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Harris Corporation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ATIS</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HEPTA 7291</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lastRenderedPageBreak/>
              <w:t>Hewlett-Packard Enterprise</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FR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HiSilicon Technologies Co.Ltd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HOME OFFICE</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HTC Corporation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Huawei Device Co.,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Huawei Technologies (UK) Co.,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HUAWEI TECHNOLOGIES Co.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HuaWei Technologies Co.,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HUAWEI TECHNOLOGIES Duesseldorf GmbH</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DE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Huawei Technologies France</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FR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HUAWEI Technologies Japan K.K.</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ARIB</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Huawei Technologies Sweden AB</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SE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Huawei Telecommunication (India) Co. Pvt.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TSDSI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IAESI - Israel Association of Electronics &amp; Software Industries</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IL</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Indian Institute of Technology Hyderabad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TSDSI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Indian Institute of Technology Madras</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TSDSI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Industrial Technology Research Institute</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TW</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Institut für Rundfunktechnik (IRT)</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DE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Institute for Information Industry</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TW</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Intel</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ATIS</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Intel China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Intel Corporation (UK)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Intel Deutschland GmbH</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DE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Intel Finland Oy</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FI</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Intel K.K.</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ARIB</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Intel Korea,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TTA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KR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Intel Mobile Communications</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TSDSI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Intel Mobile Communications Denmark ApS</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DK</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Intel Mobile Communications France SAS</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FR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lastRenderedPageBreak/>
              <w:t>Interdigital Asia LLC</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TTA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KR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InterDigital Communications Corporation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ATIS</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INTERDIGITAL COMMUNICATIONS CORPORATION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ITOCHU Techno-Solutions Corporation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TTC</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Juniper Networks</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KDDI Corporation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ARIB</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KDDI Corporation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TTC</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Koninklijke KPN N.V.</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NL</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Lenovo (Beijing)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Lenovo Mobile Communication Technology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LG Electronics Deutschland GmbH</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DE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LG Electronics Finland Lab Oy</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FI</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LG Electronics France</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FR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LG Electronics Inc.</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TTA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KR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LG Electronics Mobile Research U.S.A.</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ATIS</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LG Electronics Polska Sp. z.o.o.</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PL</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LG Electronics UK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MediaTek Beijing Inc.</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MediaTek Incorporated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TW</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Microelectronics Technology Inc.</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TW</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Motorola Mobility España SA</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ES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Motorola Mobility France S.A.S</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FR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Motorola Mobility UK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Motorola Solutions Danmark A/S</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DK</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Motorola Solutions Germany GmbH</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DE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Motorola Solutions UK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NANJING ERICSSON PANDA COMMUNICATIONS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National Institute of Information and Communications Technology</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ARIB</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NEC Corporation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ARIB</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lastRenderedPageBreak/>
              <w:t>NEC Corporation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NEC Corporation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TTC</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NEC EUROPE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NEC Telecom MODUS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Neul Limited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NextNav</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ATIS</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Nippon Telegraph and Telephone Corporation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Nippon Telegraph and Telephone Corporation (NTT)</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TTC</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Nokia</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ATIS</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Nokia Corporation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FI</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Nokia Korea</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TTA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KR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Nokia Korea</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TTA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KR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Nokia Networks Japan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ARIB</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Nokia Solutions and Networks (shanghai)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Nokia Solutions and Networks GmbH &amp; Co. KG</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DE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Nokia Solutions and Networks GmbH &amp; Co. KG</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DE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Nokia Solutions and Networks India Pvt.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TSDSI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Nomor Research GmbH</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DE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Norwegian Communications Authority</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NO</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NTT DOCOMO INC.</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ARIB</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NTT DOCOMO INC.</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TTC</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Nubia Technology Co.,Ltd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OBERTHUR TECHNOLOGIES S.A.</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FR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Openet Telecom</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Operational Technology Division (OTD)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Oracle Corporation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ORANGE</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FR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Orange Brand Services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Orange Romania</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RO</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lastRenderedPageBreak/>
              <w:t>Panasonic Corporation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ARIB</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Procera Networks AB</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SE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Proximus Plc</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BE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QUALCOMM CDMA Technologies GmbH</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DE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Qualcomm Europe Inc. (Italy)</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IT</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Qualcomm Europe Inc.(France)</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FR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Qualcomm India Pvt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TSDSI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Qualcomm Japan Inc</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ARIB</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Qualcomm Korea</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TTA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KR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Qualcomm Technologies Netherlands B.V.</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NL</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QUALCOMM UK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Ranzure Networks</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ATIS</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Rogers Communications Canada Inc.</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CA</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SAMSUNG Electronics Co.,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ARIB</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Samsung Electronics GmbH</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DE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Samsung Electronics Ind. Co.,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TTA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KR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Samsung Electronics Nordic AB</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SE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Samsung Electronics Polska</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PL</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Samsung R&amp;D Institute India - Bangalore Pvt.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TSDSI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Samsung R&amp;D Institute UK</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Samsung Research America</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ATIS</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Sandvine Incorporated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CA</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Sepura PLC</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SES S.A.</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LU</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Shanghai Tejet Communications Technology Co.,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SHARP Corporation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ARIB</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Shenzhen OPPO Telecom Software Corp.,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Sierra Wireless, S.A.</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FR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Sony Corporation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ARIB</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lastRenderedPageBreak/>
              <w:t>Sony Europe Limited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Sony Mobile Communications, Inc.</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ARIB</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JP</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SPRINT Corporation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TD Tech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TELECOM ITALIA S.p.A.</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IT</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Telekom Deutschland GmbH</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DE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Telenor ASA</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NO</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THALES</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FR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Tianjin Samsung Telecom Technology Co.,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T-Mobile AUSTRIA GmbH</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AT</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T-Mobile USA Inc.</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ATIS</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TNO</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NL</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TOYOTA Info Technology Center USA, Inc.</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 Department of Commerce</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ATIS</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 Cellular Corporation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US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Verizon UK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vivo Mobile Communication Co.,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VODAFONE España SA</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ES</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Vodafone GmbH</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DE</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VODAFONE Group Plc</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GB</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Vodafone Omnitel B.V.</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IT</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Vodafone Romania S.A.</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RO</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Vodafone Telekomünikasyon A.S.</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TR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WILUS Inc.</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TTA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KR</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ZTE Corporation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ZTE Corporation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ZTE Microelectronics Technology Co., Ltd</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ZTE Trunking Technology Corporation</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CCSA</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CN</w:t>
            </w:r>
          </w:p>
        </w:tc>
      </w:tr>
      <w:tr w:rsidR="00C171C5" w:rsidRPr="00C73FF1" w:rsidTr="00B6030D">
        <w:tc>
          <w:tcPr>
            <w:tcW w:w="5495"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ZTE Wistron Telecom AB</w:t>
            </w:r>
          </w:p>
        </w:tc>
        <w:tc>
          <w:tcPr>
            <w:tcW w:w="3118"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3GPPMEMBER - ETSI</w:t>
            </w:r>
          </w:p>
        </w:tc>
        <w:tc>
          <w:tcPr>
            <w:tcW w:w="1134" w:type="dxa"/>
          </w:tcPr>
          <w:p w:rsidR="00C171C5" w:rsidRPr="00C171C5" w:rsidRDefault="00C171C5" w:rsidP="004A783C">
            <w:pPr>
              <w:tabs>
                <w:tab w:val="clear" w:pos="567"/>
                <w:tab w:val="clear" w:pos="851"/>
                <w:tab w:val="clear" w:pos="1134"/>
                <w:tab w:val="clear" w:pos="1418"/>
                <w:tab w:val="clear" w:pos="1701"/>
              </w:tabs>
              <w:rPr>
                <w:sz w:val="16"/>
                <w:szCs w:val="16"/>
                <w:lang w:eastAsia="en-US"/>
              </w:rPr>
            </w:pPr>
            <w:r w:rsidRPr="00C171C5">
              <w:rPr>
                <w:sz w:val="16"/>
                <w:szCs w:val="16"/>
                <w:lang w:eastAsia="en-US"/>
              </w:rPr>
              <w:t>SE</w:t>
            </w:r>
          </w:p>
        </w:tc>
      </w:tr>
    </w:tbl>
    <w:p w:rsidR="00C171C5" w:rsidRPr="0091084C" w:rsidRDefault="00C171C5" w:rsidP="00C171C5">
      <w:pPr>
        <w:rPr>
          <w:lang w:eastAsia="en-US"/>
        </w:rPr>
      </w:pPr>
      <w:r>
        <w:rPr>
          <w:color w:val="0000FF"/>
        </w:rPr>
        <w:t>223 Voting Members.</w:t>
      </w:r>
    </w:p>
    <w:p w:rsidR="00C171C5" w:rsidRPr="00757DEE" w:rsidRDefault="00C171C5" w:rsidP="00757DEE">
      <w:pPr>
        <w:rPr>
          <w:lang w:eastAsia="en-US"/>
        </w:rPr>
      </w:pPr>
    </w:p>
    <w:sectPr w:rsidR="00C171C5" w:rsidRPr="00757DEE" w:rsidSect="00D760F9">
      <w:pgSz w:w="16838" w:h="11906" w:orient="landscape"/>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65D7" w:rsidRDefault="009665D7" w:rsidP="00EB6F19">
      <w:pPr>
        <w:spacing w:after="0"/>
      </w:pPr>
      <w:r>
        <w:separator/>
      </w:r>
    </w:p>
  </w:endnote>
  <w:endnote w:type="continuationSeparator" w:id="0">
    <w:p w:rsidR="009665D7" w:rsidRDefault="009665D7" w:rsidP="00EB6F1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65D7" w:rsidRDefault="009665D7" w:rsidP="00EB6F19">
      <w:pPr>
        <w:spacing w:after="0"/>
      </w:pPr>
      <w:r>
        <w:separator/>
      </w:r>
    </w:p>
  </w:footnote>
  <w:footnote w:type="continuationSeparator" w:id="0">
    <w:p w:rsidR="009665D7" w:rsidRDefault="009665D7" w:rsidP="00EB6F1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5D7" w:rsidRDefault="009665D7" w:rsidP="00EB6F19">
    <w:pPr>
      <w:keepLines/>
      <w:framePr w:w="3601" w:h="244" w:hRule="exact" w:wrap="around" w:vAnchor="text" w:hAnchor="margin" w:yAlign="top"/>
      <w:rPr>
        <w:b/>
        <w:bCs/>
        <w:sz w:val="18"/>
      </w:rPr>
    </w:pPr>
    <w:r>
      <w:rPr>
        <w:b/>
        <w:bCs/>
        <w:sz w:val="18"/>
      </w:rPr>
      <w:t>Draft Report of SA WG2 meeting #119</w:t>
    </w:r>
  </w:p>
  <w:p w:rsidR="009665D7" w:rsidRDefault="009665D7" w:rsidP="00EB6F19">
    <w:pPr>
      <w:keepLines/>
      <w:framePr w:w="1090" w:h="244" w:hRule="exact" w:wrap="around" w:vAnchor="text" w:hAnchor="page" w:x="5543" w:yAlign="top"/>
      <w:jc w:val="center"/>
      <w:rPr>
        <w:b/>
        <w:bCs/>
        <w:sz w:val="18"/>
      </w:rPr>
    </w:pPr>
    <w:r>
      <w:rPr>
        <w:b/>
        <w:bCs/>
        <w:sz w:val="18"/>
      </w:rPr>
      <w:t xml:space="preserve">Page </w:t>
    </w:r>
    <w:r w:rsidR="00FE2BF5">
      <w:rPr>
        <w:b/>
        <w:bCs/>
        <w:sz w:val="18"/>
      </w:rPr>
      <w:fldChar w:fldCharType="begin"/>
    </w:r>
    <w:r>
      <w:rPr>
        <w:b/>
        <w:bCs/>
        <w:sz w:val="18"/>
      </w:rPr>
      <w:instrText xml:space="preserve"> PAGE </w:instrText>
    </w:r>
    <w:r w:rsidR="00FE2BF5">
      <w:rPr>
        <w:b/>
        <w:bCs/>
        <w:sz w:val="18"/>
      </w:rPr>
      <w:fldChar w:fldCharType="separate"/>
    </w:r>
    <w:r w:rsidR="008102E4">
      <w:rPr>
        <w:b/>
        <w:bCs/>
        <w:noProof/>
        <w:sz w:val="18"/>
      </w:rPr>
      <w:t>11</w:t>
    </w:r>
    <w:r w:rsidR="00FE2BF5">
      <w:rPr>
        <w:b/>
        <w:bCs/>
        <w:sz w:val="18"/>
      </w:rPr>
      <w:fldChar w:fldCharType="end"/>
    </w:r>
  </w:p>
  <w:p w:rsidR="009665D7" w:rsidRDefault="009665D7" w:rsidP="0007523A">
    <w:pPr>
      <w:keepLines/>
      <w:framePr w:w="1692" w:h="244" w:hRule="exact" w:wrap="around" w:vAnchor="text" w:hAnchor="page" w:x="9046" w:y="-3"/>
      <w:jc w:val="right"/>
      <w:rPr>
        <w:b/>
        <w:bCs/>
        <w:sz w:val="18"/>
      </w:rPr>
    </w:pPr>
    <w:r>
      <w:rPr>
        <w:b/>
        <w:bCs/>
        <w:sz w:val="18"/>
      </w:rPr>
      <w:t>Version 0.0.</w:t>
    </w:r>
    <w:r w:rsidR="00301E66">
      <w:rPr>
        <w:b/>
        <w:bCs/>
        <w:sz w:val="18"/>
      </w:rPr>
      <w:t>5</w:t>
    </w:r>
    <w:r w:rsidR="008102E4">
      <w:rPr>
        <w:b/>
        <w:bCs/>
        <w:sz w:val="18"/>
      </w:rPr>
      <w:t>a</w:t>
    </w:r>
  </w:p>
  <w:p w:rsidR="009665D7" w:rsidRDefault="009665D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attachedTemplate r:id="rId1"/>
  <w:stylePaneFormatFilter w:val="3F01"/>
  <w:defaultTabStop w:val="720"/>
  <w:characterSpacingControl w:val="doNotCompress"/>
  <w:footnotePr>
    <w:footnote w:id="-1"/>
    <w:footnote w:id="0"/>
  </w:footnotePr>
  <w:endnotePr>
    <w:endnote w:id="-1"/>
    <w:endnote w:id="0"/>
  </w:endnotePr>
  <w:compat/>
  <w:rsids>
    <w:rsidRoot w:val="00757DEE"/>
    <w:rsid w:val="000022C1"/>
    <w:rsid w:val="000072EB"/>
    <w:rsid w:val="00013E07"/>
    <w:rsid w:val="00015FC2"/>
    <w:rsid w:val="00016822"/>
    <w:rsid w:val="00017250"/>
    <w:rsid w:val="00021091"/>
    <w:rsid w:val="00021265"/>
    <w:rsid w:val="00022402"/>
    <w:rsid w:val="00022F3A"/>
    <w:rsid w:val="00024677"/>
    <w:rsid w:val="0002484D"/>
    <w:rsid w:val="00025545"/>
    <w:rsid w:val="00026075"/>
    <w:rsid w:val="0002709F"/>
    <w:rsid w:val="00027700"/>
    <w:rsid w:val="00041A27"/>
    <w:rsid w:val="00041B13"/>
    <w:rsid w:val="00042070"/>
    <w:rsid w:val="00046777"/>
    <w:rsid w:val="00046DC7"/>
    <w:rsid w:val="00054339"/>
    <w:rsid w:val="000552F9"/>
    <w:rsid w:val="000562DA"/>
    <w:rsid w:val="000577BF"/>
    <w:rsid w:val="00063D75"/>
    <w:rsid w:val="00067374"/>
    <w:rsid w:val="00072BD8"/>
    <w:rsid w:val="000737E0"/>
    <w:rsid w:val="0007463B"/>
    <w:rsid w:val="0007523A"/>
    <w:rsid w:val="00076931"/>
    <w:rsid w:val="00085B4C"/>
    <w:rsid w:val="00095A03"/>
    <w:rsid w:val="00095AC7"/>
    <w:rsid w:val="00096D37"/>
    <w:rsid w:val="000A0029"/>
    <w:rsid w:val="000A2C06"/>
    <w:rsid w:val="000A3EBC"/>
    <w:rsid w:val="000B3C42"/>
    <w:rsid w:val="000B5458"/>
    <w:rsid w:val="000B63E2"/>
    <w:rsid w:val="000C09CE"/>
    <w:rsid w:val="000C3915"/>
    <w:rsid w:val="000C5CFF"/>
    <w:rsid w:val="000C69D2"/>
    <w:rsid w:val="000D1645"/>
    <w:rsid w:val="000D168F"/>
    <w:rsid w:val="000D5124"/>
    <w:rsid w:val="000E05EF"/>
    <w:rsid w:val="000E4E46"/>
    <w:rsid w:val="000E6450"/>
    <w:rsid w:val="000E6ADF"/>
    <w:rsid w:val="000E7ADF"/>
    <w:rsid w:val="000E7D4E"/>
    <w:rsid w:val="000F031C"/>
    <w:rsid w:val="000F2B9F"/>
    <w:rsid w:val="000F3DD3"/>
    <w:rsid w:val="000F5F2E"/>
    <w:rsid w:val="000F7F47"/>
    <w:rsid w:val="00102186"/>
    <w:rsid w:val="00102B33"/>
    <w:rsid w:val="001041AB"/>
    <w:rsid w:val="00112B26"/>
    <w:rsid w:val="00114058"/>
    <w:rsid w:val="00131AC5"/>
    <w:rsid w:val="00133CA1"/>
    <w:rsid w:val="001341FE"/>
    <w:rsid w:val="0013535A"/>
    <w:rsid w:val="00137101"/>
    <w:rsid w:val="00141E12"/>
    <w:rsid w:val="001436F0"/>
    <w:rsid w:val="00146D7C"/>
    <w:rsid w:val="00147225"/>
    <w:rsid w:val="00153711"/>
    <w:rsid w:val="0017079A"/>
    <w:rsid w:val="0017290A"/>
    <w:rsid w:val="00173550"/>
    <w:rsid w:val="00173E49"/>
    <w:rsid w:val="00174C26"/>
    <w:rsid w:val="00175AFE"/>
    <w:rsid w:val="001763D0"/>
    <w:rsid w:val="00176F11"/>
    <w:rsid w:val="00176FEC"/>
    <w:rsid w:val="00177492"/>
    <w:rsid w:val="00181E2E"/>
    <w:rsid w:val="00182DAD"/>
    <w:rsid w:val="00186F00"/>
    <w:rsid w:val="00190558"/>
    <w:rsid w:val="0019425C"/>
    <w:rsid w:val="00194815"/>
    <w:rsid w:val="00195499"/>
    <w:rsid w:val="0019713D"/>
    <w:rsid w:val="001A22BD"/>
    <w:rsid w:val="001A395B"/>
    <w:rsid w:val="001A7F26"/>
    <w:rsid w:val="001A7F32"/>
    <w:rsid w:val="001B2E37"/>
    <w:rsid w:val="001B37F9"/>
    <w:rsid w:val="001B4211"/>
    <w:rsid w:val="001B7CF9"/>
    <w:rsid w:val="001C3B6C"/>
    <w:rsid w:val="001C69AA"/>
    <w:rsid w:val="001D2758"/>
    <w:rsid w:val="001D5ADC"/>
    <w:rsid w:val="001D5B25"/>
    <w:rsid w:val="001D64F5"/>
    <w:rsid w:val="001F13D0"/>
    <w:rsid w:val="002008D4"/>
    <w:rsid w:val="002030AE"/>
    <w:rsid w:val="0020447D"/>
    <w:rsid w:val="00205706"/>
    <w:rsid w:val="002100CE"/>
    <w:rsid w:val="00211F4F"/>
    <w:rsid w:val="00213D0E"/>
    <w:rsid w:val="002148B9"/>
    <w:rsid w:val="002264C6"/>
    <w:rsid w:val="00227B9D"/>
    <w:rsid w:val="00227E9F"/>
    <w:rsid w:val="00230054"/>
    <w:rsid w:val="0023082B"/>
    <w:rsid w:val="00230CA0"/>
    <w:rsid w:val="00231E9A"/>
    <w:rsid w:val="002333FC"/>
    <w:rsid w:val="0023763C"/>
    <w:rsid w:val="00240289"/>
    <w:rsid w:val="00244228"/>
    <w:rsid w:val="00247559"/>
    <w:rsid w:val="0025264E"/>
    <w:rsid w:val="00252810"/>
    <w:rsid w:val="00254938"/>
    <w:rsid w:val="002550E9"/>
    <w:rsid w:val="002574FE"/>
    <w:rsid w:val="002620F8"/>
    <w:rsid w:val="00265B69"/>
    <w:rsid w:val="00265F9C"/>
    <w:rsid w:val="00267A82"/>
    <w:rsid w:val="00272A72"/>
    <w:rsid w:val="00273442"/>
    <w:rsid w:val="002753DF"/>
    <w:rsid w:val="002768D5"/>
    <w:rsid w:val="00280AA8"/>
    <w:rsid w:val="00284E36"/>
    <w:rsid w:val="00294D2E"/>
    <w:rsid w:val="00295AAA"/>
    <w:rsid w:val="002A2C82"/>
    <w:rsid w:val="002A4F4D"/>
    <w:rsid w:val="002B3B0F"/>
    <w:rsid w:val="002B45A6"/>
    <w:rsid w:val="002B5F71"/>
    <w:rsid w:val="002C0CDD"/>
    <w:rsid w:val="002C31BB"/>
    <w:rsid w:val="002C33E7"/>
    <w:rsid w:val="002C406E"/>
    <w:rsid w:val="002D2613"/>
    <w:rsid w:val="002D6A7B"/>
    <w:rsid w:val="002E0288"/>
    <w:rsid w:val="002E1810"/>
    <w:rsid w:val="002E228E"/>
    <w:rsid w:val="002E34BE"/>
    <w:rsid w:val="002E3BD8"/>
    <w:rsid w:val="002F027A"/>
    <w:rsid w:val="002F1440"/>
    <w:rsid w:val="002F4081"/>
    <w:rsid w:val="002F6BCC"/>
    <w:rsid w:val="00301E66"/>
    <w:rsid w:val="0030214F"/>
    <w:rsid w:val="00304BD9"/>
    <w:rsid w:val="00304FD9"/>
    <w:rsid w:val="003066A8"/>
    <w:rsid w:val="00307928"/>
    <w:rsid w:val="0031040D"/>
    <w:rsid w:val="00313851"/>
    <w:rsid w:val="00317665"/>
    <w:rsid w:val="00317A2B"/>
    <w:rsid w:val="00320E98"/>
    <w:rsid w:val="003234D0"/>
    <w:rsid w:val="003235D6"/>
    <w:rsid w:val="00326479"/>
    <w:rsid w:val="00326F4A"/>
    <w:rsid w:val="00335B84"/>
    <w:rsid w:val="00346243"/>
    <w:rsid w:val="00353C54"/>
    <w:rsid w:val="00355641"/>
    <w:rsid w:val="00360CE5"/>
    <w:rsid w:val="00362E52"/>
    <w:rsid w:val="00365E9C"/>
    <w:rsid w:val="00367127"/>
    <w:rsid w:val="00367661"/>
    <w:rsid w:val="0037492C"/>
    <w:rsid w:val="0038699E"/>
    <w:rsid w:val="00387CCB"/>
    <w:rsid w:val="003A1195"/>
    <w:rsid w:val="003A4C9F"/>
    <w:rsid w:val="003A4EA5"/>
    <w:rsid w:val="003A66C1"/>
    <w:rsid w:val="003B5A96"/>
    <w:rsid w:val="003B5B69"/>
    <w:rsid w:val="003C08AB"/>
    <w:rsid w:val="003C19C1"/>
    <w:rsid w:val="003C33F2"/>
    <w:rsid w:val="003C7FB3"/>
    <w:rsid w:val="003D1B47"/>
    <w:rsid w:val="003D4362"/>
    <w:rsid w:val="003E0189"/>
    <w:rsid w:val="003E03FC"/>
    <w:rsid w:val="003E4D6D"/>
    <w:rsid w:val="003E5779"/>
    <w:rsid w:val="003E6F4A"/>
    <w:rsid w:val="003E79F7"/>
    <w:rsid w:val="003F13CF"/>
    <w:rsid w:val="003F1EEF"/>
    <w:rsid w:val="00400587"/>
    <w:rsid w:val="00406072"/>
    <w:rsid w:val="00406BB1"/>
    <w:rsid w:val="00412D18"/>
    <w:rsid w:val="00414073"/>
    <w:rsid w:val="00416D11"/>
    <w:rsid w:val="0041745D"/>
    <w:rsid w:val="00417839"/>
    <w:rsid w:val="00420861"/>
    <w:rsid w:val="00423067"/>
    <w:rsid w:val="00424EA1"/>
    <w:rsid w:val="0042519A"/>
    <w:rsid w:val="004348C4"/>
    <w:rsid w:val="00437873"/>
    <w:rsid w:val="00441F7C"/>
    <w:rsid w:val="00444AF2"/>
    <w:rsid w:val="00445C0D"/>
    <w:rsid w:val="00450EA6"/>
    <w:rsid w:val="00454C7C"/>
    <w:rsid w:val="0046009E"/>
    <w:rsid w:val="004741B0"/>
    <w:rsid w:val="0047559C"/>
    <w:rsid w:val="00475F85"/>
    <w:rsid w:val="0048378E"/>
    <w:rsid w:val="00483CFF"/>
    <w:rsid w:val="00484E76"/>
    <w:rsid w:val="00487997"/>
    <w:rsid w:val="00493B0D"/>
    <w:rsid w:val="00494E91"/>
    <w:rsid w:val="004960B4"/>
    <w:rsid w:val="00497095"/>
    <w:rsid w:val="004A175A"/>
    <w:rsid w:val="004A3AB2"/>
    <w:rsid w:val="004A57E5"/>
    <w:rsid w:val="004A5AA9"/>
    <w:rsid w:val="004A6C14"/>
    <w:rsid w:val="004B1EA9"/>
    <w:rsid w:val="004B473A"/>
    <w:rsid w:val="004C0628"/>
    <w:rsid w:val="004C6135"/>
    <w:rsid w:val="004C70CC"/>
    <w:rsid w:val="004D249A"/>
    <w:rsid w:val="004D47FB"/>
    <w:rsid w:val="004D67E5"/>
    <w:rsid w:val="004D6A73"/>
    <w:rsid w:val="004E12CA"/>
    <w:rsid w:val="004E5638"/>
    <w:rsid w:val="004E7AF8"/>
    <w:rsid w:val="004E7E2A"/>
    <w:rsid w:val="004F6A03"/>
    <w:rsid w:val="004F760C"/>
    <w:rsid w:val="004F7A7B"/>
    <w:rsid w:val="004F7E9C"/>
    <w:rsid w:val="0050567D"/>
    <w:rsid w:val="00505C57"/>
    <w:rsid w:val="00511975"/>
    <w:rsid w:val="005126B3"/>
    <w:rsid w:val="0052061A"/>
    <w:rsid w:val="00522DF7"/>
    <w:rsid w:val="00524CC4"/>
    <w:rsid w:val="00531F56"/>
    <w:rsid w:val="005345BB"/>
    <w:rsid w:val="00544E4D"/>
    <w:rsid w:val="00544F2A"/>
    <w:rsid w:val="005577FB"/>
    <w:rsid w:val="00561960"/>
    <w:rsid w:val="00562479"/>
    <w:rsid w:val="00562647"/>
    <w:rsid w:val="005664D3"/>
    <w:rsid w:val="005704FE"/>
    <w:rsid w:val="00571012"/>
    <w:rsid w:val="00574683"/>
    <w:rsid w:val="0057703F"/>
    <w:rsid w:val="00577086"/>
    <w:rsid w:val="00580E36"/>
    <w:rsid w:val="0058443E"/>
    <w:rsid w:val="005907A3"/>
    <w:rsid w:val="0059173D"/>
    <w:rsid w:val="00593E33"/>
    <w:rsid w:val="005A2331"/>
    <w:rsid w:val="005A777D"/>
    <w:rsid w:val="005B4750"/>
    <w:rsid w:val="005D2DF6"/>
    <w:rsid w:val="005D36EE"/>
    <w:rsid w:val="005D3E03"/>
    <w:rsid w:val="005D58F9"/>
    <w:rsid w:val="005D5FEF"/>
    <w:rsid w:val="005E7217"/>
    <w:rsid w:val="005F06B9"/>
    <w:rsid w:val="005F0D9C"/>
    <w:rsid w:val="005F3870"/>
    <w:rsid w:val="005F6D91"/>
    <w:rsid w:val="00600962"/>
    <w:rsid w:val="00603101"/>
    <w:rsid w:val="00604CE7"/>
    <w:rsid w:val="006051A1"/>
    <w:rsid w:val="006061FC"/>
    <w:rsid w:val="006102A1"/>
    <w:rsid w:val="0061243C"/>
    <w:rsid w:val="00613C67"/>
    <w:rsid w:val="00615DE7"/>
    <w:rsid w:val="00616DA1"/>
    <w:rsid w:val="00623401"/>
    <w:rsid w:val="00623E57"/>
    <w:rsid w:val="00624809"/>
    <w:rsid w:val="006250FA"/>
    <w:rsid w:val="0062777E"/>
    <w:rsid w:val="00633A19"/>
    <w:rsid w:val="00635478"/>
    <w:rsid w:val="00635831"/>
    <w:rsid w:val="006365DC"/>
    <w:rsid w:val="00637E78"/>
    <w:rsid w:val="006444EA"/>
    <w:rsid w:val="006446B1"/>
    <w:rsid w:val="00644BAC"/>
    <w:rsid w:val="0065152F"/>
    <w:rsid w:val="00654D8A"/>
    <w:rsid w:val="00654FA5"/>
    <w:rsid w:val="00661993"/>
    <w:rsid w:val="006635CF"/>
    <w:rsid w:val="006645B8"/>
    <w:rsid w:val="00665802"/>
    <w:rsid w:val="006709D1"/>
    <w:rsid w:val="00675C75"/>
    <w:rsid w:val="0067723A"/>
    <w:rsid w:val="00683675"/>
    <w:rsid w:val="00690E7C"/>
    <w:rsid w:val="00691CE3"/>
    <w:rsid w:val="00694CEB"/>
    <w:rsid w:val="00695BC9"/>
    <w:rsid w:val="00697385"/>
    <w:rsid w:val="006A1B3D"/>
    <w:rsid w:val="006A2BC1"/>
    <w:rsid w:val="006A48AF"/>
    <w:rsid w:val="006B28DF"/>
    <w:rsid w:val="006B38A3"/>
    <w:rsid w:val="006B6195"/>
    <w:rsid w:val="006C0217"/>
    <w:rsid w:val="006D0075"/>
    <w:rsid w:val="006D02F7"/>
    <w:rsid w:val="006D203B"/>
    <w:rsid w:val="006D2279"/>
    <w:rsid w:val="006E138B"/>
    <w:rsid w:val="006E211B"/>
    <w:rsid w:val="006E516A"/>
    <w:rsid w:val="006E68E6"/>
    <w:rsid w:val="006E75C9"/>
    <w:rsid w:val="006E7CEA"/>
    <w:rsid w:val="006F1B66"/>
    <w:rsid w:val="006F5385"/>
    <w:rsid w:val="00701183"/>
    <w:rsid w:val="0070437D"/>
    <w:rsid w:val="00705368"/>
    <w:rsid w:val="00705BCD"/>
    <w:rsid w:val="007068E5"/>
    <w:rsid w:val="007123B1"/>
    <w:rsid w:val="007135F7"/>
    <w:rsid w:val="00713B54"/>
    <w:rsid w:val="00715F84"/>
    <w:rsid w:val="007160C1"/>
    <w:rsid w:val="0072331A"/>
    <w:rsid w:val="00725B4E"/>
    <w:rsid w:val="007331BF"/>
    <w:rsid w:val="0074384C"/>
    <w:rsid w:val="00743920"/>
    <w:rsid w:val="00745760"/>
    <w:rsid w:val="00757DEE"/>
    <w:rsid w:val="00764899"/>
    <w:rsid w:val="0077495F"/>
    <w:rsid w:val="00780F29"/>
    <w:rsid w:val="007902D3"/>
    <w:rsid w:val="00792609"/>
    <w:rsid w:val="00794EA4"/>
    <w:rsid w:val="007A21F7"/>
    <w:rsid w:val="007A316D"/>
    <w:rsid w:val="007A79C4"/>
    <w:rsid w:val="007B0116"/>
    <w:rsid w:val="007B386B"/>
    <w:rsid w:val="007B394D"/>
    <w:rsid w:val="007B526C"/>
    <w:rsid w:val="007B624B"/>
    <w:rsid w:val="007C1120"/>
    <w:rsid w:val="007D14BD"/>
    <w:rsid w:val="007D5ADF"/>
    <w:rsid w:val="007D64C6"/>
    <w:rsid w:val="007E0CB0"/>
    <w:rsid w:val="007F06B2"/>
    <w:rsid w:val="007F0E2C"/>
    <w:rsid w:val="007F4788"/>
    <w:rsid w:val="008006D6"/>
    <w:rsid w:val="00801BB0"/>
    <w:rsid w:val="008026BD"/>
    <w:rsid w:val="008050D8"/>
    <w:rsid w:val="008052E3"/>
    <w:rsid w:val="008102E4"/>
    <w:rsid w:val="00816305"/>
    <w:rsid w:val="00827359"/>
    <w:rsid w:val="008304AD"/>
    <w:rsid w:val="00830809"/>
    <w:rsid w:val="00831E1D"/>
    <w:rsid w:val="00837031"/>
    <w:rsid w:val="00843247"/>
    <w:rsid w:val="00844737"/>
    <w:rsid w:val="00846E7B"/>
    <w:rsid w:val="00850890"/>
    <w:rsid w:val="00852401"/>
    <w:rsid w:val="00852517"/>
    <w:rsid w:val="008559D9"/>
    <w:rsid w:val="0085661A"/>
    <w:rsid w:val="008622E4"/>
    <w:rsid w:val="0086561A"/>
    <w:rsid w:val="00866698"/>
    <w:rsid w:val="00867188"/>
    <w:rsid w:val="00871152"/>
    <w:rsid w:val="008763F1"/>
    <w:rsid w:val="00880973"/>
    <w:rsid w:val="00881A23"/>
    <w:rsid w:val="00881E43"/>
    <w:rsid w:val="00883705"/>
    <w:rsid w:val="008840BA"/>
    <w:rsid w:val="008845A1"/>
    <w:rsid w:val="00897325"/>
    <w:rsid w:val="008B2707"/>
    <w:rsid w:val="008B2EEF"/>
    <w:rsid w:val="008B462C"/>
    <w:rsid w:val="008B75CC"/>
    <w:rsid w:val="008D658B"/>
    <w:rsid w:val="008D6899"/>
    <w:rsid w:val="008E2F84"/>
    <w:rsid w:val="008E596F"/>
    <w:rsid w:val="008E696B"/>
    <w:rsid w:val="008F53D2"/>
    <w:rsid w:val="008F56EC"/>
    <w:rsid w:val="008F5D41"/>
    <w:rsid w:val="008F6C81"/>
    <w:rsid w:val="0090035D"/>
    <w:rsid w:val="00902314"/>
    <w:rsid w:val="009124DC"/>
    <w:rsid w:val="00912948"/>
    <w:rsid w:val="0091761E"/>
    <w:rsid w:val="00922029"/>
    <w:rsid w:val="00922194"/>
    <w:rsid w:val="00924EC7"/>
    <w:rsid w:val="00927842"/>
    <w:rsid w:val="00933E14"/>
    <w:rsid w:val="00934985"/>
    <w:rsid w:val="009372CD"/>
    <w:rsid w:val="00940C52"/>
    <w:rsid w:val="00943A94"/>
    <w:rsid w:val="00944CCE"/>
    <w:rsid w:val="00944E12"/>
    <w:rsid w:val="00951340"/>
    <w:rsid w:val="009522C2"/>
    <w:rsid w:val="00952A06"/>
    <w:rsid w:val="00953344"/>
    <w:rsid w:val="00953D7D"/>
    <w:rsid w:val="00955B8A"/>
    <w:rsid w:val="009560A5"/>
    <w:rsid w:val="00956991"/>
    <w:rsid w:val="0095755F"/>
    <w:rsid w:val="00961779"/>
    <w:rsid w:val="00962A7B"/>
    <w:rsid w:val="0096469B"/>
    <w:rsid w:val="009665D7"/>
    <w:rsid w:val="00966628"/>
    <w:rsid w:val="00967598"/>
    <w:rsid w:val="0096764A"/>
    <w:rsid w:val="00970AC8"/>
    <w:rsid w:val="009738B5"/>
    <w:rsid w:val="00975FA0"/>
    <w:rsid w:val="009770FA"/>
    <w:rsid w:val="00980C73"/>
    <w:rsid w:val="00982A12"/>
    <w:rsid w:val="00983781"/>
    <w:rsid w:val="00984DD0"/>
    <w:rsid w:val="00985F54"/>
    <w:rsid w:val="00986B0A"/>
    <w:rsid w:val="00990CBE"/>
    <w:rsid w:val="00990EBF"/>
    <w:rsid w:val="009A0889"/>
    <w:rsid w:val="009A27B4"/>
    <w:rsid w:val="009A7054"/>
    <w:rsid w:val="009B19D9"/>
    <w:rsid w:val="009B32ED"/>
    <w:rsid w:val="009B3C9C"/>
    <w:rsid w:val="009B7A25"/>
    <w:rsid w:val="009C4C06"/>
    <w:rsid w:val="009C4FC3"/>
    <w:rsid w:val="009C512F"/>
    <w:rsid w:val="009C6152"/>
    <w:rsid w:val="009D3222"/>
    <w:rsid w:val="009D68D9"/>
    <w:rsid w:val="009F59B9"/>
    <w:rsid w:val="009F683D"/>
    <w:rsid w:val="00A018E8"/>
    <w:rsid w:val="00A02531"/>
    <w:rsid w:val="00A04DD4"/>
    <w:rsid w:val="00A1348F"/>
    <w:rsid w:val="00A14F21"/>
    <w:rsid w:val="00A1689B"/>
    <w:rsid w:val="00A20E20"/>
    <w:rsid w:val="00A21458"/>
    <w:rsid w:val="00A23C9D"/>
    <w:rsid w:val="00A41618"/>
    <w:rsid w:val="00A53590"/>
    <w:rsid w:val="00A5602E"/>
    <w:rsid w:val="00A60052"/>
    <w:rsid w:val="00A6084C"/>
    <w:rsid w:val="00A62F1E"/>
    <w:rsid w:val="00A65F89"/>
    <w:rsid w:val="00A722A7"/>
    <w:rsid w:val="00A727E1"/>
    <w:rsid w:val="00A7289E"/>
    <w:rsid w:val="00A735E8"/>
    <w:rsid w:val="00A77E9E"/>
    <w:rsid w:val="00A82C68"/>
    <w:rsid w:val="00A86930"/>
    <w:rsid w:val="00A87C07"/>
    <w:rsid w:val="00A934FE"/>
    <w:rsid w:val="00A9779D"/>
    <w:rsid w:val="00AA63E9"/>
    <w:rsid w:val="00AB1715"/>
    <w:rsid w:val="00AB2AE3"/>
    <w:rsid w:val="00AB2D98"/>
    <w:rsid w:val="00AB7FE0"/>
    <w:rsid w:val="00AC0865"/>
    <w:rsid w:val="00AC0F3B"/>
    <w:rsid w:val="00AC6C1C"/>
    <w:rsid w:val="00AD1B29"/>
    <w:rsid w:val="00AD44C1"/>
    <w:rsid w:val="00AD717F"/>
    <w:rsid w:val="00AE1A88"/>
    <w:rsid w:val="00AE1E63"/>
    <w:rsid w:val="00AE224C"/>
    <w:rsid w:val="00AF0F8F"/>
    <w:rsid w:val="00AF1A5B"/>
    <w:rsid w:val="00AF1A91"/>
    <w:rsid w:val="00AF1B13"/>
    <w:rsid w:val="00AF4EE0"/>
    <w:rsid w:val="00AF521C"/>
    <w:rsid w:val="00AF605F"/>
    <w:rsid w:val="00AF76CB"/>
    <w:rsid w:val="00AF7CB7"/>
    <w:rsid w:val="00B035B6"/>
    <w:rsid w:val="00B06459"/>
    <w:rsid w:val="00B101D9"/>
    <w:rsid w:val="00B12A33"/>
    <w:rsid w:val="00B142B8"/>
    <w:rsid w:val="00B15269"/>
    <w:rsid w:val="00B15BA5"/>
    <w:rsid w:val="00B16EB3"/>
    <w:rsid w:val="00B20920"/>
    <w:rsid w:val="00B25637"/>
    <w:rsid w:val="00B326AF"/>
    <w:rsid w:val="00B363D2"/>
    <w:rsid w:val="00B419BE"/>
    <w:rsid w:val="00B45249"/>
    <w:rsid w:val="00B465C0"/>
    <w:rsid w:val="00B47077"/>
    <w:rsid w:val="00B51CC4"/>
    <w:rsid w:val="00B549C2"/>
    <w:rsid w:val="00B6134D"/>
    <w:rsid w:val="00B62D55"/>
    <w:rsid w:val="00B65D71"/>
    <w:rsid w:val="00B7155C"/>
    <w:rsid w:val="00B946EF"/>
    <w:rsid w:val="00B97779"/>
    <w:rsid w:val="00BA1E1B"/>
    <w:rsid w:val="00BA49D3"/>
    <w:rsid w:val="00BA54CD"/>
    <w:rsid w:val="00BA5B24"/>
    <w:rsid w:val="00BB0A26"/>
    <w:rsid w:val="00BB0C55"/>
    <w:rsid w:val="00BB332D"/>
    <w:rsid w:val="00BB3774"/>
    <w:rsid w:val="00BB388B"/>
    <w:rsid w:val="00BC7758"/>
    <w:rsid w:val="00BD5E68"/>
    <w:rsid w:val="00BE0BE1"/>
    <w:rsid w:val="00BE2500"/>
    <w:rsid w:val="00BE3841"/>
    <w:rsid w:val="00BE5841"/>
    <w:rsid w:val="00BE7845"/>
    <w:rsid w:val="00BF2073"/>
    <w:rsid w:val="00BF295E"/>
    <w:rsid w:val="00BF2F1A"/>
    <w:rsid w:val="00BF34A2"/>
    <w:rsid w:val="00BF5590"/>
    <w:rsid w:val="00BF7CD5"/>
    <w:rsid w:val="00C02613"/>
    <w:rsid w:val="00C16229"/>
    <w:rsid w:val="00C171C5"/>
    <w:rsid w:val="00C218AB"/>
    <w:rsid w:val="00C22CAD"/>
    <w:rsid w:val="00C319D0"/>
    <w:rsid w:val="00C3353A"/>
    <w:rsid w:val="00C33BDD"/>
    <w:rsid w:val="00C371D1"/>
    <w:rsid w:val="00C37358"/>
    <w:rsid w:val="00C506CE"/>
    <w:rsid w:val="00C51F27"/>
    <w:rsid w:val="00C52474"/>
    <w:rsid w:val="00C54659"/>
    <w:rsid w:val="00C568DE"/>
    <w:rsid w:val="00C57B23"/>
    <w:rsid w:val="00C63E2F"/>
    <w:rsid w:val="00C66BDF"/>
    <w:rsid w:val="00C72728"/>
    <w:rsid w:val="00C76430"/>
    <w:rsid w:val="00C773FB"/>
    <w:rsid w:val="00C81C98"/>
    <w:rsid w:val="00C90D46"/>
    <w:rsid w:val="00C9200C"/>
    <w:rsid w:val="00C959D9"/>
    <w:rsid w:val="00C96200"/>
    <w:rsid w:val="00CA15BE"/>
    <w:rsid w:val="00CA19EB"/>
    <w:rsid w:val="00CA2135"/>
    <w:rsid w:val="00CA4882"/>
    <w:rsid w:val="00CA53CD"/>
    <w:rsid w:val="00CA6A9D"/>
    <w:rsid w:val="00CA7B20"/>
    <w:rsid w:val="00CB2259"/>
    <w:rsid w:val="00CB41D2"/>
    <w:rsid w:val="00CC1F32"/>
    <w:rsid w:val="00CC20CA"/>
    <w:rsid w:val="00CC4148"/>
    <w:rsid w:val="00CC475F"/>
    <w:rsid w:val="00CC599A"/>
    <w:rsid w:val="00CD3942"/>
    <w:rsid w:val="00CD494C"/>
    <w:rsid w:val="00CD5272"/>
    <w:rsid w:val="00CD752A"/>
    <w:rsid w:val="00CE4270"/>
    <w:rsid w:val="00CE55C4"/>
    <w:rsid w:val="00CE653D"/>
    <w:rsid w:val="00CE7DE1"/>
    <w:rsid w:val="00CF3510"/>
    <w:rsid w:val="00CF563E"/>
    <w:rsid w:val="00CF6610"/>
    <w:rsid w:val="00D05F0C"/>
    <w:rsid w:val="00D07132"/>
    <w:rsid w:val="00D105D1"/>
    <w:rsid w:val="00D10B5B"/>
    <w:rsid w:val="00D11B4F"/>
    <w:rsid w:val="00D124EC"/>
    <w:rsid w:val="00D140CD"/>
    <w:rsid w:val="00D14FC7"/>
    <w:rsid w:val="00D16636"/>
    <w:rsid w:val="00D16D5B"/>
    <w:rsid w:val="00D26407"/>
    <w:rsid w:val="00D302DB"/>
    <w:rsid w:val="00D3494B"/>
    <w:rsid w:val="00D368E8"/>
    <w:rsid w:val="00D40998"/>
    <w:rsid w:val="00D414BD"/>
    <w:rsid w:val="00D421F5"/>
    <w:rsid w:val="00D42213"/>
    <w:rsid w:val="00D44682"/>
    <w:rsid w:val="00D47BAF"/>
    <w:rsid w:val="00D600A8"/>
    <w:rsid w:val="00D60444"/>
    <w:rsid w:val="00D6159C"/>
    <w:rsid w:val="00D64482"/>
    <w:rsid w:val="00D70AC9"/>
    <w:rsid w:val="00D711D0"/>
    <w:rsid w:val="00D71D7E"/>
    <w:rsid w:val="00D72117"/>
    <w:rsid w:val="00D731A4"/>
    <w:rsid w:val="00D74F48"/>
    <w:rsid w:val="00D760F9"/>
    <w:rsid w:val="00D8088A"/>
    <w:rsid w:val="00D82D06"/>
    <w:rsid w:val="00D84BB2"/>
    <w:rsid w:val="00D90832"/>
    <w:rsid w:val="00D9281C"/>
    <w:rsid w:val="00D92C47"/>
    <w:rsid w:val="00DA301E"/>
    <w:rsid w:val="00DA3F2E"/>
    <w:rsid w:val="00DA408D"/>
    <w:rsid w:val="00DA41B2"/>
    <w:rsid w:val="00DB0194"/>
    <w:rsid w:val="00DB0D06"/>
    <w:rsid w:val="00DC0F3C"/>
    <w:rsid w:val="00DC5EBF"/>
    <w:rsid w:val="00DD4A83"/>
    <w:rsid w:val="00DD5227"/>
    <w:rsid w:val="00DE08C0"/>
    <w:rsid w:val="00DE09DA"/>
    <w:rsid w:val="00DE4DC8"/>
    <w:rsid w:val="00DF192E"/>
    <w:rsid w:val="00DF56A0"/>
    <w:rsid w:val="00DF6DB6"/>
    <w:rsid w:val="00DF7016"/>
    <w:rsid w:val="00E00767"/>
    <w:rsid w:val="00E02326"/>
    <w:rsid w:val="00E02CC9"/>
    <w:rsid w:val="00E03A31"/>
    <w:rsid w:val="00E04005"/>
    <w:rsid w:val="00E05506"/>
    <w:rsid w:val="00E06939"/>
    <w:rsid w:val="00E07C18"/>
    <w:rsid w:val="00E1117E"/>
    <w:rsid w:val="00E13FD8"/>
    <w:rsid w:val="00E15DE2"/>
    <w:rsid w:val="00E1685E"/>
    <w:rsid w:val="00E17F91"/>
    <w:rsid w:val="00E22175"/>
    <w:rsid w:val="00E2412E"/>
    <w:rsid w:val="00E24734"/>
    <w:rsid w:val="00E24850"/>
    <w:rsid w:val="00E30FE4"/>
    <w:rsid w:val="00E33332"/>
    <w:rsid w:val="00E34F8D"/>
    <w:rsid w:val="00E354F1"/>
    <w:rsid w:val="00E35B0A"/>
    <w:rsid w:val="00E3664C"/>
    <w:rsid w:val="00E42A89"/>
    <w:rsid w:val="00E43629"/>
    <w:rsid w:val="00E47900"/>
    <w:rsid w:val="00E47A59"/>
    <w:rsid w:val="00E53D0E"/>
    <w:rsid w:val="00E56FAB"/>
    <w:rsid w:val="00E63C3C"/>
    <w:rsid w:val="00E71238"/>
    <w:rsid w:val="00E746ED"/>
    <w:rsid w:val="00E805C3"/>
    <w:rsid w:val="00E80617"/>
    <w:rsid w:val="00E85946"/>
    <w:rsid w:val="00E9586A"/>
    <w:rsid w:val="00E97AA3"/>
    <w:rsid w:val="00EA2F59"/>
    <w:rsid w:val="00EA340A"/>
    <w:rsid w:val="00EA79A5"/>
    <w:rsid w:val="00EB0E2E"/>
    <w:rsid w:val="00EB1A65"/>
    <w:rsid w:val="00EB611C"/>
    <w:rsid w:val="00EB6F19"/>
    <w:rsid w:val="00EC6065"/>
    <w:rsid w:val="00EC62CF"/>
    <w:rsid w:val="00EC74C0"/>
    <w:rsid w:val="00ED3879"/>
    <w:rsid w:val="00ED6479"/>
    <w:rsid w:val="00ED791F"/>
    <w:rsid w:val="00ED7D48"/>
    <w:rsid w:val="00EE1141"/>
    <w:rsid w:val="00EE11B1"/>
    <w:rsid w:val="00EE386E"/>
    <w:rsid w:val="00EE3F53"/>
    <w:rsid w:val="00EE5A84"/>
    <w:rsid w:val="00EE700C"/>
    <w:rsid w:val="00EE77D6"/>
    <w:rsid w:val="00EE7BA4"/>
    <w:rsid w:val="00EE7E60"/>
    <w:rsid w:val="00EF18AF"/>
    <w:rsid w:val="00EF203E"/>
    <w:rsid w:val="00EF4367"/>
    <w:rsid w:val="00F02CCC"/>
    <w:rsid w:val="00F03F24"/>
    <w:rsid w:val="00F12F13"/>
    <w:rsid w:val="00F16B01"/>
    <w:rsid w:val="00F16E79"/>
    <w:rsid w:val="00F209D9"/>
    <w:rsid w:val="00F26D73"/>
    <w:rsid w:val="00F33EFF"/>
    <w:rsid w:val="00F3543A"/>
    <w:rsid w:val="00F36EB4"/>
    <w:rsid w:val="00F414B5"/>
    <w:rsid w:val="00F41904"/>
    <w:rsid w:val="00F43E72"/>
    <w:rsid w:val="00F44605"/>
    <w:rsid w:val="00F44AD7"/>
    <w:rsid w:val="00F53B79"/>
    <w:rsid w:val="00F54D5B"/>
    <w:rsid w:val="00F55EF4"/>
    <w:rsid w:val="00F61995"/>
    <w:rsid w:val="00F62805"/>
    <w:rsid w:val="00F6362A"/>
    <w:rsid w:val="00F6372D"/>
    <w:rsid w:val="00F641DD"/>
    <w:rsid w:val="00F7030D"/>
    <w:rsid w:val="00F735A0"/>
    <w:rsid w:val="00F75EF6"/>
    <w:rsid w:val="00F77868"/>
    <w:rsid w:val="00F81F72"/>
    <w:rsid w:val="00F8455B"/>
    <w:rsid w:val="00F8492C"/>
    <w:rsid w:val="00F85848"/>
    <w:rsid w:val="00F86D10"/>
    <w:rsid w:val="00F91369"/>
    <w:rsid w:val="00F96B57"/>
    <w:rsid w:val="00F96F95"/>
    <w:rsid w:val="00FA0DAA"/>
    <w:rsid w:val="00FA101D"/>
    <w:rsid w:val="00FA2D30"/>
    <w:rsid w:val="00FB348F"/>
    <w:rsid w:val="00FB3882"/>
    <w:rsid w:val="00FB5774"/>
    <w:rsid w:val="00FC01F2"/>
    <w:rsid w:val="00FC0C0E"/>
    <w:rsid w:val="00FC1E7B"/>
    <w:rsid w:val="00FC6A4C"/>
    <w:rsid w:val="00FC6E78"/>
    <w:rsid w:val="00FC6FE8"/>
    <w:rsid w:val="00FD1D95"/>
    <w:rsid w:val="00FD5E8F"/>
    <w:rsid w:val="00FD76B0"/>
    <w:rsid w:val="00FE1474"/>
    <w:rsid w:val="00FE2157"/>
    <w:rsid w:val="00FE2BF5"/>
    <w:rsid w:val="00FE3707"/>
    <w:rsid w:val="00FE74A9"/>
    <w:rsid w:val="00FF0DC1"/>
    <w:rsid w:val="00FF14CB"/>
    <w:rsid w:val="00FF559D"/>
    <w:rsid w:val="00FF68A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rsid w:val="008E696B"/>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8E696B"/>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8E696B"/>
    <w:pPr>
      <w:ind w:left="851" w:hanging="851"/>
      <w:outlineLvl w:val="1"/>
    </w:pPr>
  </w:style>
  <w:style w:type="paragraph" w:styleId="Heading3">
    <w:name w:val="heading 3"/>
    <w:basedOn w:val="Heading2"/>
    <w:next w:val="Normal"/>
    <w:link w:val="Heading3Char"/>
    <w:qFormat/>
    <w:rsid w:val="008E696B"/>
    <w:pPr>
      <w:ind w:left="1134" w:hanging="1134"/>
      <w:outlineLvl w:val="2"/>
    </w:pPr>
  </w:style>
  <w:style w:type="paragraph" w:styleId="Heading4">
    <w:name w:val="heading 4"/>
    <w:basedOn w:val="Heading2"/>
    <w:next w:val="Normal"/>
    <w:link w:val="Heading4Char"/>
    <w:qFormat/>
    <w:rsid w:val="008E696B"/>
    <w:pPr>
      <w:ind w:left="1418" w:hanging="1418"/>
      <w:outlineLvl w:val="3"/>
    </w:pPr>
  </w:style>
  <w:style w:type="paragraph" w:styleId="Heading5">
    <w:name w:val="heading 5"/>
    <w:basedOn w:val="Heading2"/>
    <w:next w:val="Normal"/>
    <w:link w:val="Heading5Char"/>
    <w:qFormat/>
    <w:rsid w:val="008E696B"/>
    <w:pPr>
      <w:ind w:left="1701" w:hanging="1701"/>
      <w:outlineLvl w:val="4"/>
    </w:pPr>
  </w:style>
  <w:style w:type="paragraph" w:styleId="Heading8">
    <w:name w:val="heading 8"/>
    <w:basedOn w:val="Heading1"/>
    <w:next w:val="Normal"/>
    <w:link w:val="Heading8Char"/>
    <w:qFormat/>
    <w:rsid w:val="008E696B"/>
    <w:pPr>
      <w:ind w:left="2977" w:hanging="2977"/>
      <w:outlineLvl w:val="7"/>
    </w:pPr>
  </w:style>
  <w:style w:type="paragraph" w:styleId="Heading9">
    <w:name w:val="heading 9"/>
    <w:basedOn w:val="Heading1"/>
    <w:next w:val="Normal"/>
    <w:link w:val="Heading9Char"/>
    <w:qFormat/>
    <w:rsid w:val="008E696B"/>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E696B"/>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757DEE"/>
    <w:rPr>
      <w:rFonts w:ascii="Arial" w:hAnsi="Arial"/>
      <w:b/>
      <w:lang w:eastAsia="en-US"/>
    </w:rPr>
  </w:style>
  <w:style w:type="character" w:customStyle="1" w:styleId="Heading2Char">
    <w:name w:val="Heading 2 Char"/>
    <w:basedOn w:val="DefaultParagraphFont"/>
    <w:link w:val="Heading2"/>
    <w:rsid w:val="00757DEE"/>
    <w:rPr>
      <w:rFonts w:ascii="Arial" w:hAnsi="Arial"/>
      <w:b/>
      <w:lang w:eastAsia="en-US"/>
    </w:rPr>
  </w:style>
  <w:style w:type="character" w:customStyle="1" w:styleId="Heading3Char">
    <w:name w:val="Heading 3 Char"/>
    <w:basedOn w:val="DefaultParagraphFont"/>
    <w:link w:val="Heading3"/>
    <w:rsid w:val="00757DEE"/>
    <w:rPr>
      <w:rFonts w:ascii="Arial" w:hAnsi="Arial"/>
      <w:b/>
      <w:lang w:eastAsia="en-US"/>
    </w:rPr>
  </w:style>
  <w:style w:type="character" w:customStyle="1" w:styleId="Heading4Char">
    <w:name w:val="Heading 4 Char"/>
    <w:basedOn w:val="DefaultParagraphFont"/>
    <w:link w:val="Heading4"/>
    <w:rsid w:val="00757DEE"/>
    <w:rPr>
      <w:rFonts w:ascii="Arial" w:hAnsi="Arial"/>
      <w:b/>
      <w:lang w:eastAsia="en-US"/>
    </w:rPr>
  </w:style>
  <w:style w:type="character" w:customStyle="1" w:styleId="Heading5Char">
    <w:name w:val="Heading 5 Char"/>
    <w:basedOn w:val="DefaultParagraphFont"/>
    <w:link w:val="Heading5"/>
    <w:rsid w:val="00757DEE"/>
    <w:rPr>
      <w:rFonts w:ascii="Arial" w:hAnsi="Arial"/>
      <w:b/>
      <w:lang w:eastAsia="en-US"/>
    </w:rPr>
  </w:style>
  <w:style w:type="character" w:customStyle="1" w:styleId="Heading8Char">
    <w:name w:val="Heading 8 Char"/>
    <w:basedOn w:val="DefaultParagraphFont"/>
    <w:link w:val="Heading8"/>
    <w:rsid w:val="00757DEE"/>
    <w:rPr>
      <w:rFonts w:ascii="Arial" w:hAnsi="Arial"/>
      <w:b/>
      <w:lang w:eastAsia="en-US"/>
    </w:rPr>
  </w:style>
  <w:style w:type="character" w:customStyle="1" w:styleId="Heading9Char">
    <w:name w:val="Heading 9 Char"/>
    <w:basedOn w:val="DefaultParagraphFont"/>
    <w:link w:val="Heading9"/>
    <w:rsid w:val="00757DEE"/>
    <w:rPr>
      <w:rFonts w:ascii="Arial" w:hAnsi="Arial"/>
      <w:b/>
      <w:lang w:eastAsia="en-US"/>
    </w:rPr>
  </w:style>
  <w:style w:type="paragraph" w:customStyle="1" w:styleId="B1">
    <w:name w:val="B1"/>
    <w:basedOn w:val="Normal"/>
    <w:rsid w:val="008E696B"/>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8E696B"/>
    <w:pPr>
      <w:ind w:left="1134"/>
    </w:pPr>
  </w:style>
  <w:style w:type="paragraph" w:customStyle="1" w:styleId="B3">
    <w:name w:val="B3"/>
    <w:basedOn w:val="B1"/>
    <w:rsid w:val="008E696B"/>
    <w:pPr>
      <w:ind w:left="1701"/>
    </w:pPr>
  </w:style>
  <w:style w:type="paragraph" w:customStyle="1" w:styleId="B4">
    <w:name w:val="B4"/>
    <w:basedOn w:val="B1"/>
    <w:rsid w:val="008E696B"/>
    <w:pPr>
      <w:ind w:left="2268"/>
    </w:pPr>
  </w:style>
  <w:style w:type="paragraph" w:customStyle="1" w:styleId="B5">
    <w:name w:val="B5"/>
    <w:basedOn w:val="B1"/>
    <w:rsid w:val="008E696B"/>
    <w:pPr>
      <w:ind w:left="2835"/>
    </w:pPr>
  </w:style>
  <w:style w:type="paragraph" w:customStyle="1" w:styleId="EQ">
    <w:name w:val="EQ"/>
    <w:basedOn w:val="Normal"/>
    <w:next w:val="Normal"/>
    <w:rsid w:val="008E696B"/>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8E696B"/>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8E696B"/>
    <w:pPr>
      <w:spacing w:after="0"/>
    </w:pPr>
  </w:style>
  <w:style w:type="paragraph" w:customStyle="1" w:styleId="FP">
    <w:name w:val="FP"/>
    <w:basedOn w:val="Normal"/>
    <w:rsid w:val="008E696B"/>
    <w:pPr>
      <w:spacing w:after="0"/>
    </w:pPr>
  </w:style>
  <w:style w:type="paragraph" w:customStyle="1" w:styleId="H6">
    <w:name w:val="H6"/>
    <w:basedOn w:val="Heading5"/>
    <w:next w:val="Normal"/>
    <w:rsid w:val="008E696B"/>
    <w:pPr>
      <w:ind w:left="1985" w:hanging="1985"/>
      <w:outlineLvl w:val="9"/>
    </w:pPr>
  </w:style>
  <w:style w:type="paragraph" w:customStyle="1" w:styleId="HE">
    <w:name w:val="HE"/>
    <w:basedOn w:val="Normal"/>
    <w:rsid w:val="008E696B"/>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8E696B"/>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757DEE"/>
    <w:rPr>
      <w:rFonts w:ascii="Arial" w:hAnsi="Arial"/>
      <w:lang w:eastAsia="en-US"/>
    </w:rPr>
  </w:style>
  <w:style w:type="paragraph" w:customStyle="1" w:styleId="HO">
    <w:name w:val="HO"/>
    <w:basedOn w:val="Normal"/>
    <w:rsid w:val="008E696B"/>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8E696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8E696B"/>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8E696B"/>
    <w:rPr>
      <w:sz w:val="18"/>
    </w:rPr>
  </w:style>
  <w:style w:type="paragraph" w:customStyle="1" w:styleId="NW">
    <w:name w:val="NW"/>
    <w:basedOn w:val="NO"/>
    <w:rsid w:val="008E696B"/>
    <w:pPr>
      <w:spacing w:after="0"/>
    </w:pPr>
  </w:style>
  <w:style w:type="paragraph" w:customStyle="1" w:styleId="PL">
    <w:name w:val="PL"/>
    <w:rsid w:val="008E69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8E696B"/>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8E696B"/>
    <w:pPr>
      <w:tabs>
        <w:tab w:val="clear" w:pos="284"/>
        <w:tab w:val="clear" w:pos="567"/>
      </w:tabs>
      <w:jc w:val="center"/>
    </w:pPr>
  </w:style>
  <w:style w:type="paragraph" w:customStyle="1" w:styleId="TAH">
    <w:name w:val="TAH"/>
    <w:basedOn w:val="TAC"/>
    <w:rsid w:val="008E696B"/>
    <w:rPr>
      <w:b/>
    </w:rPr>
  </w:style>
  <w:style w:type="paragraph" w:customStyle="1" w:styleId="TAL">
    <w:name w:val="TAL"/>
    <w:basedOn w:val="Normal"/>
    <w:rsid w:val="008E696B"/>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8E696B"/>
    <w:pPr>
      <w:tabs>
        <w:tab w:val="clear" w:pos="284"/>
        <w:tab w:val="clear" w:pos="567"/>
      </w:tabs>
      <w:ind w:left="851" w:hanging="851"/>
    </w:pPr>
  </w:style>
  <w:style w:type="paragraph" w:customStyle="1" w:styleId="TAR">
    <w:name w:val="TAR"/>
    <w:basedOn w:val="TAL"/>
    <w:rsid w:val="008E696B"/>
    <w:pPr>
      <w:tabs>
        <w:tab w:val="clear" w:pos="284"/>
        <w:tab w:val="clear" w:pos="567"/>
      </w:tabs>
      <w:jc w:val="right"/>
    </w:pPr>
  </w:style>
  <w:style w:type="paragraph" w:customStyle="1" w:styleId="TF">
    <w:name w:val="TF"/>
    <w:basedOn w:val="TH"/>
    <w:rsid w:val="008E696B"/>
    <w:pPr>
      <w:keepNext w:val="0"/>
      <w:spacing w:before="0" w:after="240"/>
    </w:pPr>
  </w:style>
  <w:style w:type="paragraph" w:customStyle="1" w:styleId="TH">
    <w:name w:val="TH"/>
    <w:basedOn w:val="Normal"/>
    <w:rsid w:val="008E696B"/>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8E69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8E696B"/>
    <w:pPr>
      <w:keepNext w:val="0"/>
      <w:spacing w:before="0"/>
      <w:ind w:left="851"/>
    </w:pPr>
    <w:rPr>
      <w:sz w:val="20"/>
    </w:rPr>
  </w:style>
  <w:style w:type="paragraph" w:styleId="TOC3">
    <w:name w:val="toc 3"/>
    <w:basedOn w:val="TOC2"/>
    <w:uiPriority w:val="39"/>
    <w:rsid w:val="008E696B"/>
    <w:pPr>
      <w:ind w:left="1418" w:hanging="851"/>
    </w:pPr>
  </w:style>
  <w:style w:type="paragraph" w:styleId="TOC4">
    <w:name w:val="toc 4"/>
    <w:basedOn w:val="TOC3"/>
    <w:rsid w:val="008E696B"/>
    <w:pPr>
      <w:ind w:left="1985" w:hanging="1134"/>
    </w:pPr>
  </w:style>
  <w:style w:type="paragraph" w:styleId="TOC5">
    <w:name w:val="toc 5"/>
    <w:basedOn w:val="TOC4"/>
    <w:rsid w:val="008E696B"/>
    <w:pPr>
      <w:ind w:left="2552"/>
    </w:pPr>
  </w:style>
  <w:style w:type="paragraph" w:styleId="TOC6">
    <w:name w:val="toc 6"/>
    <w:basedOn w:val="TOC5"/>
    <w:next w:val="Normal"/>
    <w:rsid w:val="008E696B"/>
    <w:pPr>
      <w:ind w:left="1985" w:hanging="1985"/>
    </w:pPr>
  </w:style>
  <w:style w:type="paragraph" w:styleId="TOC7">
    <w:name w:val="toc 7"/>
    <w:basedOn w:val="TOC6"/>
    <w:next w:val="Normal"/>
    <w:rsid w:val="008E696B"/>
    <w:pPr>
      <w:ind w:left="2268" w:hanging="2268"/>
    </w:pPr>
  </w:style>
  <w:style w:type="paragraph" w:styleId="TOC8">
    <w:name w:val="toc 8"/>
    <w:basedOn w:val="TOC1"/>
    <w:rsid w:val="008E696B"/>
    <w:pPr>
      <w:spacing w:before="180"/>
      <w:ind w:left="2693" w:hanging="2693"/>
    </w:pPr>
    <w:rPr>
      <w:b/>
    </w:rPr>
  </w:style>
  <w:style w:type="paragraph" w:styleId="TOC9">
    <w:name w:val="toc 9"/>
    <w:basedOn w:val="TOC8"/>
    <w:uiPriority w:val="39"/>
    <w:rsid w:val="008E696B"/>
    <w:pPr>
      <w:ind w:left="1418" w:hanging="1418"/>
    </w:pPr>
  </w:style>
  <w:style w:type="paragraph" w:customStyle="1" w:styleId="TT">
    <w:name w:val="TT"/>
    <w:basedOn w:val="Normal"/>
    <w:next w:val="Normal"/>
    <w:rsid w:val="008E696B"/>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8E69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E696B"/>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8E696B"/>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8E696B"/>
    <w:rPr>
      <w:rFonts w:cs="Times New Roman"/>
      <w:kern w:val="0"/>
      <w:szCs w:val="20"/>
    </w:rPr>
  </w:style>
  <w:style w:type="paragraph" w:customStyle="1" w:styleId="ZK">
    <w:name w:val="ZK"/>
    <w:rsid w:val="008E696B"/>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8E696B"/>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8E696B"/>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paragraph" w:customStyle="1" w:styleId="AP">
    <w:name w:val="AP"/>
    <w:basedOn w:val="Normal"/>
    <w:rsid w:val="008E696B"/>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8E696B"/>
    <w:pPr>
      <w:keepNext/>
      <w:keepLines/>
      <w:pBdr>
        <w:top w:val="single" w:sz="4" w:space="1" w:color="auto"/>
      </w:pBdr>
    </w:pPr>
  </w:style>
  <w:style w:type="paragraph" w:customStyle="1" w:styleId="Disc">
    <w:name w:val="Disc"/>
    <w:basedOn w:val="Normal"/>
    <w:next w:val="Normal"/>
    <w:rsid w:val="008E696B"/>
    <w:pPr>
      <w:keepNext/>
      <w:keepLines/>
      <w:tabs>
        <w:tab w:val="clear" w:pos="567"/>
        <w:tab w:val="clear" w:pos="851"/>
        <w:tab w:val="clear" w:pos="1134"/>
        <w:tab w:val="clear" w:pos="1418"/>
        <w:tab w:val="clear" w:pos="1701"/>
      </w:tabs>
    </w:pPr>
    <w:rPr>
      <w:b/>
    </w:rPr>
  </w:style>
  <w:style w:type="paragraph" w:styleId="Footer">
    <w:name w:val="footer"/>
    <w:basedOn w:val="Normal"/>
    <w:link w:val="FooterChar"/>
    <w:rsid w:val="00EB6F19"/>
    <w:pPr>
      <w:tabs>
        <w:tab w:val="clear" w:pos="567"/>
        <w:tab w:val="clear" w:pos="851"/>
        <w:tab w:val="clear" w:pos="1134"/>
        <w:tab w:val="clear" w:pos="1418"/>
        <w:tab w:val="clear" w:pos="1701"/>
        <w:tab w:val="center" w:pos="4680"/>
        <w:tab w:val="right" w:pos="9360"/>
      </w:tabs>
    </w:pPr>
  </w:style>
  <w:style w:type="character" w:customStyle="1" w:styleId="FooterChar">
    <w:name w:val="Footer Char"/>
    <w:basedOn w:val="DefaultParagraphFont"/>
    <w:link w:val="Footer"/>
    <w:rsid w:val="00EB6F19"/>
    <w:rPr>
      <w:rFonts w:ascii="Arial" w:eastAsia="MS Mincho" w:hAnsi="Arial"/>
      <w:lang w:eastAsia="ja-JP"/>
    </w:rPr>
  </w:style>
  <w:style w:type="character" w:styleId="Hyperlink">
    <w:name w:val="Hyperlink"/>
    <w:basedOn w:val="DefaultParagraphFont"/>
    <w:rsid w:val="00EC74C0"/>
    <w:rPr>
      <w:color w:val="0000FF"/>
      <w:u w:val="single"/>
    </w:rPr>
  </w:style>
  <w:style w:type="character" w:styleId="FollowedHyperlink">
    <w:name w:val="FollowedHyperlink"/>
    <w:basedOn w:val="DefaultParagraphFont"/>
    <w:rsid w:val="00EC74C0"/>
    <w:rPr>
      <w:color w:val="800080"/>
      <w:u w:val="singl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rsid w:val="002B45A6"/>
    <w:rPr>
      <w:rFonts w:eastAsia="Batang"/>
      <w:lang w:val="en-GB" w:eastAsia="en-US" w:bidi="ar-SA"/>
    </w:rPr>
  </w:style>
  <w:style w:type="paragraph" w:customStyle="1" w:styleId="CRCoverPage">
    <w:name w:val="CR Cover Page"/>
    <w:rsid w:val="00C90D46"/>
    <w:pPr>
      <w:spacing w:after="120"/>
    </w:pPr>
    <w:rPr>
      <w:rFonts w:ascii="Arial" w:hAnsi="Arial"/>
      <w:lang w:eastAsia="en-US"/>
    </w:rPr>
  </w:style>
</w:styles>
</file>

<file path=word/webSettings.xml><?xml version="1.0" encoding="utf-8"?>
<w:webSettings xmlns:r="http://schemas.openxmlformats.org/officeDocument/2006/relationships" xmlns:w="http://schemas.openxmlformats.org/wordprocessingml/2006/main">
  <w:divs>
    <w:div w:id="5526079">
      <w:bodyDiv w:val="1"/>
      <w:marLeft w:val="0"/>
      <w:marRight w:val="0"/>
      <w:marTop w:val="0"/>
      <w:marBottom w:val="0"/>
      <w:divBdr>
        <w:top w:val="none" w:sz="0" w:space="0" w:color="auto"/>
        <w:left w:val="none" w:sz="0" w:space="0" w:color="auto"/>
        <w:bottom w:val="none" w:sz="0" w:space="0" w:color="auto"/>
        <w:right w:val="none" w:sz="0" w:space="0" w:color="auto"/>
      </w:divBdr>
    </w:div>
    <w:div w:id="452215560">
      <w:bodyDiv w:val="1"/>
      <w:marLeft w:val="0"/>
      <w:marRight w:val="0"/>
      <w:marTop w:val="0"/>
      <w:marBottom w:val="0"/>
      <w:divBdr>
        <w:top w:val="none" w:sz="0" w:space="0" w:color="auto"/>
        <w:left w:val="none" w:sz="0" w:space="0" w:color="auto"/>
        <w:bottom w:val="none" w:sz="0" w:space="0" w:color="auto"/>
        <w:right w:val="none" w:sz="0" w:space="0" w:color="auto"/>
      </w:divBdr>
    </w:div>
    <w:div w:id="505945607">
      <w:bodyDiv w:val="1"/>
      <w:marLeft w:val="0"/>
      <w:marRight w:val="0"/>
      <w:marTop w:val="0"/>
      <w:marBottom w:val="0"/>
      <w:divBdr>
        <w:top w:val="none" w:sz="0" w:space="0" w:color="auto"/>
        <w:left w:val="none" w:sz="0" w:space="0" w:color="auto"/>
        <w:bottom w:val="none" w:sz="0" w:space="0" w:color="auto"/>
        <w:right w:val="none" w:sz="0" w:space="0" w:color="auto"/>
      </w:divBdr>
    </w:div>
    <w:div w:id="1509369289">
      <w:bodyDiv w:val="1"/>
      <w:marLeft w:val="0"/>
      <w:marRight w:val="0"/>
      <w:marTop w:val="0"/>
      <w:marBottom w:val="0"/>
      <w:divBdr>
        <w:top w:val="none" w:sz="0" w:space="0" w:color="auto"/>
        <w:left w:val="none" w:sz="0" w:space="0" w:color="auto"/>
        <w:bottom w:val="none" w:sz="0" w:space="0" w:color="auto"/>
        <w:right w:val="none" w:sz="0" w:space="0" w:color="auto"/>
      </w:divBdr>
    </w:div>
    <w:div w:id="1522233909">
      <w:bodyDiv w:val="1"/>
      <w:marLeft w:val="0"/>
      <w:marRight w:val="0"/>
      <w:marTop w:val="0"/>
      <w:marBottom w:val="0"/>
      <w:divBdr>
        <w:top w:val="none" w:sz="0" w:space="0" w:color="auto"/>
        <w:left w:val="none" w:sz="0" w:space="0" w:color="auto"/>
        <w:bottom w:val="none" w:sz="0" w:space="0" w:color="auto"/>
        <w:right w:val="none" w:sz="0" w:space="0" w:color="auto"/>
      </w:divBdr>
    </w:div>
    <w:div w:id="1764840015">
      <w:bodyDiv w:val="1"/>
      <w:marLeft w:val="0"/>
      <w:marRight w:val="0"/>
      <w:marTop w:val="0"/>
      <w:marBottom w:val="0"/>
      <w:divBdr>
        <w:top w:val="none" w:sz="0" w:space="0" w:color="auto"/>
        <w:left w:val="none" w:sz="0" w:space="0" w:color="auto"/>
        <w:bottom w:val="none" w:sz="0" w:space="0" w:color="auto"/>
        <w:right w:val="none" w:sz="0" w:space="0" w:color="auto"/>
      </w:divBdr>
    </w:div>
    <w:div w:id="197047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tu.int/en/ITU-T/studygroups/2017-2020/13/"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opennetworking.org/images/stories/downloads/sdn-resources/technical-reports/TR-%20540_Orchestration-_A_More_Holistic_View_1.50.47_PM.pdf"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ebapp.etsi.org/Ipr/" TargetMode="External"/><Relationship Id="rId11" Type="http://schemas.openxmlformats.org/officeDocument/2006/relationships/hyperlink" Target="mailto:3gppcontact@etsi.org" TargetMode="Externa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portal.etsi.org/webapp/MeetingCalendar/ViewMeetings.asp?qMTG_ID=&amp;qMTG_REF=&amp;qTB=385%3B3GPP+SA+2&amp;qINCLUDE_SUB_TB=True&amp;qLOCAL_FLG=&amp;qLOC_CITY=&amp;qSTART_DATE=today&amp;qEND_DATE=&amp;qSubmitBtn=Find+Meeting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11272</TotalTime>
  <Pages>313</Pages>
  <Words>108010</Words>
  <Characters>615657</Characters>
  <Application>Microsoft Office Word</Application>
  <DocSecurity>0</DocSecurity>
  <Lines>5130</Lines>
  <Paragraphs>1444</Paragraphs>
  <ScaleCrop>false</ScaleCrop>
  <HeadingPairs>
    <vt:vector size="2" baseType="variant">
      <vt:variant>
        <vt:lpstr>Title</vt:lpstr>
      </vt:variant>
      <vt:variant>
        <vt:i4>1</vt:i4>
      </vt:variant>
    </vt:vector>
  </HeadingPairs>
  <TitlesOfParts>
    <vt:vector size="1" baseType="lpstr">
      <vt:lpstr>Draft report of SA WG2 meeting #119</vt:lpstr>
    </vt:vector>
  </TitlesOfParts>
  <Company>ETSI</Company>
  <LinksUpToDate>false</LinksUpToDate>
  <CharactersWithSpaces>722223</CharactersWithSpaces>
  <SharedDoc>false</SharedDoc>
  <HLinks>
    <vt:vector size="36" baseType="variant">
      <vt:variant>
        <vt:i4>7274557</vt:i4>
      </vt:variant>
      <vt:variant>
        <vt:i4>21</vt:i4>
      </vt:variant>
      <vt:variant>
        <vt:i4>0</vt:i4>
      </vt:variant>
      <vt:variant>
        <vt:i4>5</vt:i4>
      </vt:variant>
      <vt:variant>
        <vt:lpwstr>https://portal.etsi.org/webapp/MeetingCalendar/ViewMeetings.asp?qMTG_ID=&amp;qMTG_REF=&amp;qTB=385%3B3GPP+SA+2&amp;qINCLUDE_SUB_TB=True&amp;qLOCAL_FLG=&amp;qLOC_CITY=&amp;qSTART_DATE=today&amp;qEND_DATE=&amp;qSubmitBtn=Find+Meetings</vt:lpwstr>
      </vt:variant>
      <vt:variant>
        <vt:lpwstr/>
      </vt:variant>
      <vt:variant>
        <vt:i4>5242889</vt:i4>
      </vt:variant>
      <vt:variant>
        <vt:i4>18</vt:i4>
      </vt:variant>
      <vt:variant>
        <vt:i4>0</vt:i4>
      </vt:variant>
      <vt:variant>
        <vt:i4>5</vt:i4>
      </vt:variant>
      <vt:variant>
        <vt:lpwstr>http://www.gsma.com/connectedliving/future-iot-networks/iot-security-guidelines/</vt:lpwstr>
      </vt:variant>
      <vt:variant>
        <vt:lpwstr/>
      </vt:variant>
      <vt:variant>
        <vt:i4>1769483</vt:i4>
      </vt:variant>
      <vt:variant>
        <vt:i4>15</vt:i4>
      </vt:variant>
      <vt:variant>
        <vt:i4>0</vt:i4>
      </vt:variant>
      <vt:variant>
        <vt:i4>5</vt:i4>
      </vt:variant>
      <vt:variant>
        <vt:lpwstr>http://itu.int/en/ITU-T/focusgroups/imt-2020/</vt:lpwstr>
      </vt:variant>
      <vt:variant>
        <vt:lpwstr/>
      </vt:variant>
      <vt:variant>
        <vt:i4>8126540</vt:i4>
      </vt:variant>
      <vt:variant>
        <vt:i4>12</vt:i4>
      </vt:variant>
      <vt:variant>
        <vt:i4>0</vt:i4>
      </vt:variant>
      <vt:variant>
        <vt:i4>5</vt:i4>
      </vt:variant>
      <vt:variant>
        <vt:lpwstr>https://mef.net/liaison_login.htm</vt:lpwstr>
      </vt:variant>
      <vt:variant>
        <vt:lpwstr/>
      </vt:variant>
      <vt:variant>
        <vt:i4>2031691</vt:i4>
      </vt:variant>
      <vt:variant>
        <vt:i4>9</vt:i4>
      </vt:variant>
      <vt:variant>
        <vt:i4>0</vt:i4>
      </vt:variant>
      <vt:variant>
        <vt:i4>5</vt:i4>
      </vt:variant>
      <vt:variant>
        <vt:lpwstr>https://www.mef.net/carrier-ethernet/technical-specifications</vt:lpwstr>
      </vt:variant>
      <vt:variant>
        <vt:lpwstr/>
      </vt:variant>
      <vt:variant>
        <vt:i4>7209064</vt:i4>
      </vt:variant>
      <vt:variant>
        <vt:i4>6</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SA WG2 meeting #119</dc:title>
  <dc:creator>Maurice Pope, MCC</dc:creator>
  <cp:lastModifiedBy>MCC changes</cp:lastModifiedBy>
  <cp:revision>124</cp:revision>
  <dcterms:created xsi:type="dcterms:W3CDTF">2016-07-08T10:36:00Z</dcterms:created>
  <dcterms:modified xsi:type="dcterms:W3CDTF">2017-03-17T14:08:00Z</dcterms:modified>
</cp:coreProperties>
</file>